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0a25" w14:paraId="b880a25" w:rsidRDefault="0029032A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29032A" w:rsidR="00CC7BFE">
      <w:pPr>
        <w:ind w:hanging="2880" w:left="2880"/>
        <w:jc w:val="center"/>
      </w:pPr>
      <w:r>
        <w:t>R J E Š E NJ E</w:t>
      </w:r>
    </w:p>
    <w:p w:rsidRDefault="009F1663" w:rsidP="009F1663" w:rsidR="009F1663">
      <w:pPr>
        <w:jc w:val="center"/>
        <w:rPr>
          <w:b/>
        </w:rPr>
      </w:pPr>
    </w:p>
    <w:p w:rsidRDefault="009F1663" w:rsidP="0029032A" w:rsidR="00E56243" w:rsidRPr="00FA7D59">
      <w:pPr>
        <w:ind w:firstLine="708"/>
        <w:jc w:val="both"/>
        <w:rPr>
          <w:sz w:val="40"/>
          <w:szCs w:val="40"/>
        </w:rPr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r w:rsidR="00801EF2">
        <w:t xml:space="preserve">TEHNO-VIS d.o.o., Zagreb, Ozaljska ulica </w:t>
      </w:r>
      <w:proofErr w:type="spellStart"/>
      <w:r w:rsidR="00801EF2">
        <w:t>50</w:t>
      </w:r>
      <w:proofErr w:type="spellEnd"/>
      <w:r w:rsidR="00801EF2">
        <w:t xml:space="preserve">. </w:t>
      </w:r>
      <w:proofErr w:type="spellStart"/>
      <w:r w:rsidR="00801EF2">
        <w:t>OIB</w:t>
      </w:r>
      <w:proofErr w:type="spellEnd"/>
      <w:r w:rsidR="00801EF2">
        <w:t xml:space="preserve"> </w:t>
      </w:r>
      <w:proofErr w:type="spellStart"/>
      <w:r w:rsidR="00801EF2">
        <w:t>94125198679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F01194">
        <w:t>2.travnja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481210">
        <w:t xml:space="preserve"> </w:t>
      </w:r>
      <w:r w:rsidR="00801EF2">
        <w:t xml:space="preserve">TEHNO-VIS d.o.o., Zagreb, Ozaljska ulica </w:t>
      </w:r>
      <w:proofErr w:type="spellStart"/>
      <w:r w:rsidR="00801EF2">
        <w:t>50</w:t>
      </w:r>
      <w:proofErr w:type="spellEnd"/>
      <w:r w:rsidR="00801EF2">
        <w:t xml:space="preserve">. </w:t>
      </w:r>
      <w:proofErr w:type="spellStart"/>
      <w:r w:rsidR="00801EF2">
        <w:t>OIB</w:t>
      </w:r>
      <w:proofErr w:type="spellEnd"/>
      <w:r w:rsidR="00801EF2">
        <w:t xml:space="preserve"> </w:t>
      </w:r>
      <w:proofErr w:type="spellStart"/>
      <w:r w:rsidR="00801EF2">
        <w:t>94125198679</w:t>
      </w:r>
      <w:proofErr w:type="spellEnd"/>
      <w:r w:rsidR="00754ABA" w:rsidRPr="008600EF">
        <w:t xml:space="preserve">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8C770D">
        <w:t>19.426</w:t>
      </w:r>
      <w:proofErr w:type="spellEnd"/>
      <w:r w:rsidR="008C770D">
        <w:t>,</w:t>
      </w:r>
      <w:proofErr w:type="spellStart"/>
      <w:r w:rsidR="008C770D">
        <w:t>50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481210">
        <w:t>3</w:t>
      </w:r>
      <w:r w:rsidR="00801EF2">
        <w:t>924</w:t>
      </w:r>
      <w:proofErr w:type="spellEnd"/>
      <w:r w:rsidR="00B02FF1">
        <w:t>-</w:t>
      </w:r>
      <w:proofErr w:type="spellStart"/>
      <w:r w:rsidR="00B02FF1">
        <w:t>16</w:t>
      </w:r>
      <w:proofErr w:type="spellEnd"/>
    </w:p>
    <w:p w:rsidRDefault="00065B42" w:rsidP="0029032A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B11FC7" w:rsidRPr="00E56243">
      <w:pPr>
        <w:jc w:val="center"/>
      </w:pPr>
      <w:r w:rsidRPr="00E56243">
        <w:t>Obrazloženje</w:t>
      </w:r>
    </w:p>
    <w:p w:rsidRDefault="00481210" w:rsidP="00481210" w:rsidR="00481210">
      <w:pPr>
        <w:jc w:val="center"/>
      </w:pPr>
    </w:p>
    <w:p w:rsidRDefault="00AA4646" w:rsidP="00AA4646" w:rsidR="00AA4646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AA4646" w:rsidP="00AA4646" w:rsidR="00AA4646">
      <w:pPr>
        <w:ind w:firstLine="708"/>
        <w:jc w:val="both"/>
      </w:pPr>
    </w:p>
    <w:p w:rsidRDefault="00AA4646" w:rsidP="00AA4646" w:rsidR="00AA4646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AA4646" w:rsidP="00AA4646" w:rsidR="00AA4646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146</w:t>
      </w:r>
      <w:proofErr w:type="spellEnd"/>
      <w:r>
        <w:t xml:space="preserve"> dana, u ukupnom iznosu od </w:t>
      </w:r>
      <w:proofErr w:type="spellStart"/>
      <w:r>
        <w:t>13.967</w:t>
      </w:r>
      <w:proofErr w:type="spellEnd"/>
      <w:r>
        <w:t>,</w:t>
      </w:r>
      <w:proofErr w:type="spellStart"/>
      <w:r>
        <w:t>69</w:t>
      </w:r>
      <w:proofErr w:type="spellEnd"/>
      <w:r>
        <w:t xml:space="preserve"> kn </w:t>
      </w:r>
    </w:p>
    <w:p w:rsidRDefault="00AA4646" w:rsidP="00AA4646" w:rsidR="00AA4646">
      <w:pPr>
        <w:ind w:firstLine="708"/>
        <w:jc w:val="both"/>
      </w:pPr>
    </w:p>
    <w:p w:rsidRDefault="00AA4646" w:rsidP="00AA4646" w:rsidR="00AA4646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9.studenog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AA4646" w:rsidP="00AA4646" w:rsidR="00AA4646">
      <w:pPr>
        <w:ind w:firstLine="720"/>
        <w:jc w:val="both"/>
      </w:pPr>
    </w:p>
    <w:p w:rsidRDefault="00AA4646" w:rsidP="00AA4646" w:rsidR="00AA4646" w:rsidRPr="00B1534F">
      <w:pPr>
        <w:ind w:firstLine="720"/>
        <w:jc w:val="both"/>
        <w:rPr>
          <w:lang w:val="pl-PL"/>
        </w:rPr>
      </w:pPr>
      <w:r>
        <w:t xml:space="preserve">Na ročištu radi izjašnjena o prijedlogu za otvaranje stečajnog postupka od </w:t>
      </w:r>
      <w:proofErr w:type="spellStart"/>
      <w:r>
        <w:t>11.prosinca</w:t>
      </w:r>
      <w:proofErr w:type="spellEnd"/>
      <w:r>
        <w:t xml:space="preserve"> </w:t>
      </w:r>
      <w:proofErr w:type="spellStart"/>
      <w:r>
        <w:t>zz</w:t>
      </w:r>
      <w:proofErr w:type="spellEnd"/>
      <w:r>
        <w:t xml:space="preserve"> dužnika nije se protivio otvaranju stečajnog postupka. Naveo je kako je dužnik vlasnik </w:t>
      </w:r>
      <w:r>
        <w:lastRenderedPageBreak/>
        <w:t xml:space="preserve">motornog vozila marke BMW, serija 3 vrijednosti </w:t>
      </w:r>
      <w:proofErr w:type="spellStart"/>
      <w:r>
        <w:t>14.000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te ovlaštenik tražbine radi naplate koje se vodi parnični postupak pred Općinskim građanskim sudom u Zagrebu pod poslovnim brojem </w:t>
      </w:r>
      <w:proofErr w:type="spellStart"/>
      <w:r>
        <w:t>Povrv</w:t>
      </w:r>
      <w:proofErr w:type="spellEnd"/>
      <w:r>
        <w:t>-</w:t>
      </w:r>
      <w:proofErr w:type="spellStart"/>
      <w:r>
        <w:t>7198</w:t>
      </w:r>
      <w:proofErr w:type="spellEnd"/>
      <w:r>
        <w:t>/</w:t>
      </w:r>
      <w:proofErr w:type="spellStart"/>
      <w:r>
        <w:t>15</w:t>
      </w:r>
      <w:proofErr w:type="spellEnd"/>
      <w:r w:rsidRPr="00B1534F">
        <w:rPr>
          <w:lang w:val="pl-PL"/>
        </w:rPr>
        <w:t xml:space="preserve"> </w:t>
      </w:r>
    </w:p>
    <w:p w:rsidRDefault="00AA4646" w:rsidP="00AA4646" w:rsidR="00AA4646" w:rsidRPr="00B1534F">
      <w:pPr>
        <w:ind w:firstLine="720"/>
        <w:jc w:val="both"/>
      </w:pPr>
    </w:p>
    <w:p w:rsidRDefault="00AA4646" w:rsidP="00AA4646" w:rsidR="00AA4646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</w:t>
      </w:r>
      <w:r w:rsidRPr="00B1534F">
        <w:t xml:space="preserve">je li </w:t>
      </w:r>
      <w:r>
        <w:t xml:space="preserve"> </w:t>
      </w:r>
      <w:r w:rsidRPr="00B1534F">
        <w:t xml:space="preserve">imovina </w:t>
      </w:r>
      <w:r>
        <w:t xml:space="preserve">dužnika </w:t>
      </w:r>
      <w:r w:rsidRPr="00B1534F">
        <w:t>dostatna za namirenje troškova postupka.</w:t>
      </w:r>
    </w:p>
    <w:p w:rsidRDefault="00D061B0" w:rsidP="00BB3627" w:rsidR="00D061B0">
      <w:pPr>
        <w:tabs>
          <w:tab w:pos="0" w:val="left"/>
        </w:tabs>
        <w:jc w:val="both"/>
      </w:pPr>
    </w:p>
    <w:p w:rsidRDefault="00D061B0" w:rsidP="00BB3627" w:rsidR="00BB3627" w:rsidRPr="00E61306">
      <w:pPr>
        <w:tabs>
          <w:tab w:pos="0" w:val="left"/>
        </w:tabs>
        <w:jc w:val="both"/>
      </w:pPr>
      <w:r>
        <w:tab/>
      </w:r>
      <w:r w:rsidR="00BB3627" w:rsidRPr="00E61306">
        <w:t xml:space="preserve">Rješenjem ovog suda od </w:t>
      </w:r>
      <w:proofErr w:type="spellStart"/>
      <w:r w:rsidR="00670783">
        <w:t>11.prosinca</w:t>
      </w:r>
      <w:proofErr w:type="spellEnd"/>
      <w:r w:rsidR="00670783">
        <w:t xml:space="preserve"> </w:t>
      </w:r>
      <w:proofErr w:type="spellStart"/>
      <w:r w:rsidR="00BB3627" w:rsidRPr="00E61306">
        <w:t>2018</w:t>
      </w:r>
      <w:proofErr w:type="spellEnd"/>
      <w:r w:rsidR="00BB3627" w:rsidRPr="00E61306">
        <w:t xml:space="preserve">. </w:t>
      </w:r>
      <w:r w:rsidR="00AA4646">
        <w:t xml:space="preserve">Daniel </w:t>
      </w:r>
      <w:proofErr w:type="spellStart"/>
      <w:r w:rsidR="00AA4646">
        <w:t>Deković</w:t>
      </w:r>
      <w:proofErr w:type="spellEnd"/>
      <w:r w:rsidR="00AA4646">
        <w:t xml:space="preserve"> iz Zagreba, Novačka </w:t>
      </w:r>
      <w:proofErr w:type="spellStart"/>
      <w:r w:rsidR="00AA4646">
        <w:t>329</w:t>
      </w:r>
      <w:proofErr w:type="spellEnd"/>
      <w:r w:rsidR="00AA4646">
        <w:t xml:space="preserve">, </w:t>
      </w:r>
      <w:proofErr w:type="spellStart"/>
      <w:r w:rsidR="00AA4646">
        <w:t>OIB</w:t>
      </w:r>
      <w:proofErr w:type="spellEnd"/>
      <w:r w:rsidR="00AA4646">
        <w:t xml:space="preserve"> </w:t>
      </w:r>
      <w:proofErr w:type="spellStart"/>
      <w:r w:rsidR="00AA4646">
        <w:t>76292704973</w:t>
      </w:r>
      <w:proofErr w:type="spellEnd"/>
      <w:r w:rsidR="00BB3627" w:rsidRPr="00E61306">
        <w:t xml:space="preserve"> 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6B24A9" w:rsidR="00BC59A9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CC1C3A">
        <w:t>2</w:t>
      </w:r>
      <w:r w:rsidRPr="00E61306">
        <w:t>1</w:t>
      </w:r>
      <w:r w:rsidR="00670783">
        <w:t>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 xml:space="preserve">., dužnik </w:t>
      </w:r>
      <w:r w:rsidR="009A1672">
        <w:t xml:space="preserve">dužnik je vlasnik </w:t>
      </w:r>
      <w:r w:rsidR="00CC1C3A">
        <w:t xml:space="preserve">motornog vozila </w:t>
      </w:r>
      <w:r w:rsidR="006C76C4">
        <w:t xml:space="preserve">BMW </w:t>
      </w:r>
      <w:proofErr w:type="spellStart"/>
      <w:r w:rsidR="006C76C4">
        <w:t>330</w:t>
      </w:r>
      <w:proofErr w:type="spellEnd"/>
      <w:r w:rsidR="006C76C4">
        <w:t xml:space="preserve"> D , koje vozilo je </w:t>
      </w:r>
      <w:proofErr w:type="spellStart"/>
      <w:r w:rsidR="006C76C4">
        <w:t>karambilirano</w:t>
      </w:r>
      <w:proofErr w:type="spellEnd"/>
      <w:r w:rsidR="006C76C4">
        <w:t xml:space="preserve"> i čiji su ostaci neznatne vrijednosti.</w:t>
      </w:r>
    </w:p>
    <w:p w:rsidRDefault="005B32CA" w:rsidP="005B32CA" w:rsidR="005B32CA" w:rsidRPr="00E61306">
      <w:pPr>
        <w:pStyle w:val="Tijeloteksta"/>
        <w:ind w:firstLine="708"/>
      </w:pPr>
    </w:p>
    <w:p w:rsidRDefault="00BB3627" w:rsidP="00BB3627" w:rsidR="006B24A9">
      <w:pPr>
        <w:pStyle w:val="Tijeloteksta"/>
        <w:ind w:firstLine="708"/>
      </w:pPr>
      <w:r w:rsidRPr="00E61306">
        <w:t xml:space="preserve">Na ročištu radi rasprave o pretpostavkama za otvaranje stečajnog postupka od </w:t>
      </w:r>
      <w:proofErr w:type="spellStart"/>
      <w:r w:rsidR="00BC59A9">
        <w:t>2.travnja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potvrdu Financijske agencije od </w:t>
      </w:r>
      <w:proofErr w:type="spellStart"/>
      <w:r w:rsidR="005B32CA">
        <w:t>1.veljače</w:t>
      </w:r>
      <w:proofErr w:type="spellEnd"/>
      <w:r w:rsidRPr="00E61306">
        <w:t xml:space="preserve"> </w:t>
      </w:r>
      <w:proofErr w:type="spellStart"/>
      <w:r w:rsidRPr="00E61306">
        <w:t>201</w:t>
      </w:r>
      <w:r w:rsidR="00BC59A9">
        <w:t>9</w:t>
      </w:r>
      <w:proofErr w:type="spellEnd"/>
      <w:r w:rsidRPr="00E61306">
        <w:t xml:space="preserve">. prema kojoj je </w:t>
      </w:r>
      <w:r w:rsidR="00BC59A9">
        <w:t xml:space="preserve">na dan </w:t>
      </w:r>
      <w:proofErr w:type="spellStart"/>
      <w:r w:rsidR="00BC59A9">
        <w:t>1.rujna</w:t>
      </w:r>
      <w:proofErr w:type="spellEnd"/>
      <w:r w:rsidR="00BC59A9">
        <w:t xml:space="preserve"> </w:t>
      </w:r>
      <w:proofErr w:type="spellStart"/>
      <w:r w:rsidR="00BC59A9">
        <w:t>2015</w:t>
      </w:r>
      <w:proofErr w:type="spellEnd"/>
      <w:r w:rsidR="00BC59A9">
        <w:t xml:space="preserve">. </w:t>
      </w:r>
      <w:r w:rsidRPr="00E61306">
        <w:t xml:space="preserve">račun dužnika blokiran </w:t>
      </w:r>
      <w:proofErr w:type="spellStart"/>
      <w:r w:rsidR="006B24A9">
        <w:t>146</w:t>
      </w:r>
      <w:proofErr w:type="spellEnd"/>
      <w:r w:rsidRPr="00E61306">
        <w:t xml:space="preserve"> dana neprekidno, a iznos blokade je </w:t>
      </w:r>
      <w:proofErr w:type="spellStart"/>
      <w:r w:rsidR="005B32CA">
        <w:t>13</w:t>
      </w:r>
      <w:r w:rsidR="006B24A9">
        <w:t>.967</w:t>
      </w:r>
      <w:proofErr w:type="spellEnd"/>
      <w:r w:rsidR="006B24A9">
        <w:t>,</w:t>
      </w:r>
      <w:proofErr w:type="spellStart"/>
      <w:r w:rsidR="006B24A9">
        <w:t>69</w:t>
      </w:r>
      <w:proofErr w:type="spellEnd"/>
      <w:r w:rsidR="006B24A9">
        <w:t xml:space="preserve"> kn</w:t>
      </w:r>
      <w:r w:rsidR="005B32CA">
        <w:t>.</w:t>
      </w:r>
    </w:p>
    <w:p w:rsidRDefault="006B24A9" w:rsidP="00BB3627" w:rsidR="00BB3627" w:rsidRPr="00E61306">
      <w:pPr>
        <w:pStyle w:val="Tijeloteksta"/>
        <w:ind w:firstLine="708"/>
      </w:pPr>
      <w:r>
        <w:t xml:space="preserve">Dužnik je priznao postojanje stečajnog razloga, nije se protivio otvaranju stečajnog postupka i nije imao </w:t>
      </w:r>
      <w:proofErr w:type="spellStart"/>
      <w:r>
        <w:t>prijmjedbi</w:t>
      </w:r>
      <w:proofErr w:type="spellEnd"/>
      <w:r>
        <w:t xml:space="preserve"> na </w:t>
      </w:r>
      <w:proofErr w:type="spellStart"/>
      <w:r w:rsidR="001B4A3F">
        <w:t>izvješćer</w:t>
      </w:r>
      <w:proofErr w:type="spellEnd"/>
      <w:r w:rsidR="001B4A3F">
        <w:t xml:space="preserve"> privremenog stečajnog upravitelja.</w:t>
      </w:r>
      <w:r w:rsidR="00BB3627" w:rsidRPr="00E61306">
        <w:t xml:space="preserve">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 </w:t>
      </w:r>
      <w:proofErr w:type="spellStart"/>
      <w:r w:rsidR="008C770D">
        <w:t>19.426</w:t>
      </w:r>
      <w:proofErr w:type="spellEnd"/>
      <w:r w:rsidR="008C770D">
        <w:t>,</w:t>
      </w:r>
      <w:proofErr w:type="spellStart"/>
      <w:r w:rsidR="008C770D">
        <w:t>50</w:t>
      </w:r>
      <w:proofErr w:type="spellEnd"/>
      <w:r w:rsidR="00BB3627" w:rsidRPr="00E61306">
        <w:t xml:space="preserve"> kn </w:t>
      </w:r>
      <w:r w:rsidRPr="00E61306">
        <w:t xml:space="preserve"> kn</w:t>
      </w:r>
      <w:r w:rsidR="001060AD">
        <w:t xml:space="preserve">, prema specifikaciji iz izvješća privremenog stečajnog upravitelja  (list </w:t>
      </w:r>
      <w:proofErr w:type="spellStart"/>
      <w:r w:rsidR="001060AD">
        <w:t>31</w:t>
      </w:r>
      <w:proofErr w:type="spellEnd"/>
      <w:r w:rsidR="001060AD">
        <w:t>).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29032A" w:rsidR="00E56243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  <w:r w:rsidR="00E56243"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4E5E10">
        <w:t>2.travnja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763F0E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 w:rsidRPr="00E61306">
      <w:pPr>
        <w:jc w:val="both"/>
      </w:pPr>
    </w:p>
    <w:p w:rsidRDefault="00763F0E" w:rsidP="00763F0E" w:rsidR="00763F0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3F0E" w:rsidP="00763F0E" w:rsidR="00763F0E">
      <w:pPr>
        <w:ind w:firstLine="708" w:left="4248"/>
        <w:jc w:val="both"/>
      </w:pPr>
      <w:r>
        <w:t xml:space="preserve">Valentina Delač </w:t>
      </w:r>
    </w:p>
    <w:p w:rsidRDefault="0029032A" w:rsidP="00065B42" w:rsidR="0029032A"/>
    <w:p w:rsidRDefault="0029032A" w:rsidP="00065B42" w:rsidR="0029032A"/>
    <w:sectPr w:rsidR="0029032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801EF2">
      <w:t>3924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F1663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46102"/>
    <w:rsid w:val="00065B42"/>
    <w:rsid w:val="0007090D"/>
    <w:rsid w:val="000B0A91"/>
    <w:rsid w:val="000B2E2A"/>
    <w:rsid w:val="000C2DF8"/>
    <w:rsid w:val="000D7438"/>
    <w:rsid w:val="000F04B2"/>
    <w:rsid w:val="000F4518"/>
    <w:rsid w:val="001013EE"/>
    <w:rsid w:val="001060AD"/>
    <w:rsid w:val="00113694"/>
    <w:rsid w:val="001234C3"/>
    <w:rsid w:val="00147665"/>
    <w:rsid w:val="00172DF1"/>
    <w:rsid w:val="001742F4"/>
    <w:rsid w:val="001A3D94"/>
    <w:rsid w:val="001A762F"/>
    <w:rsid w:val="001B28BD"/>
    <w:rsid w:val="001B4A3F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032A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E42E7"/>
    <w:rsid w:val="003F3702"/>
    <w:rsid w:val="003F6AD4"/>
    <w:rsid w:val="00412D47"/>
    <w:rsid w:val="00481210"/>
    <w:rsid w:val="00484EF5"/>
    <w:rsid w:val="004A2D51"/>
    <w:rsid w:val="004C0C1D"/>
    <w:rsid w:val="004C6120"/>
    <w:rsid w:val="004D1632"/>
    <w:rsid w:val="004E5E10"/>
    <w:rsid w:val="004F117A"/>
    <w:rsid w:val="004F5A3D"/>
    <w:rsid w:val="00511369"/>
    <w:rsid w:val="00535D8E"/>
    <w:rsid w:val="0054623E"/>
    <w:rsid w:val="00574EE6"/>
    <w:rsid w:val="005B1162"/>
    <w:rsid w:val="005B32CA"/>
    <w:rsid w:val="005E6647"/>
    <w:rsid w:val="00643B41"/>
    <w:rsid w:val="00670783"/>
    <w:rsid w:val="00694AA1"/>
    <w:rsid w:val="006A2CFD"/>
    <w:rsid w:val="006B24A9"/>
    <w:rsid w:val="006C1AF2"/>
    <w:rsid w:val="006C76C4"/>
    <w:rsid w:val="00716FEC"/>
    <w:rsid w:val="00742673"/>
    <w:rsid w:val="00745F0D"/>
    <w:rsid w:val="007503BD"/>
    <w:rsid w:val="00754ABA"/>
    <w:rsid w:val="00761A52"/>
    <w:rsid w:val="00763F0E"/>
    <w:rsid w:val="00792678"/>
    <w:rsid w:val="007B068E"/>
    <w:rsid w:val="007B62D6"/>
    <w:rsid w:val="007C1A46"/>
    <w:rsid w:val="00801EF2"/>
    <w:rsid w:val="008076CA"/>
    <w:rsid w:val="00816D64"/>
    <w:rsid w:val="0082505E"/>
    <w:rsid w:val="0086125B"/>
    <w:rsid w:val="008B669A"/>
    <w:rsid w:val="008C770D"/>
    <w:rsid w:val="008E338A"/>
    <w:rsid w:val="00947BCF"/>
    <w:rsid w:val="00950EEA"/>
    <w:rsid w:val="00967817"/>
    <w:rsid w:val="009A1672"/>
    <w:rsid w:val="009A1AB6"/>
    <w:rsid w:val="009A6F1A"/>
    <w:rsid w:val="009B1A38"/>
    <w:rsid w:val="009B3D51"/>
    <w:rsid w:val="009F1663"/>
    <w:rsid w:val="009F65BE"/>
    <w:rsid w:val="00A0793E"/>
    <w:rsid w:val="00A3014E"/>
    <w:rsid w:val="00A556F4"/>
    <w:rsid w:val="00A75EA1"/>
    <w:rsid w:val="00A75F17"/>
    <w:rsid w:val="00A84BC4"/>
    <w:rsid w:val="00A851A3"/>
    <w:rsid w:val="00A869D3"/>
    <w:rsid w:val="00AA4133"/>
    <w:rsid w:val="00AA4646"/>
    <w:rsid w:val="00AD2D81"/>
    <w:rsid w:val="00B02FF1"/>
    <w:rsid w:val="00B11FC7"/>
    <w:rsid w:val="00B70FEF"/>
    <w:rsid w:val="00B94B6D"/>
    <w:rsid w:val="00BB3627"/>
    <w:rsid w:val="00BC3CD1"/>
    <w:rsid w:val="00BC59A9"/>
    <w:rsid w:val="00BD3B9C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1C3A"/>
    <w:rsid w:val="00CC7BFE"/>
    <w:rsid w:val="00CE16C8"/>
    <w:rsid w:val="00CE2EEE"/>
    <w:rsid w:val="00D020EE"/>
    <w:rsid w:val="00D061B0"/>
    <w:rsid w:val="00D42B53"/>
    <w:rsid w:val="00D659C7"/>
    <w:rsid w:val="00D677F7"/>
    <w:rsid w:val="00D803A5"/>
    <w:rsid w:val="00DA2C3B"/>
    <w:rsid w:val="00DD797C"/>
    <w:rsid w:val="00DE5DD9"/>
    <w:rsid w:val="00E24B5E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71158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90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2903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903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903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014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St-3924/2016</izvorni_sadrzaj>
    <derivirana_varijabla naziv="DomainObject.Predmet.OznakaBroj_1">St-3924/2016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TEHNO-VIS d.o.o.</izvorni_sadrzaj>
    <derivirana_varijabla naziv="DomainObject.Predmet.ProtustrankaFormated_1">  TEHNO-VIS d.o.o.</derivirana_varijabla>
  </DomainObject.Predmet.ProtustrankaFormated>
  <DomainObject.Predmet.ProtustrankaFormatedOIB>
    <izvorni_sadrzaj>  TEHNO-VIS d.o.o., OIB 94125198679</izvorni_sadrzaj>
    <derivirana_varijabla naziv="DomainObject.Predmet.ProtustrankaFormatedOIB_1">  TEHNO-VIS d.o.o., OIB 94125198679</derivirana_varijabla>
  </DomainObject.Predmet.ProtustrankaFormatedOIB>
  <DomainObject.Predmet.ProtustrankaFormatedWithAdress>
    <izvorni_sadrzaj> TEHNO-VIS d.o.o., Ozaljska ulica 50, 10000 Zagreb</izvorni_sadrzaj>
    <derivirana_varijabla naziv="DomainObject.Predmet.ProtustrankaFormatedWithAdress_1"> TEHNO-VIS d.o.o., Ozaljska ulica 50, 10000 Zagreb</derivirana_varijabla>
  </DomainObject.Predmet.ProtustrankaFormatedWithAdress>
  <DomainObject.Predmet.ProtustrankaFormatedWithAdressOIB>
    <izvorni_sadrzaj> TEHNO-VIS d.o.o., OIB 94125198679, Ozaljska ulica 50, 10000 Zagreb</izvorni_sadrzaj>
    <derivirana_varijabla naziv="DomainObject.Predmet.ProtustrankaFormatedWithAdressOIB_1"> TEHNO-VIS d.o.o., OIB 94125198679, Ozaljska ulica 50, 10000 Zagreb</derivirana_varijabla>
  </DomainObject.Predmet.ProtustrankaFormatedWithAdressOIB>
  <DomainObject.Predmet.ProtustrankaWithAdress>
    <izvorni_sadrzaj>TEHNO-VIS d.o.o. Ozaljska ulica 50, 10000 Zagreb</izvorni_sadrzaj>
    <derivirana_varijabla naziv="DomainObject.Predmet.ProtustrankaWithAdress_1">TEHNO-VIS d.o.o. Ozaljska ulica 50, 10000 Zagreb</derivirana_varijabla>
  </DomainObject.Predmet.ProtustrankaWithAdress>
  <DomainObject.Predmet.ProtustrankaWithAdressOIB>
    <izvorni_sadrzaj>TEHNO-VIS d.o.o., OIB 94125198679, Ozaljska ulica 50, 10000 Zagreb</izvorni_sadrzaj>
    <derivirana_varijabla naziv="DomainObject.Predmet.ProtustrankaWithAdressOIB_1">TEHNO-VIS d.o.o., OIB 94125198679, Ozaljska ulica 50, 10000 Zagreb</derivirana_varijabla>
  </DomainObject.Predmet.ProtustrankaWithAdressOIB>
  <DomainObject.Predmet.ProtustrankaNazivFormated>
    <izvorni_sadrzaj>TEHNO-VIS d.o.o.</izvorni_sadrzaj>
    <derivirana_varijabla naziv="DomainObject.Predmet.ProtustrankaNazivFormated_1">TEHNO-VIS d.o.o.</derivirana_varijabla>
  </DomainObject.Predmet.ProtustrankaNazivFormated>
  <DomainObject.Predmet.ProtustrankaNazivFormatedOIB>
    <izvorni_sadrzaj>TEHNO-VIS d.o.o., OIB 94125198679</izvorni_sadrzaj>
    <derivirana_varijabla naziv="DomainObject.Predmet.ProtustrankaNazivFormatedOIB_1">TEHNO-VIS d.o.o., OIB 94125198679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TEHNO-VIS d.o.o.</item>
    </izvorni_sadrzaj>
    <derivirana_varijabla naziv="DomainObject.Predmet.ProtuStrankaListFormated_1">
      <item>TEHNO-VIS d.o.o.</item>
    </derivirana_varijabla>
  </DomainObject.Predmet.ProtuStrankaListFormated>
  <DomainObject.Predmet.ProtuStrankaListFormatedOIB>
    <izvorni_sadrzaj>
      <item>TEHNO-VIS d.o.o., OIB 94125198679</item>
    </izvorni_sadrzaj>
    <derivirana_varijabla naziv="DomainObject.Predmet.ProtuStrankaListFormatedOIB_1">
      <item>TEHNO-VIS d.o.o., OIB 94125198679</item>
    </derivirana_varijabla>
  </DomainObject.Predmet.ProtuStrankaListFormatedOIB>
  <DomainObject.Predmet.ProtuStrankaListFormatedWithAdress>
    <izvorni_sadrzaj>
      <item>TEHNO-VIS d.o.o., Ozaljska ulica 50, 10000 Zagreb</item>
    </izvorni_sadrzaj>
    <derivirana_varijabla naziv="DomainObject.Predmet.ProtuStrankaListFormatedWithAdress_1">
      <item>TEHNO-VIS d.o.o., Ozaljska ulica 50, 10000 Zagreb</item>
    </derivirana_varijabla>
  </DomainObject.Predmet.ProtuStrankaListFormatedWithAdress>
  <DomainObject.Predmet.ProtuStrankaListFormatedWithAdressOIB>
    <izvorni_sadrzaj>
      <item>TEHNO-VIS d.o.o., OIB 94125198679, Ozaljska ulica 50, 10000 Zagreb</item>
    </izvorni_sadrzaj>
    <derivirana_varijabla naziv="DomainObject.Predmet.ProtuStrankaListFormatedWithAdressOIB_1">
      <item>TEHNO-VIS d.o.o., OIB 94125198679, Ozaljska ulica 50, 10000 Zagreb</item>
    </derivirana_varijabla>
  </DomainObject.Predmet.ProtuStrankaListFormatedWithAdressOIB>
  <DomainObject.Predmet.ProtuStrankaListNazivFormated>
    <izvorni_sadrzaj>
      <item>TEHNO-VIS d.o.o.</item>
    </izvorni_sadrzaj>
    <derivirana_varijabla naziv="DomainObject.Predmet.ProtuStrankaListNazivFormated_1">
      <item>TEHNO-VIS d.o.o.</item>
    </derivirana_varijabla>
  </DomainObject.Predmet.ProtuStrankaListNazivFormated>
  <DomainObject.Predmet.ProtuStrankaListNazivFormatedOIB>
    <izvorni_sadrzaj>
      <item>TEHNO-VIS d.o.o., OIB 94125198679</item>
    </izvorni_sadrzaj>
    <derivirana_varijabla naziv="DomainObject.Predmet.ProtuStrankaListNazivFormatedOIB_1">
      <item>TEHNO-VIS d.o.o., OIB 94125198679</item>
    </derivirana_varijabla>
  </DomainObject.Predmet.ProtuStrankaListNazivFormatedOIB>
  <DomainObject.Predmet.OstaliListFormated>
    <izvorni_sadrzaj>
      <item>Ivica Prikratki</item>
      <item>Mihaela Vilus</item>
    </izvorni_sadrzaj>
    <derivirana_varijabla naziv="DomainObject.Predmet.OstaliListFormated_1">
      <item>Ivica Prikratki</item>
      <item>Mihaela Vilus</item>
    </derivirana_varijabla>
  </DomainObject.Predmet.OstaliListFormated>
  <DomainObject.Predmet.OstaliListFormatedOIB>
    <izvorni_sadrzaj>
      <item>Ivica Prikratki, OIB 97619685796</item>
      <item>Mihaela Vilus</item>
    </izvorni_sadrzaj>
    <derivirana_varijabla naziv="DomainObject.Predmet.OstaliListFormatedOIB_1">
      <item>Ivica Prikratki, OIB 97619685796</item>
      <item>Mihaela Vilus</item>
    </derivirana_varijabla>
  </DomainObject.Predmet.OstaliListFormatedOIB>
  <DomainObject.Predmet.OstaliListFormatedWithAdress>
    <izvorni_sadrzaj>
      <item>Ivica Prikratki, Petkova ulica 6, 10370 Okunšćak</item>
      <item>Mihaela Vilus, Prilaz Gjure Deželića 70, 10000 Zagreb</item>
    </izvorni_sadrzaj>
    <derivirana_varijabla naziv="DomainObject.Predmet.OstaliListFormatedWithAdress_1">
      <item>Ivica Prikratki, Petkova ulica 6, 10370 Okunšćak</item>
      <item>Mihaela Vilus, Prilaz Gjure Deželića 70, 10000 Zagreb</item>
    </derivirana_varijabla>
  </DomainObject.Predmet.OstaliListFormatedWithAdress>
  <DomainObject.Predmet.OstaliListFormatedWithAdressOIB>
    <izvorni_sadrzaj>
      <item>Ivica Prikratki, OIB 97619685796, Petkova ulica 6, 10370 Okunšćak</item>
      <item>Mihaela Vilus, Prilaz Gjure Deželića 70, 10000 Zagreb</item>
    </izvorni_sadrzaj>
    <derivirana_varijabla naziv="DomainObject.Predmet.OstaliListFormatedWithAdressOIB_1">
      <item>Ivica Prikratki, OIB 97619685796, Petkova ulica 6, 10370 Okunšćak</item>
      <item>Mihaela Vilus, Prilaz Gjure Deželića 70, 10000 Zagreb</item>
    </derivirana_varijabla>
  </DomainObject.Predmet.OstaliListFormatedWithAdressOIB>
  <DomainObject.Predmet.OstaliListNazivFormated>
    <izvorni_sadrzaj>
      <item>Ivica Prikratki</item>
      <item>Mihaela Vilus</item>
    </izvorni_sadrzaj>
    <derivirana_varijabla naziv="DomainObject.Predmet.OstaliListNazivFormated_1">
      <item>Ivica Prikratki</item>
      <item>Mihaela Vilus</item>
    </derivirana_varijabla>
  </DomainObject.Predmet.OstaliListNazivFormated>
  <DomainObject.Predmet.OstaliListNazivFormatedOIB>
    <izvorni_sadrzaj>
      <item>Ivica Prikratki, OIB 97619685796</item>
      <item>Mihaela Vilus</item>
    </izvorni_sadrzaj>
    <derivirana_varijabla naziv="DomainObject.Predmet.OstaliListNazivFormatedOIB_1">
      <item>Ivica Prikratki, OIB 97619685796</item>
      <item>Mihaela Vilus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TEHNO-VIS d.o.o.</izvorni_sadrzaj>
    <derivirana_varijabla naziv="DomainObject.Predmet.ProtustrankaIDrugi_1">TEHNO-VIS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TEHNO-VIS d.o.o., OIB 94125198679, Ozaljska ulica 50, 10000 Zagreb</izvorni_sadrzaj>
    <derivirana_varijabla naziv="DomainObject.Predmet.ProtustrankaIDrugiAdressOIB_1">TEHNO-VIS d.o.o., OIB 94125198679, Ozaljska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TEHNO-VIS d.o.o.</item>
      <item>Ivica Prikratki</item>
      <item>Mihaela Vilus</item>
    </izvorni_sadrzaj>
    <derivirana_varijabla naziv="DomainObject.Predmet.SudioniciListNaziv_1">
      <item>FINA Regionalni centar Zagreb</item>
      <item>TEHNO-VIS d.o.o.</item>
      <item>Ivica Prikratki</item>
      <item>Mihaela Vilus</item>
    </derivirana_varijabla>
  </DomainObject.Predmet.SudioniciListNaziv>
  <DomainObject.Predmet.SudioniciListAdressOIB>
    <izvorni_sadrzaj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izvorni_sadrzaj>
    <derivirana_varijabla naziv="DomainObject.Predmet.SudioniciListAdressOIB_1">
      <item>FINA Regionalni centar Zagreb, OIB 85821130368, Trg svibanjski žrtava 1995. 1,10000 Zagreb</item>
      <item>TEHNO-VIS d.o.o., OIB 94125198679, Ozaljska ulica 50,10000 Zagreb</item>
      <item>Ivica Prikratki, OIB 97619685796, Petkova ulica 6,10370 Okunšćak</item>
      <item>Mihaela Vilus, Prilaz Gjure Deželića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94125198679</item>
      <item>, OIB 97619685796</item>
      <item>, OIB null</item>
    </izvorni_sadrzaj>
    <derivirana_varijabla naziv="DomainObject.Predmet.SudioniciListNazivOIB_1">
      <item>, OIB 85821130368</item>
      <item>, OIB 94125198679</item>
      <item>, OIB 97619685796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St-3924/2016-8</izvorni_sadrzaj>
    <derivirana_varijabla naziv="DomainObject.PredzadnjaOdlukaIzPredmeta.Oznaka_1">St-3924/2016-8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E0B79D-C783-4B53-8E0E-320309697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755</properties:Words>
  <properties:Characters>4315</properties:Characters>
  <properties:Lines>97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2019-04-02T12:48:00Z</dcterms:created>
  <dc:creator>gzubak</dc:creator>
  <cp:lastModifiedBy>Valentina Delač</cp:lastModifiedBy>
  <cp:lastPrinted>2019-04-02T12:48:00Z</cp:lastPrinted>
  <dcterms:modified xmlns:xsi="http://www.w3.org/2001/XMLSchema-instance" xsi:type="dcterms:W3CDTF">2019-04-02T12:48:00Z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 vis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