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6fa53" w14:paraId="1b6fa53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C3F22">
        <w:rPr>
          <w:b/>
          <w:lang w:val="hr-HR"/>
        </w:rPr>
        <w:t>736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9C3F22">
        <w:rPr>
          <w:lang w:val="hr-HR"/>
        </w:rPr>
        <w:t>TENTORIA d.o.o. Split, Josipa Jovića 51</w:t>
      </w:r>
      <w:r w:rsidR="000467BE">
        <w:rPr>
          <w:lang w:val="hr-HR"/>
        </w:rPr>
        <w:t xml:space="preserve">, OIB: </w:t>
      </w:r>
      <w:r w:rsidR="009C3F22">
        <w:rPr>
          <w:lang w:val="hr-HR"/>
        </w:rPr>
        <w:t>59452272116</w:t>
      </w:r>
      <w:r w:rsidR="000467BE">
        <w:rPr>
          <w:lang w:val="hr-HR"/>
        </w:rPr>
        <w:t>, MBS: 060</w:t>
      </w:r>
      <w:r w:rsidR="009C3F22">
        <w:rPr>
          <w:lang w:val="hr-HR"/>
        </w:rPr>
        <w:t>275653</w:t>
      </w:r>
      <w:r w:rsidR="00403F01">
        <w:rPr>
          <w:lang w:val="hr-HR"/>
        </w:rPr>
        <w:t xml:space="preserve">, dana </w:t>
      </w:r>
      <w:r w:rsidR="00ED35EE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C3F22">
        <w:rPr>
          <w:lang w:val="hr-HR"/>
        </w:rPr>
        <w:t>TENTORIA d.o.o. Split, Josipa Jovića 51, OIB: 59452272116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9C3F22">
        <w:rPr>
          <w:lang w:val="hr-HR"/>
        </w:rPr>
        <w:t>29.480,10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D35EE" w:rsidP="00ED35EE" w:rsidR="00ED35EE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ED35EE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D35EE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63FB" w:rsidP="003734BE" w:rsidR="002C63FB">
      <w:r>
        <w:separator/>
      </w:r>
    </w:p>
  </w:endnote>
  <w:endnote w:id="0" w:type="continuationSeparator">
    <w:p w:rsidRDefault="002C63FB" w:rsidP="003734BE" w:rsidR="002C6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63FB" w:rsidP="003734BE" w:rsidR="002C63FB">
      <w:r>
        <w:separator/>
      </w:r>
    </w:p>
  </w:footnote>
  <w:footnote w:id="0" w:type="continuationSeparator">
    <w:p w:rsidRDefault="002C63FB" w:rsidP="003734BE" w:rsidR="002C63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342608">
      <w:fldChar w:fldCharType="begin"/>
    </w:r>
    <w:r>
      <w:instrText>PAGE   \* MERGEFORMAT</w:instrText>
    </w:r>
    <w:r w:rsidR="00342608">
      <w:fldChar w:fldCharType="separate"/>
    </w:r>
    <w:r w:rsidR="00F8408E" w:rsidRPr="00F8408E">
      <w:rPr>
        <w:noProof/>
        <w:lang w:val="hr-HR"/>
      </w:rPr>
      <w:t>2</w:t>
    </w:r>
    <w:r w:rsidR="00342608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C63FB"/>
    <w:rsid w:val="002D048F"/>
    <w:rsid w:val="00342608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7459F"/>
    <w:rsid w:val="007A74B6"/>
    <w:rsid w:val="007F312C"/>
    <w:rsid w:val="00832F97"/>
    <w:rsid w:val="00876209"/>
    <w:rsid w:val="009374AD"/>
    <w:rsid w:val="00963EA5"/>
    <w:rsid w:val="00984E8A"/>
    <w:rsid w:val="009966BF"/>
    <w:rsid w:val="009C3F22"/>
    <w:rsid w:val="009D46D2"/>
    <w:rsid w:val="00A31ADC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D35EE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45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59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7459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7459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7459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416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St-736/2015</izvorni_sadrzaj>
    <derivirana_varijabla naziv="DomainObject.Predmet.OznakaBroj_1">St-736/2015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TENTORIA  za trgovinu i ugostiteljstvo, društvo s ograničenom odgovornošću</izvorni_sadrzaj>
    <derivirana_varijabla naziv="DomainObject.Predmet.ProtustrankaFormated_1">  TENTORIA  za trgovinu i ugostiteljstvo, društvo s ograničenom odgovornošću</derivirana_varijabla>
  </DomainObject.Predmet.ProtustrankaFormated>
  <DomainObject.Predmet.ProtustrankaFormatedOIB>
    <izvorni_sadrzaj>  TENTORIA  za trgovinu i ugostiteljstvo, društvo s ograničenom odgovornošću, OIB 59452272116</izvorni_sadrzaj>
    <derivirana_varijabla naziv="DomainObject.Predmet.ProtustrankaFormatedOIB_1">  TENTORIA  za trgovinu i ugostiteljstvo, društvo s ograničenom odgovornošću, OIB 59452272116</derivirana_varijabla>
  </DomainObject.Predmet.ProtustrankaFormatedOIB>
  <DomainObject.Predmet.ProtustrankaFormatedWithAdress>
    <izvorni_sadrzaj> TENTORIA  za trgovinu i ugostiteljstvo, društvo s ograničenom odgovornošću, Josipa Jovića 51, 21000 Split</izvorni_sadrzaj>
    <derivirana_varijabla naziv="DomainObject.Predmet.ProtustrankaFormatedWithAdress_1"> TENTORIA  za trgovinu i ugostiteljstvo, društvo s ograničenom odgovornošću, Josipa Jovića 51, 21000 Split</derivirana_varijabla>
  </DomainObject.Predmet.ProtustrankaFormatedWithAdress>
  <DomainObject.Predmet.ProtustrankaFormatedWithAdressOIB>
    <izvorni_sadrzaj> TENTORIA  za trgovinu i ugostiteljstvo, društvo s ograničenom odgovornošću, OIB 59452272116, Josipa Jovića 51, 21000 Split</izvorni_sadrzaj>
    <derivirana_varijabla naziv="DomainObject.Predmet.ProtustrankaFormatedWithAdressOIB_1"> TENTORIA  za trgovinu i ugostiteljstvo, društvo s ograničenom odgovornošću, OIB 59452272116, Josipa Jovića 51, 21000 Split</derivirana_varijabla>
  </DomainObject.Predmet.ProtustrankaFormatedWithAdressOIB>
  <DomainObject.Predmet.ProtustrankaWithAdress>
    <izvorni_sadrzaj>TENTORIA  za trgovinu i ugostiteljstvo, društvo s ograničenom odgovornošću Josipa Jovića 51, 21000 Split</izvorni_sadrzaj>
    <derivirana_varijabla naziv="DomainObject.Predmet.ProtustrankaWithAdress_1">TENTORIA  za trgovinu i ugostiteljstvo, društvo s ograničenom odgovornošću Josipa Jovića 51, 21000 Split</derivirana_varijabla>
  </DomainObject.Predmet.ProtustrankaWithAdress>
  <DomainObject.Predmet.ProtustrankaWithAdressOIB>
    <izvorni_sadrzaj>TENTORIA  za trgovinu i ugostiteljstvo, društvo s ograničenom odgovornošću, OIB 59452272116, Josipa Jovića 51, 21000 Split</izvorni_sadrzaj>
    <derivirana_varijabla naziv="DomainObject.Predmet.ProtustrankaWithAdressOIB_1">TENTORIA  za trgovinu i ugostiteljstvo, društvo s ograničenom odgovornošću, OIB 59452272116, Josipa Jovića 51, 21000 Split</derivirana_varijabla>
  </DomainObject.Predmet.ProtustrankaWithAdressOIB>
  <DomainObject.Predmet.ProtustrankaNazivFormated>
    <izvorni_sadrzaj>TENTORIA  za trgovinu i ugostiteljstvo, društvo s ograničenom odgovornošću</izvorni_sadrzaj>
    <derivirana_varijabla naziv="DomainObject.Predmet.ProtustrankaNazivFormated_1">TENTORIA  za trgovinu i ugostiteljstvo, društvo s ograničenom odgovornošću</derivirana_varijabla>
  </DomainObject.Predmet.ProtustrankaNazivFormated>
  <DomainObject.Predmet.ProtustrankaNazivFormatedOIB>
    <izvorni_sadrzaj>TENTORIA  za trgovinu i ugostiteljstvo, društvo s ograničenom odgovornošću, OIB 59452272116</izvorni_sadrzaj>
    <derivirana_varijabla naziv="DomainObject.Predmet.ProtustrankaNazivFormatedOIB_1">TENTORIA  za trgovinu i ugostiteljstvo, društvo s ograničenom odgovornošću, OIB 59452272116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29480.10</izvorni_sadrzaj>
    <derivirana_varijabla naziv="DomainObject.Predmet.TrenutnaVrijednost_1">29480.10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TENTORIA  za trgovinu i ugostiteljstvo, društvo s ograničenom odgovornošću</item>
    </izvorni_sadrzaj>
    <derivirana_varijabla naziv="DomainObject.Predmet.ProtuStrankaListFormated_1">
      <item>TENTORIA  za trgovinu i ugostiteljstvo, društvo s ograničenom odgovornošću</item>
    </derivirana_varijabla>
  </DomainObject.Predmet.ProtuStrankaListFormated>
  <DomainObject.Predmet.ProtuStrankaListFormatedOIB>
    <izvorni_sadrzaj>
      <item>TENTORIA  za trgovinu i ugostiteljstvo, društvo s ograničenom odgovornošću, OIB 59452272116</item>
    </izvorni_sadrzaj>
    <derivirana_varijabla naziv="DomainObject.Predmet.ProtuStrankaListFormatedOIB_1">
      <item>TENTORIA  za trgovinu i ugostiteljstvo, društvo s ograničenom odgovornošću, OIB 59452272116</item>
    </derivirana_varijabla>
  </DomainObject.Predmet.ProtuStrankaListFormatedOIB>
  <DomainObject.Predmet.ProtuStrankaListFormatedWithAdress>
    <izvorni_sadrzaj>
      <item>TENTORIA  za trgovinu i ugostiteljstvo, društvo s ograničenom odgovornošću, Josipa Jovića 51, 21000 Split</item>
    </izvorni_sadrzaj>
    <derivirana_varijabla naziv="DomainObject.Predmet.ProtuStrankaListFormatedWithAdress_1">
      <item>TENTORIA  za trgovinu i ugostiteljstvo, društvo s ograničenom odgovornošću, Josipa Jovića 51, 21000 Split</item>
    </derivirana_varijabla>
  </DomainObject.Predmet.ProtuStrankaListFormatedWithAdress>
  <DomainObject.Predmet.ProtuStrankaListFormatedWithAdressOIB>
    <izvorni_sadrzaj>
      <item>TENTORIA  za trgovinu i ugostiteljstvo, društvo s ograničenom odgovornošću, OIB 59452272116, Josipa Jovića 51, 21000 Split</item>
    </izvorni_sadrzaj>
    <derivirana_varijabla naziv="DomainObject.Predmet.ProtuStrankaListFormatedWithAdressOIB_1">
      <item>TENTORIA  za trgovinu i ugostiteljstvo, društvo s ograničenom odgovornošću, OIB 59452272116, Josipa Jovića 51, 21000 Split</item>
    </derivirana_varijabla>
  </DomainObject.Predmet.ProtuStrankaListFormatedWithAdressOIB>
  <DomainObject.Predmet.ProtuStrankaListNazivFormated>
    <izvorni_sadrzaj>
      <item>TENTORIA  za trgovinu i ugostiteljstvo, društvo s ograničenom odgovornošću</item>
    </izvorni_sadrzaj>
    <derivirana_varijabla naziv="DomainObject.Predmet.ProtuStrankaListNazivFormated_1">
      <item>TENTORIA  za trgovinu i ugostiteljstvo, društvo s ograničenom odgovornošću</item>
    </derivirana_varijabla>
  </DomainObject.Predmet.ProtuStrankaListNazivFormated>
  <DomainObject.Predmet.ProtuStrankaListNazivFormatedOIB>
    <izvorni_sadrzaj>
      <item>TENTORIA  za trgovinu i ugostiteljstvo, društvo s ograničenom odgovornošću, OIB 59452272116</item>
    </izvorni_sadrzaj>
    <derivirana_varijabla naziv="DomainObject.Predmet.ProtuStrankaListNazivFormatedOIB_1">
      <item>TENTORIA  za trgovinu i ugostiteljstvo, društvo s ograničenom odgovornošću, OIB 59452272116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TENTORIA  za trgovinu i ugostiteljstvo, društvo s ograničenom odgovornošću</izvorni_sadrzaj>
    <derivirana_varijabla naziv="DomainObject.Predmet.ProtustrankaIDrugi_1">TENTORIA  za trgovinu i ugostiteljstvo,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TENTORIA  za trgovinu i ugostiteljstvo, društvo s ograničenom odgovornošću, OIB 59452272116, Josipa Jovića 51, 21000 Split</izvorni_sadrzaj>
    <derivirana_varijabla naziv="DomainObject.Predmet.ProtustrankaIDrugiAdressOIB_1">TENTORIA  za trgovinu i ugostiteljstvo, društvo s ograničenom odgovornošću, OIB 59452272116, Josipa Jovića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TENTORIA  za trgovinu i ugostiteljstvo, društvo s ograničenom odgovornošću</item>
      <item>FINANCIJSKA AGENCIJA, RC SPLIT</item>
    </izvorni_sadrzaj>
    <derivirana_varijabla naziv="DomainObject.Predmet.SudioniciListNaziv_1">
      <item>TENTORIA  za trgovinu i ugostiteljstvo, društvo s ograničenom odgovornošću</item>
      <item>FINANCIJSKA AGENCIJA, RC SPLIT</item>
    </derivirana_varijabla>
  </DomainObject.Predmet.SudioniciListNaziv>
  <DomainObject.Predmet.SudioniciListAdressOIB>
    <izvorni_sadrzaj>
      <item>TENTORIA  za trgovinu i ugostiteljstvo, društvo s ograničenom odgovornošću, OIB 59452272116, Josipa Jovića 51,21000 Split</item>
      <item>FINANCIJSKA AGENCIJA, RC SPLIT, OIB 85821130368, Mažuranićevo šetalište 24 b,21000 Split</item>
    </izvorni_sadrzaj>
    <derivirana_varijabla naziv="DomainObject.Predmet.SudioniciListAdressOIB_1">
      <item>TENTORIA  za trgovinu i ugostiteljstvo, društvo s ograničenom odgovornošću, OIB 59452272116, Josipa Jovića 51,21000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59452272116</item>
      <item>, OIB 85821130368</item>
    </izvorni_sadrzaj>
    <derivirana_varijabla naziv="DomainObject.Predmet.SudioniciListNazivOIB_1">
      <item>, OIB 59452272116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B1637E-CC2B-4440-872C-ED11529609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1745</properties:Characters>
  <properties:Lines>49</properties:Lines>
  <properties:Paragraphs>16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2015-11-09T08:40:00Z</cp:lastPrinted>
  <dcterms:modified xmlns:xsi="http://www.w3.org/2001/XMLSchema-instance" xsi:type="dcterms:W3CDTF">2015-11-09T08:40:00Z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