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26b1dd" w14:paraId="526b1dd" w:rsidRDefault="00903677" w:rsidP="00903677" w:rsidR="00903677" w:rsidRPr="003D134C">
      <w:pPr>
        <w15:collapsed w:val="false"/>
        <w:rPr>
          <w:rFonts w:hAnsi="Times New Roman" w:ascii="Times New Roman"/>
          <w:sz w:val="24"/>
          <w:szCs w:val="24"/>
        </w:rPr>
      </w:pPr>
      <w:bookmarkStart w:name="_GoBack" w:id="0"/>
      <w:bookmarkEnd w:id="0"/>
    </w:p>
    <w:p w:rsidRDefault="00B05B66" w:rsidP="00903677" w:rsidR="00B05B66" w:rsidRPr="003D134C">
      <w:pPr>
        <w:spacing w:lineRule="atLeast" w:line="240" w:after="0"/>
        <w:rPr>
          <w:rFonts w:hAnsi="Times New Roman" w:ascii="Times New Roman"/>
          <w:b/>
          <w:sz w:val="24"/>
          <w:szCs w:val="24"/>
        </w:rPr>
      </w:pPr>
    </w:p>
    <w:p w:rsidRDefault="003D134C" w:rsidP="00903677" w:rsidR="003D134C" w:rsidRPr="003D134C">
      <w:pPr>
        <w:spacing w:lineRule="atLeast" w:line="240" w:after="0"/>
        <w:rPr>
          <w:rFonts w:hAnsi="Times New Roman" w:ascii="Times New Roman"/>
          <w:b/>
          <w:sz w:val="24"/>
          <w:szCs w:val="24"/>
        </w:rPr>
      </w:pPr>
    </w:p>
    <w:p w:rsidRDefault="00903677" w:rsidP="00903677" w:rsidR="00903677" w:rsidRPr="00DD231A">
      <w:pPr>
        <w:spacing w:lineRule="atLeast" w:line="240" w:after="0"/>
        <w:rPr>
          <w:rFonts w:hAnsi="Times New Roman" w:ascii="Times New Roman"/>
          <w:sz w:val="24"/>
          <w:szCs w:val="24"/>
        </w:rPr>
      </w:pPr>
      <w:r w:rsidRPr="00DD231A">
        <w:rPr>
          <w:rFonts w:hAnsi="Times New Roman" w:ascii="Times New Roman"/>
          <w:sz w:val="24"/>
          <w:szCs w:val="24"/>
        </w:rPr>
        <w:t>REPUBLIKA HRVATSKA</w:t>
      </w:r>
    </w:p>
    <w:p w:rsidRDefault="00903677" w:rsidP="00903677" w:rsidR="00A06DC9" w:rsidRPr="00DD231A">
      <w:pPr>
        <w:spacing w:lineRule="atLeast" w:line="240" w:after="0"/>
        <w:rPr>
          <w:rFonts w:hAnsi="Times New Roman" w:ascii="Times New Roman"/>
          <w:sz w:val="24"/>
          <w:szCs w:val="24"/>
        </w:rPr>
      </w:pPr>
      <w:r w:rsidRPr="00DD231A">
        <w:rPr>
          <w:rFonts w:hAnsi="Times New Roman" w:ascii="Times New Roman"/>
          <w:sz w:val="24"/>
          <w:szCs w:val="24"/>
        </w:rPr>
        <w:t>TRGOVAČKI SUD U ZADRU</w:t>
      </w:r>
    </w:p>
    <w:p w:rsidRDefault="00A06DC9" w:rsidP="00903677" w:rsidR="00A06DC9" w:rsidRPr="00DD231A">
      <w:pPr>
        <w:spacing w:lineRule="atLeast" w:line="240" w:after="0"/>
        <w:rPr>
          <w:rFonts w:hAnsi="Times New Roman" w:ascii="Times New Roman"/>
          <w:sz w:val="24"/>
          <w:szCs w:val="24"/>
        </w:rPr>
      </w:pPr>
      <w:r w:rsidRPr="00DD231A">
        <w:rPr>
          <w:rFonts w:hAnsi="Times New Roman" w:ascii="Times New Roman"/>
          <w:sz w:val="24"/>
          <w:szCs w:val="24"/>
        </w:rPr>
        <w:t>Dr. Franje Tuđmana 35</w:t>
      </w:r>
      <w:r w:rsidR="00903677" w:rsidRPr="00DD231A">
        <w:rPr>
          <w:rFonts w:hAnsi="Times New Roman" w:ascii="Times New Roman"/>
          <w:sz w:val="24"/>
          <w:szCs w:val="24"/>
        </w:rPr>
        <w:tab/>
      </w:r>
    </w:p>
    <w:p w:rsidRDefault="00A06DC9" w:rsidP="00903677" w:rsidR="00A06DC9" w:rsidRPr="00DD231A">
      <w:pPr>
        <w:spacing w:lineRule="atLeast" w:line="240" w:after="0"/>
        <w:rPr>
          <w:rFonts w:hAnsi="Times New Roman" w:ascii="Times New Roman"/>
          <w:sz w:val="24"/>
          <w:szCs w:val="24"/>
        </w:rPr>
      </w:pPr>
    </w:p>
    <w:p w:rsidRDefault="00A06DC9" w:rsidP="00A06DC9" w:rsidR="00903677" w:rsidRPr="00DD231A">
      <w:pPr>
        <w:spacing w:lineRule="atLeast" w:line="240" w:after="0"/>
        <w:jc w:val="center"/>
        <w:rPr>
          <w:rFonts w:hAnsi="Times New Roman" w:ascii="Times New Roman"/>
          <w:sz w:val="24"/>
          <w:szCs w:val="24"/>
        </w:rPr>
      </w:pPr>
      <w:r w:rsidRPr="00DD231A">
        <w:rPr>
          <w:rFonts w:hAnsi="Times New Roman" w:ascii="Times New Roman"/>
          <w:sz w:val="24"/>
          <w:szCs w:val="24"/>
        </w:rPr>
        <w:t>R E P U B L I K A   H R V A T S K A</w:t>
      </w:r>
    </w:p>
    <w:p w:rsidRDefault="00903677" w:rsidP="00903677" w:rsidR="00903677" w:rsidRPr="00DD231A">
      <w:pPr>
        <w:spacing w:lineRule="atLeast" w:line="240" w:after="0"/>
        <w:rPr>
          <w:rFonts w:hAnsi="Times New Roman" w:ascii="Times New Roman"/>
          <w:sz w:val="24"/>
          <w:szCs w:val="24"/>
        </w:rPr>
      </w:pPr>
    </w:p>
    <w:p w:rsidRDefault="00903677" w:rsidP="00DC3558" w:rsidR="00DC3558" w:rsidRPr="00DD231A">
      <w:pPr>
        <w:spacing w:lineRule="atLeast" w:line="240" w:after="0"/>
        <w:jc w:val="center"/>
        <w:rPr>
          <w:rFonts w:hAnsi="Times New Roman" w:ascii="Times New Roman"/>
          <w:sz w:val="24"/>
          <w:szCs w:val="24"/>
        </w:rPr>
      </w:pPr>
      <w:r w:rsidRPr="00DD231A">
        <w:rPr>
          <w:rFonts w:hAnsi="Times New Roman" w:ascii="Times New Roman"/>
          <w:sz w:val="24"/>
          <w:szCs w:val="24"/>
        </w:rPr>
        <w:t>R J E Š E N J E</w:t>
      </w:r>
    </w:p>
    <w:p w:rsidRDefault="00DC3558" w:rsidP="00DC3558" w:rsidR="00DC3558" w:rsidRPr="00DD231A">
      <w:pPr>
        <w:spacing w:lineRule="atLeast" w:line="240" w:after="0"/>
        <w:jc w:val="center"/>
        <w:rPr>
          <w:rFonts w:hAnsi="Times New Roman" w:ascii="Times New Roman"/>
          <w:sz w:val="24"/>
          <w:szCs w:val="24"/>
        </w:rPr>
      </w:pPr>
    </w:p>
    <w:p w:rsidRDefault="00DC3558" w:rsidP="0052516E" w:rsidR="003D134C">
      <w:pPr>
        <w:spacing w:lineRule="auto" w:line="240" w:after="0"/>
        <w:ind w:firstLine="709"/>
        <w:jc w:val="both"/>
        <w:rPr>
          <w:rFonts w:hAnsi="Times New Roman" w:ascii="Times New Roman"/>
          <w:sz w:val="24"/>
          <w:szCs w:val="24"/>
        </w:rPr>
      </w:pPr>
      <w:r w:rsidRPr="00DD231A">
        <w:rPr>
          <w:rFonts w:hAnsi="Times New Roman" w:ascii="Times New Roman"/>
          <w:sz w:val="24"/>
          <w:szCs w:val="24"/>
        </w:rPr>
        <w:t>Trgovački sud u Zadru, po sutkinji Ani Markač, u stečajnom postupku nad stečajnim dužnikom</w:t>
      </w:r>
      <w:r w:rsidR="00932172" w:rsidRPr="00DD231A">
        <w:rPr>
          <w:rFonts w:hAnsi="Times New Roman" w:ascii="Times New Roman"/>
          <w:sz w:val="24"/>
          <w:szCs w:val="24"/>
        </w:rPr>
        <w:t xml:space="preserve"> RIVIJERA d.d.</w:t>
      </w:r>
      <w:r w:rsidR="000C572C" w:rsidRPr="00DD231A">
        <w:rPr>
          <w:rFonts w:hAnsi="Times New Roman" w:ascii="Times New Roman"/>
          <w:sz w:val="24"/>
          <w:szCs w:val="24"/>
        </w:rPr>
        <w:t xml:space="preserve"> u stečaju</w:t>
      </w:r>
      <w:r w:rsidR="00932172" w:rsidRPr="00DD231A">
        <w:rPr>
          <w:rFonts w:hAnsi="Times New Roman" w:ascii="Times New Roman"/>
          <w:sz w:val="24"/>
          <w:szCs w:val="24"/>
        </w:rPr>
        <w:t xml:space="preserve">, Šibenik, Vladimira Nazora 53, OIB:04184053283, zastupan po stečajnom upravitelju Ivici Matasu, </w:t>
      </w:r>
      <w:r w:rsidR="001E7AEB">
        <w:rPr>
          <w:rFonts w:hAnsi="Times New Roman" w:ascii="Times New Roman"/>
          <w:sz w:val="24"/>
          <w:szCs w:val="24"/>
        </w:rPr>
        <w:t>9. listopada 2018.</w:t>
      </w:r>
      <w:r w:rsidRPr="00DD231A">
        <w:rPr>
          <w:rFonts w:hAnsi="Times New Roman" w:ascii="Times New Roman"/>
          <w:sz w:val="24"/>
          <w:szCs w:val="24"/>
        </w:rPr>
        <w:t xml:space="preserve">, </w:t>
      </w:r>
    </w:p>
    <w:p w:rsidRDefault="00DD231A" w:rsidP="0052516E" w:rsidR="00DD231A" w:rsidRPr="00DD231A">
      <w:pPr>
        <w:spacing w:lineRule="auto" w:line="240" w:after="0"/>
        <w:ind w:firstLine="709"/>
        <w:jc w:val="both"/>
        <w:rPr>
          <w:rFonts w:hAnsi="Times New Roman" w:ascii="Times New Roman"/>
          <w:sz w:val="24"/>
          <w:szCs w:val="24"/>
        </w:rPr>
      </w:pPr>
    </w:p>
    <w:p w:rsidRDefault="00903677" w:rsidP="00DC3558" w:rsidR="00B05B66" w:rsidRPr="00DD231A">
      <w:pPr>
        <w:spacing w:lineRule="atLeast" w:line="240" w:after="0"/>
        <w:jc w:val="center"/>
        <w:rPr>
          <w:rFonts w:hAnsi="Times New Roman" w:ascii="Times New Roman"/>
          <w:sz w:val="24"/>
          <w:szCs w:val="24"/>
        </w:rPr>
      </w:pPr>
      <w:r w:rsidRPr="00DD231A">
        <w:rPr>
          <w:rFonts w:hAnsi="Times New Roman" w:ascii="Times New Roman"/>
          <w:sz w:val="24"/>
          <w:szCs w:val="24"/>
        </w:rPr>
        <w:t>r i j e š i o   j e</w:t>
      </w:r>
    </w:p>
    <w:p w:rsidRDefault="00B05B66" w:rsidP="007162A0" w:rsidR="00B05B66">
      <w:pPr>
        <w:spacing w:lineRule="atLeast" w:line="240" w:after="0"/>
        <w:rPr>
          <w:rFonts w:hAnsi="Times New Roman" w:ascii="Times New Roman"/>
          <w:sz w:val="24"/>
          <w:szCs w:val="24"/>
        </w:rPr>
      </w:pPr>
    </w:p>
    <w:p w:rsidRDefault="00747BAC" w:rsidP="00747BAC" w:rsidR="001B6056">
      <w:pPr>
        <w:spacing w:lineRule="auto" w:line="240" w:after="0"/>
        <w:jc w:val="both"/>
        <w:rPr>
          <w:rFonts w:hAnsi="Times New Roman" w:ascii="Times New Roman"/>
          <w:sz w:val="24"/>
          <w:szCs w:val="24"/>
        </w:rPr>
      </w:pPr>
      <w:r>
        <w:rPr>
          <w:rFonts w:hAnsi="Times New Roman" w:ascii="Times New Roman"/>
          <w:sz w:val="24"/>
          <w:szCs w:val="24"/>
        </w:rPr>
        <w:t>I.</w:t>
      </w:r>
      <w:r>
        <w:rPr>
          <w:rFonts w:hAnsi="Times New Roman" w:ascii="Times New Roman"/>
          <w:sz w:val="24"/>
          <w:szCs w:val="24"/>
        </w:rPr>
        <w:tab/>
      </w:r>
      <w:r w:rsidR="001B6056">
        <w:rPr>
          <w:rFonts w:hAnsi="Times New Roman" w:ascii="Times New Roman"/>
          <w:sz w:val="24"/>
          <w:szCs w:val="24"/>
        </w:rPr>
        <w:t xml:space="preserve">Dopunjuje se </w:t>
      </w:r>
      <w:r w:rsidR="001B6056" w:rsidRPr="00EC4BC3">
        <w:rPr>
          <w:rFonts w:hAnsi="Times New Roman" w:ascii="Times New Roman"/>
          <w:sz w:val="24"/>
          <w:szCs w:val="24"/>
        </w:rPr>
        <w:t>tablic</w:t>
      </w:r>
      <w:r w:rsidR="001B6056">
        <w:rPr>
          <w:rFonts w:hAnsi="Times New Roman" w:ascii="Times New Roman"/>
          <w:sz w:val="24"/>
          <w:szCs w:val="24"/>
        </w:rPr>
        <w:t>a ovog s</w:t>
      </w:r>
      <w:r w:rsidR="001B6056" w:rsidRPr="00EC4BC3">
        <w:rPr>
          <w:rFonts w:hAnsi="Times New Roman" w:ascii="Times New Roman"/>
          <w:sz w:val="24"/>
          <w:szCs w:val="24"/>
        </w:rPr>
        <w:t xml:space="preserve">uda </w:t>
      </w:r>
      <w:r w:rsidR="001B6056">
        <w:rPr>
          <w:rFonts w:hAnsi="Times New Roman" w:ascii="Times New Roman"/>
          <w:sz w:val="24"/>
          <w:szCs w:val="24"/>
        </w:rPr>
        <w:t xml:space="preserve">sadržana </w:t>
      </w:r>
      <w:r w:rsidR="001B6056" w:rsidRPr="00EC4BC3">
        <w:rPr>
          <w:rFonts w:hAnsi="Times New Roman" w:ascii="Times New Roman"/>
          <w:sz w:val="24"/>
          <w:szCs w:val="24"/>
        </w:rPr>
        <w:t>u rješenju poslovni broj St-</w:t>
      </w:r>
      <w:r w:rsidR="001B6056">
        <w:rPr>
          <w:rFonts w:hAnsi="Times New Roman" w:ascii="Times New Roman"/>
          <w:sz w:val="24"/>
          <w:szCs w:val="24"/>
        </w:rPr>
        <w:t>1081/16-78 od 9. svibnja 2017. u točki III. izreke rješenja</w:t>
      </w:r>
      <w:r w:rsidR="001E7AEB">
        <w:rPr>
          <w:rFonts w:hAnsi="Times New Roman" w:ascii="Times New Roman"/>
          <w:sz w:val="24"/>
          <w:szCs w:val="24"/>
        </w:rPr>
        <w:t xml:space="preserve"> koja se odnosi na osporene tražbine II. (drugog) višeg isplatnog red te dopunjena rješenjem poslovni broj St-1081/2016-177 od 16. studenog 2017.,</w:t>
      </w:r>
      <w:r w:rsidR="001B6056">
        <w:rPr>
          <w:rFonts w:hAnsi="Times New Roman" w:ascii="Times New Roman"/>
          <w:sz w:val="24"/>
          <w:szCs w:val="24"/>
        </w:rPr>
        <w:t xml:space="preserve"> tako da se iza redno</w:t>
      </w:r>
      <w:r w:rsidR="00DA01FE">
        <w:rPr>
          <w:rFonts w:hAnsi="Times New Roman" w:ascii="Times New Roman"/>
          <w:sz w:val="24"/>
          <w:szCs w:val="24"/>
        </w:rPr>
        <w:t>g</w:t>
      </w:r>
      <w:r w:rsidR="001E7AEB">
        <w:rPr>
          <w:rFonts w:hAnsi="Times New Roman" w:ascii="Times New Roman"/>
          <w:sz w:val="24"/>
          <w:szCs w:val="24"/>
        </w:rPr>
        <w:t xml:space="preserve"> broja 22</w:t>
      </w:r>
      <w:r w:rsidR="001B6056">
        <w:rPr>
          <w:rFonts w:hAnsi="Times New Roman" w:ascii="Times New Roman"/>
          <w:sz w:val="24"/>
          <w:szCs w:val="24"/>
        </w:rPr>
        <w:t xml:space="preserve"> dodaj</w:t>
      </w:r>
      <w:r w:rsidR="001E7AEB">
        <w:rPr>
          <w:rFonts w:hAnsi="Times New Roman" w:ascii="Times New Roman"/>
          <w:sz w:val="24"/>
          <w:szCs w:val="24"/>
        </w:rPr>
        <w:t>e</w:t>
      </w:r>
      <w:r w:rsidR="001B6056">
        <w:rPr>
          <w:rFonts w:hAnsi="Times New Roman" w:ascii="Times New Roman"/>
          <w:sz w:val="24"/>
          <w:szCs w:val="24"/>
        </w:rPr>
        <w:t>:</w:t>
      </w:r>
    </w:p>
    <w:p w:rsidRDefault="001B6056" w:rsidP="007162A0" w:rsidR="001B6056" w:rsidRPr="003D134C">
      <w:pPr>
        <w:spacing w:lineRule="atLeast" w:line="240" w:after="0"/>
        <w:rPr>
          <w:rFonts w:hAnsi="Times New Roman" w:ascii="Times New Roman"/>
          <w:sz w:val="24"/>
          <w:szCs w:val="24"/>
        </w:rPr>
      </w:pPr>
    </w:p>
    <w:p w:rsidRDefault="00FC0799" w:rsidP="00FC0799" w:rsidR="00FC0799" w:rsidRPr="003D134C">
      <w:pPr>
        <w:spacing w:lineRule="atLeast" w:line="240" w:after="0"/>
        <w:ind w:firstLine="360"/>
        <w:rPr>
          <w:rFonts w:hAnsi="Times New Roman" w:ascii="Times New Roman"/>
          <w:sz w:val="24"/>
          <w:szCs w:val="24"/>
        </w:rPr>
      </w:pPr>
    </w:p>
    <w:tbl>
      <w:tblPr>
        <w:tblW w:type="pct" w:w="4681"/>
        <w:jc w:val="center"/>
        <w:tblInd w:type="dxa" w:w="-1656"/>
        <w:tblLayout w:type="fixed"/>
        <w:tblLook w:val="04A0" w:noVBand="1" w:noHBand="0" w:lastColumn="0" w:firstColumn="1" w:lastRow="0" w:firstRow="1"/>
      </w:tblPr>
      <w:tblGrid>
        <w:gridCol w:w="802"/>
        <w:gridCol w:w="2553"/>
        <w:gridCol w:w="1843"/>
        <w:gridCol w:w="1701"/>
        <w:gridCol w:w="1796"/>
      </w:tblGrid>
      <w:tr w:rsidTr="00AF6E18" w:rsidR="00FC0799" w:rsidRPr="003D134C">
        <w:trPr>
          <w:trHeight w:val="567"/>
          <w:jc w:val="center"/>
        </w:trPr>
        <w:tc>
          <w:tcPr>
            <w:tcW w:type="pct" w:w="461"/>
            <w:tcBorders>
              <w:top w:space="0" w:sz="8" w:color="auto" w:val="single"/>
              <w:left w:space="0" w:sz="8" w:color="auto" w:val="single"/>
              <w:bottom w:val="nil"/>
              <w:right w:space="0" w:sz="8" w:color="auto" w:val="single"/>
            </w:tcBorders>
            <w:shd w:fill="auto" w:color="auto" w:val="clear"/>
            <w:vAlign w:val="bottom"/>
            <w:hideMark/>
          </w:tcPr>
          <w:p w:rsidRDefault="00FC0799" w:rsidP="00AF6E18" w:rsidR="00FC0799" w:rsidRPr="003D134C">
            <w:pPr>
              <w:spacing w:beforeAutospacing="true" w:before="100"/>
              <w:jc w:val="center"/>
              <w:rPr>
                <w:rFonts w:hAnsi="Times New Roman" w:ascii="Times New Roman"/>
                <w:color w:val="000000"/>
                <w:sz w:val="24"/>
                <w:szCs w:val="24"/>
              </w:rPr>
            </w:pPr>
            <w:r w:rsidRPr="003D134C">
              <w:rPr>
                <w:rFonts w:hAnsi="Times New Roman" w:ascii="Times New Roman"/>
                <w:color w:val="000000"/>
                <w:sz w:val="24"/>
                <w:szCs w:val="24"/>
              </w:rPr>
              <w:t xml:space="preserve">Red broj </w:t>
            </w:r>
          </w:p>
        </w:tc>
        <w:tc>
          <w:tcPr>
            <w:tcW w:type="pct" w:w="1468"/>
            <w:tcBorders>
              <w:top w:space="0" w:sz="8" w:color="auto" w:val="single"/>
              <w:left w:space="0" w:sz="8" w:color="auto" w:val="single"/>
              <w:bottom w:space="0" w:sz="8" w:color="000000" w:val="single"/>
              <w:right w:space="0" w:sz="8" w:color="auto" w:val="single"/>
            </w:tcBorders>
            <w:shd w:fill="auto" w:color="auto" w:val="clear"/>
            <w:vAlign w:val="bottom"/>
            <w:hideMark/>
          </w:tcPr>
          <w:p w:rsidRDefault="00FC0799" w:rsidP="00AF6E18" w:rsidR="00FC0799" w:rsidRPr="003D134C">
            <w:pPr>
              <w:spacing w:beforeAutospacing="true" w:before="100"/>
              <w:jc w:val="center"/>
              <w:rPr>
                <w:rFonts w:hAnsi="Times New Roman" w:ascii="Times New Roman"/>
                <w:color w:val="000000"/>
                <w:sz w:val="24"/>
                <w:szCs w:val="24"/>
              </w:rPr>
            </w:pPr>
            <w:r w:rsidRPr="003D134C">
              <w:rPr>
                <w:rFonts w:hAnsi="Times New Roman" w:ascii="Times New Roman"/>
                <w:color w:val="000000"/>
                <w:sz w:val="24"/>
                <w:szCs w:val="24"/>
              </w:rPr>
              <w:t>Ime i prezime / tvrtka  ili naziv vjerovnika</w:t>
            </w:r>
          </w:p>
        </w:tc>
        <w:tc>
          <w:tcPr>
            <w:tcW w:type="pct" w:w="1060"/>
            <w:tcBorders>
              <w:top w:space="0" w:sz="8" w:color="auto" w:val="single"/>
              <w:left w:space="0" w:sz="8" w:color="auto" w:val="single"/>
              <w:bottom w:space="0" w:sz="8" w:color="000000" w:val="single"/>
              <w:right w:space="0" w:sz="8" w:color="auto" w:val="single"/>
            </w:tcBorders>
            <w:shd w:fill="auto" w:color="auto" w:val="clear"/>
            <w:vAlign w:val="bottom"/>
            <w:hideMark/>
          </w:tcPr>
          <w:p w:rsidRDefault="00FC0799" w:rsidP="00AF6E18" w:rsidR="00FC0799" w:rsidRPr="003D134C">
            <w:pPr>
              <w:spacing w:beforeAutospacing="true" w:before="100"/>
              <w:jc w:val="center"/>
              <w:rPr>
                <w:rFonts w:hAnsi="Times New Roman" w:ascii="Times New Roman"/>
                <w:color w:val="000000"/>
                <w:sz w:val="24"/>
                <w:szCs w:val="24"/>
              </w:rPr>
            </w:pPr>
            <w:r w:rsidRPr="003D134C">
              <w:rPr>
                <w:rFonts w:hAnsi="Times New Roman" w:ascii="Times New Roman"/>
                <w:color w:val="000000"/>
                <w:sz w:val="24"/>
                <w:szCs w:val="24"/>
              </w:rPr>
              <w:t xml:space="preserve">OIB vjerovnika </w:t>
            </w:r>
          </w:p>
        </w:tc>
        <w:tc>
          <w:tcPr>
            <w:tcW w:type="pct" w:w="978"/>
            <w:tcBorders>
              <w:top w:space="0" w:sz="8" w:color="auto" w:val="single"/>
              <w:left w:space="0" w:sz="8" w:color="auto" w:val="single"/>
              <w:bottom w:space="0" w:sz="8" w:color="000000" w:val="single"/>
              <w:right w:space="0" w:sz="8" w:color="auto" w:val="single"/>
            </w:tcBorders>
            <w:shd w:fill="auto" w:color="auto" w:val="clear"/>
            <w:vAlign w:val="bottom"/>
            <w:hideMark/>
          </w:tcPr>
          <w:p w:rsidRDefault="00FC0799" w:rsidP="00AF6E18" w:rsidR="00FC0799" w:rsidRPr="003D134C">
            <w:pPr>
              <w:spacing w:beforeAutospacing="true" w:before="100"/>
              <w:jc w:val="center"/>
              <w:rPr>
                <w:rFonts w:hAnsi="Times New Roman" w:ascii="Times New Roman"/>
                <w:color w:val="000000"/>
                <w:sz w:val="24"/>
                <w:szCs w:val="24"/>
              </w:rPr>
            </w:pPr>
            <w:r w:rsidRPr="003D134C">
              <w:rPr>
                <w:rFonts w:hAnsi="Times New Roman" w:ascii="Times New Roman"/>
                <w:color w:val="000000"/>
                <w:sz w:val="24"/>
                <w:szCs w:val="24"/>
              </w:rPr>
              <w:t>Adresa / sjedište vjerovnika</w:t>
            </w:r>
          </w:p>
        </w:tc>
        <w:tc>
          <w:tcPr>
            <w:tcW w:type="pct" w:w="1033"/>
            <w:tcBorders>
              <w:top w:space="0" w:sz="8" w:color="auto" w:val="single"/>
              <w:left w:val="nil"/>
              <w:right w:space="0" w:sz="8" w:color="auto" w:val="single"/>
            </w:tcBorders>
          </w:tcPr>
          <w:p w:rsidRDefault="00FC0799" w:rsidP="00AF6E18" w:rsidR="00FC0799" w:rsidRPr="003D134C">
            <w:pPr>
              <w:spacing w:beforeAutospacing="true" w:before="100"/>
              <w:jc w:val="center"/>
              <w:rPr>
                <w:rFonts w:hAnsi="Times New Roman" w:ascii="Times New Roman"/>
                <w:color w:val="000000"/>
                <w:sz w:val="24"/>
                <w:szCs w:val="24"/>
              </w:rPr>
            </w:pPr>
            <w:r w:rsidRPr="003D134C">
              <w:rPr>
                <w:rFonts w:hAnsi="Times New Roman" w:ascii="Times New Roman"/>
                <w:color w:val="000000"/>
                <w:sz w:val="24"/>
                <w:szCs w:val="24"/>
              </w:rPr>
              <w:t xml:space="preserve">Osporene tražbine (kn) </w:t>
            </w:r>
          </w:p>
        </w:tc>
      </w:tr>
      <w:tr w:rsidTr="00AF6E18" w:rsidR="00FC0799" w:rsidRPr="003D134C">
        <w:trPr>
          <w:trHeight w:val="20"/>
          <w:jc w:val="center"/>
        </w:trPr>
        <w:tc>
          <w:tcPr>
            <w:tcW w:type="pct" w:w="461"/>
            <w:tcBorders>
              <w:top w:val="nil"/>
              <w:left w:space="0" w:sz="4" w:color="auto" w:val="single"/>
              <w:bottom w:space="0" w:sz="4" w:color="auto" w:val="single"/>
              <w:right w:space="0" w:sz="4" w:color="auto" w:val="single"/>
            </w:tcBorders>
            <w:shd w:fill="auto" w:color="auto" w:val="clear"/>
            <w:noWrap/>
            <w:vAlign w:val="bottom"/>
          </w:tcPr>
          <w:p w:rsidRDefault="001B6056" w:rsidP="001E7AEB" w:rsidR="00FC0799" w:rsidRPr="003D134C">
            <w:pPr>
              <w:rPr>
                <w:rFonts w:hAnsi="Times New Roman" w:ascii="Times New Roman"/>
                <w:color w:val="000000"/>
                <w:sz w:val="24"/>
                <w:szCs w:val="24"/>
              </w:rPr>
            </w:pPr>
            <w:r>
              <w:rPr>
                <w:rFonts w:hAnsi="Times New Roman" w:ascii="Times New Roman"/>
                <w:color w:val="000000"/>
                <w:sz w:val="24"/>
                <w:szCs w:val="24"/>
              </w:rPr>
              <w:t>2</w:t>
            </w:r>
            <w:r w:rsidR="001E7AEB">
              <w:rPr>
                <w:rFonts w:hAnsi="Times New Roman" w:ascii="Times New Roman"/>
                <w:color w:val="000000"/>
                <w:sz w:val="24"/>
                <w:szCs w:val="24"/>
              </w:rPr>
              <w:t>3.</w:t>
            </w:r>
          </w:p>
        </w:tc>
        <w:tc>
          <w:tcPr>
            <w:tcW w:type="pct" w:w="1468"/>
            <w:tcBorders>
              <w:top w:val="nil"/>
              <w:left w:val="nil"/>
              <w:bottom w:space="0" w:sz="4" w:color="auto" w:val="single"/>
              <w:right w:space="0" w:sz="4" w:color="auto" w:val="single"/>
            </w:tcBorders>
            <w:shd w:fill="auto" w:color="auto" w:val="clear"/>
            <w:noWrap/>
            <w:vAlign w:val="bottom"/>
          </w:tcPr>
          <w:p w:rsidRDefault="00747BAC" w:rsidP="001E7AEB" w:rsidR="00FC0799" w:rsidRPr="003D134C">
            <w:pPr>
              <w:rPr>
                <w:rFonts w:hAnsi="Times New Roman" w:ascii="Times New Roman"/>
                <w:color w:val="000000"/>
                <w:sz w:val="24"/>
                <w:szCs w:val="24"/>
              </w:rPr>
            </w:pPr>
            <w:r>
              <w:rPr>
                <w:rFonts w:hAnsi="Times New Roman" w:ascii="Times New Roman"/>
                <w:color w:val="000000"/>
                <w:sz w:val="24"/>
                <w:szCs w:val="24"/>
              </w:rPr>
              <w:t xml:space="preserve">HOTEL </w:t>
            </w:r>
            <w:r w:rsidR="001E7AEB">
              <w:rPr>
                <w:rFonts w:hAnsi="Times New Roman" w:ascii="Times New Roman"/>
                <w:color w:val="000000"/>
                <w:sz w:val="24"/>
                <w:szCs w:val="24"/>
              </w:rPr>
              <w:t xml:space="preserve">MIRAN PIROVAC </w:t>
            </w:r>
            <w:r>
              <w:rPr>
                <w:rFonts w:hAnsi="Times New Roman" w:ascii="Times New Roman"/>
                <w:color w:val="000000"/>
                <w:sz w:val="24"/>
                <w:szCs w:val="24"/>
              </w:rPr>
              <w:t>d.d.</w:t>
            </w:r>
          </w:p>
        </w:tc>
        <w:tc>
          <w:tcPr>
            <w:tcW w:type="pct" w:w="1060"/>
            <w:tcBorders>
              <w:top w:val="nil"/>
              <w:left w:val="nil"/>
              <w:bottom w:space="0" w:sz="4" w:color="auto" w:val="single"/>
              <w:right w:space="0" w:sz="4" w:color="auto" w:val="single"/>
            </w:tcBorders>
            <w:shd w:fill="auto" w:color="auto" w:val="clear"/>
            <w:noWrap/>
            <w:vAlign w:val="bottom"/>
          </w:tcPr>
          <w:p w:rsidRDefault="001E7AEB" w:rsidP="00AF6E18" w:rsidR="00FC0799" w:rsidRPr="003D134C">
            <w:pPr>
              <w:rPr>
                <w:rFonts w:hAnsi="Times New Roman" w:ascii="Times New Roman"/>
                <w:color w:val="000000"/>
                <w:sz w:val="24"/>
                <w:szCs w:val="24"/>
              </w:rPr>
            </w:pPr>
            <w:r>
              <w:rPr>
                <w:rFonts w:hAnsi="Times New Roman" w:ascii="Times New Roman"/>
                <w:color w:val="000000"/>
                <w:sz w:val="24"/>
                <w:szCs w:val="24"/>
              </w:rPr>
              <w:t>67751413631</w:t>
            </w:r>
          </w:p>
        </w:tc>
        <w:tc>
          <w:tcPr>
            <w:tcW w:type="pct" w:w="978"/>
            <w:tcBorders>
              <w:top w:val="nil"/>
              <w:left w:val="nil"/>
              <w:bottom w:space="0" w:sz="4" w:color="auto" w:val="single"/>
              <w:right w:space="0" w:sz="4" w:color="auto" w:val="single"/>
            </w:tcBorders>
            <w:shd w:fill="auto" w:color="auto" w:val="clear"/>
            <w:noWrap/>
            <w:vAlign w:val="bottom"/>
          </w:tcPr>
          <w:p w:rsidRDefault="00747BAC" w:rsidP="00AF6E18" w:rsidR="00FC0799" w:rsidRPr="003D134C">
            <w:pPr>
              <w:rPr>
                <w:rFonts w:hAnsi="Times New Roman" w:ascii="Times New Roman"/>
                <w:color w:val="000000"/>
                <w:sz w:val="24"/>
                <w:szCs w:val="24"/>
              </w:rPr>
            </w:pPr>
            <w:r>
              <w:rPr>
                <w:rFonts w:hAnsi="Times New Roman" w:ascii="Times New Roman"/>
                <w:color w:val="000000"/>
                <w:sz w:val="24"/>
                <w:szCs w:val="24"/>
              </w:rPr>
              <w:t>V. Nazora 53, Šibenik</w:t>
            </w:r>
          </w:p>
        </w:tc>
        <w:tc>
          <w:tcPr>
            <w:tcW w:type="pct" w:w="1033"/>
            <w:tcBorders>
              <w:top w:val="nil"/>
              <w:left w:val="nil"/>
              <w:bottom w:space="0" w:sz="4" w:color="auto" w:val="single"/>
              <w:right w:space="0" w:sz="4" w:color="auto" w:val="single"/>
            </w:tcBorders>
          </w:tcPr>
          <w:p w:rsidRDefault="001E7AEB" w:rsidP="00AF6E18" w:rsidR="00FC0799" w:rsidRPr="003D134C">
            <w:pPr>
              <w:rPr>
                <w:rFonts w:hAnsi="Times New Roman" w:ascii="Times New Roman"/>
                <w:color w:val="000000"/>
                <w:sz w:val="24"/>
                <w:szCs w:val="24"/>
              </w:rPr>
            </w:pPr>
            <w:r>
              <w:rPr>
                <w:rFonts w:hAnsi="Times New Roman" w:ascii="Times New Roman"/>
                <w:color w:val="000000"/>
                <w:sz w:val="24"/>
                <w:szCs w:val="24"/>
              </w:rPr>
              <w:t xml:space="preserve">2.697.932,27 </w:t>
            </w:r>
          </w:p>
        </w:tc>
      </w:tr>
    </w:tbl>
    <w:p w:rsidRDefault="003D134C" w:rsidP="00FC0799" w:rsidR="003D134C" w:rsidRPr="003D134C">
      <w:pPr>
        <w:spacing w:lineRule="atLeast" w:line="240" w:after="0"/>
        <w:rPr>
          <w:rFonts w:hAnsi="Times New Roman" w:ascii="Times New Roman"/>
          <w:sz w:val="24"/>
          <w:szCs w:val="24"/>
        </w:rPr>
      </w:pPr>
    </w:p>
    <w:p w:rsidRDefault="00D91B53" w:rsidP="003D134C" w:rsidR="00D91B53">
      <w:pPr>
        <w:pStyle w:val="Odlomakpopisa"/>
        <w:spacing w:lineRule="auto" w:line="240" w:after="0"/>
        <w:ind w:left="0"/>
        <w:jc w:val="both"/>
        <w:rPr>
          <w:rFonts w:hAnsi="Times New Roman" w:ascii="Times New Roman"/>
          <w:sz w:val="24"/>
          <w:szCs w:val="24"/>
        </w:rPr>
      </w:pPr>
    </w:p>
    <w:p w:rsidRDefault="003D134C" w:rsidP="003D134C" w:rsidR="003D134C">
      <w:pPr>
        <w:pStyle w:val="Odlomakpopisa"/>
        <w:spacing w:lineRule="auto" w:line="240" w:after="0"/>
        <w:ind w:left="0"/>
        <w:jc w:val="both"/>
        <w:rPr>
          <w:rFonts w:hAnsi="Times New Roman" w:ascii="Times New Roman"/>
          <w:sz w:val="24"/>
          <w:szCs w:val="24"/>
        </w:rPr>
      </w:pPr>
      <w:r w:rsidRPr="003D134C">
        <w:rPr>
          <w:rFonts w:hAnsi="Times New Roman" w:ascii="Times New Roman"/>
          <w:sz w:val="24"/>
          <w:szCs w:val="24"/>
        </w:rPr>
        <w:t>I</w:t>
      </w:r>
      <w:r w:rsidR="00747BAC">
        <w:rPr>
          <w:rFonts w:hAnsi="Times New Roman" w:ascii="Times New Roman"/>
          <w:sz w:val="24"/>
          <w:szCs w:val="24"/>
        </w:rPr>
        <w:t>I</w:t>
      </w:r>
      <w:r w:rsidRPr="003D134C">
        <w:rPr>
          <w:rFonts w:hAnsi="Times New Roman" w:ascii="Times New Roman"/>
          <w:sz w:val="24"/>
          <w:szCs w:val="24"/>
        </w:rPr>
        <w:t xml:space="preserve">. </w:t>
      </w:r>
      <w:r w:rsidRPr="003D134C">
        <w:rPr>
          <w:rFonts w:hAnsi="Times New Roman" w:ascii="Times New Roman"/>
          <w:sz w:val="24"/>
          <w:szCs w:val="24"/>
        </w:rPr>
        <w:tab/>
      </w:r>
      <w:r w:rsidR="00747BAC">
        <w:rPr>
          <w:rFonts w:hAnsi="Times New Roman" w:ascii="Times New Roman"/>
          <w:sz w:val="24"/>
          <w:szCs w:val="24"/>
        </w:rPr>
        <w:t>Dopunjuje se točka IV. izreke rješenja</w:t>
      </w:r>
      <w:r w:rsidR="00747BAC" w:rsidRPr="00EC4BC3">
        <w:rPr>
          <w:rFonts w:hAnsi="Times New Roman" w:ascii="Times New Roman"/>
          <w:sz w:val="24"/>
          <w:szCs w:val="24"/>
        </w:rPr>
        <w:t xml:space="preserve"> poslovni broj St-</w:t>
      </w:r>
      <w:r w:rsidR="00747BAC">
        <w:rPr>
          <w:rFonts w:hAnsi="Times New Roman" w:ascii="Times New Roman"/>
          <w:sz w:val="24"/>
          <w:szCs w:val="24"/>
        </w:rPr>
        <w:t>1081/16-78 od 9. svibnja 2017.</w:t>
      </w:r>
      <w:r w:rsidR="001E7AEB">
        <w:rPr>
          <w:rFonts w:hAnsi="Times New Roman" w:ascii="Times New Roman"/>
          <w:sz w:val="24"/>
          <w:szCs w:val="24"/>
        </w:rPr>
        <w:t xml:space="preserve">, dopunjena rješenjem poslovni broj St-1081/2016-177 od 16. studenog 2017., </w:t>
      </w:r>
      <w:r w:rsidR="00747BAC">
        <w:rPr>
          <w:rFonts w:hAnsi="Times New Roman" w:ascii="Times New Roman"/>
          <w:sz w:val="24"/>
          <w:szCs w:val="24"/>
        </w:rPr>
        <w:t>na načina da se vjerovni</w:t>
      </w:r>
      <w:r w:rsidR="001E7AEB">
        <w:rPr>
          <w:rFonts w:hAnsi="Times New Roman" w:ascii="Times New Roman"/>
          <w:sz w:val="24"/>
          <w:szCs w:val="24"/>
        </w:rPr>
        <w:t>k</w:t>
      </w:r>
      <w:r w:rsidR="00747BAC">
        <w:rPr>
          <w:rFonts w:hAnsi="Times New Roman" w:ascii="Times New Roman"/>
          <w:sz w:val="24"/>
          <w:szCs w:val="24"/>
        </w:rPr>
        <w:t xml:space="preserve"> iz točke I</w:t>
      </w:r>
      <w:r w:rsidRPr="003D134C">
        <w:rPr>
          <w:rFonts w:hAnsi="Times New Roman" w:ascii="Times New Roman"/>
          <w:sz w:val="24"/>
          <w:szCs w:val="24"/>
        </w:rPr>
        <w:t xml:space="preserve">. izreke ovog rješenja, čija je tražbina osporena </w:t>
      </w:r>
      <w:r w:rsidR="00747BAC">
        <w:rPr>
          <w:rFonts w:hAnsi="Times New Roman" w:ascii="Times New Roman"/>
          <w:sz w:val="24"/>
          <w:szCs w:val="24"/>
        </w:rPr>
        <w:t>dopisuju po</w:t>
      </w:r>
      <w:r w:rsidR="000B7E1C">
        <w:rPr>
          <w:rFonts w:hAnsi="Times New Roman" w:ascii="Times New Roman"/>
          <w:sz w:val="24"/>
          <w:szCs w:val="24"/>
        </w:rPr>
        <w:t>d</w:t>
      </w:r>
      <w:r w:rsidR="00747BAC">
        <w:rPr>
          <w:rFonts w:hAnsi="Times New Roman" w:ascii="Times New Roman"/>
          <w:sz w:val="24"/>
          <w:szCs w:val="24"/>
        </w:rPr>
        <w:t xml:space="preserve"> redni broj </w:t>
      </w:r>
      <w:r w:rsidRPr="003D134C">
        <w:rPr>
          <w:rFonts w:hAnsi="Times New Roman" w:ascii="Times New Roman"/>
          <w:sz w:val="24"/>
          <w:szCs w:val="24"/>
        </w:rPr>
        <w:t>i to:</w:t>
      </w:r>
    </w:p>
    <w:p w:rsidRDefault="00747BAC" w:rsidP="003D134C" w:rsidR="00747BAC">
      <w:pPr>
        <w:pStyle w:val="Odlomakpopisa"/>
        <w:spacing w:lineRule="auto" w:line="240" w:after="0"/>
        <w:ind w:left="0"/>
        <w:jc w:val="both"/>
        <w:rPr>
          <w:rFonts w:hAnsi="Times New Roman" w:ascii="Times New Roman"/>
          <w:sz w:val="24"/>
          <w:szCs w:val="24"/>
        </w:rPr>
      </w:pPr>
    </w:p>
    <w:p w:rsidRDefault="00747BAC" w:rsidP="001E7AEB" w:rsidR="001E7AEB">
      <w:pPr>
        <w:pStyle w:val="Odlomakpopisa"/>
        <w:spacing w:lineRule="auto" w:line="240" w:after="0"/>
        <w:ind w:left="0"/>
        <w:jc w:val="both"/>
        <w:rPr>
          <w:rFonts w:hAnsi="Times New Roman" w:ascii="Times New Roman"/>
          <w:color w:val="000000"/>
          <w:sz w:val="24"/>
          <w:szCs w:val="24"/>
        </w:rPr>
      </w:pPr>
      <w:r>
        <w:rPr>
          <w:rFonts w:hAnsi="Times New Roman" w:ascii="Times New Roman"/>
          <w:sz w:val="24"/>
          <w:szCs w:val="24"/>
        </w:rPr>
        <w:t>2</w:t>
      </w:r>
      <w:r w:rsidR="001E7AEB">
        <w:rPr>
          <w:rFonts w:hAnsi="Times New Roman" w:ascii="Times New Roman"/>
          <w:sz w:val="24"/>
          <w:szCs w:val="24"/>
        </w:rPr>
        <w:t>3</w:t>
      </w:r>
      <w:r>
        <w:rPr>
          <w:rFonts w:hAnsi="Times New Roman" w:ascii="Times New Roman"/>
          <w:sz w:val="24"/>
          <w:szCs w:val="24"/>
        </w:rPr>
        <w:t xml:space="preserve">. </w:t>
      </w:r>
      <w:r w:rsidR="00805E8E">
        <w:rPr>
          <w:rFonts w:hAnsi="Times New Roman" w:ascii="Times New Roman"/>
          <w:sz w:val="24"/>
          <w:szCs w:val="24"/>
        </w:rPr>
        <w:t xml:space="preserve">HOTEL </w:t>
      </w:r>
      <w:r w:rsidR="001E7AEB">
        <w:rPr>
          <w:rFonts w:hAnsi="Times New Roman" w:ascii="Times New Roman"/>
          <w:color w:val="000000"/>
          <w:sz w:val="24"/>
          <w:szCs w:val="24"/>
        </w:rPr>
        <w:t>MIRAN PIROVAC d.d., Šibenik, V. Nazora 53, OIB:67751413631</w:t>
      </w:r>
    </w:p>
    <w:p w:rsidRDefault="00284A75" w:rsidP="003D134C" w:rsidR="00284A75">
      <w:pPr>
        <w:pStyle w:val="Odlomakpopisa"/>
        <w:spacing w:lineRule="auto" w:line="240" w:after="0"/>
        <w:ind w:left="0"/>
        <w:jc w:val="both"/>
        <w:rPr>
          <w:rFonts w:hAnsi="Times New Roman" w:ascii="Times New Roman"/>
          <w:color w:val="000000"/>
          <w:sz w:val="24"/>
          <w:szCs w:val="24"/>
        </w:rPr>
      </w:pPr>
    </w:p>
    <w:p w:rsidRDefault="00805E8E" w:rsidP="001A7BFB" w:rsidR="00747BAC">
      <w:pPr>
        <w:pStyle w:val="Odlomakpopisa"/>
        <w:spacing w:lineRule="auto" w:line="240" w:after="0"/>
        <w:ind w:left="0"/>
        <w:jc w:val="both"/>
        <w:rPr>
          <w:rFonts w:hAnsi="Times New Roman" w:ascii="Times New Roman"/>
          <w:color w:val="000000"/>
          <w:sz w:val="24"/>
          <w:szCs w:val="24"/>
        </w:rPr>
      </w:pPr>
      <w:r>
        <w:rPr>
          <w:rFonts w:hAnsi="Times New Roman" w:ascii="Times New Roman"/>
          <w:color w:val="000000"/>
          <w:sz w:val="24"/>
          <w:szCs w:val="24"/>
        </w:rPr>
        <w:t xml:space="preserve">te se isti upućuju da u roku 8 (osam) dana od dana pravomoćnosti rješenja o upućivanju u parnicu, odnosno primitka drugostupanjske odluke pokrenu parnicu ili nastave istu radi utvrđivanja osnovanosti svoje osporene tražbine. </w:t>
      </w:r>
    </w:p>
    <w:p w:rsidRDefault="00A97EB9" w:rsidP="001A7BFB" w:rsidR="00A97EB9">
      <w:pPr>
        <w:pStyle w:val="Odlomakpopisa"/>
        <w:spacing w:lineRule="auto" w:line="240" w:after="0"/>
        <w:ind w:left="0"/>
        <w:jc w:val="both"/>
        <w:rPr>
          <w:rFonts w:hAnsi="Times New Roman" w:ascii="Times New Roman"/>
          <w:sz w:val="24"/>
          <w:szCs w:val="24"/>
        </w:rPr>
      </w:pPr>
    </w:p>
    <w:p w:rsidRDefault="00926AFC" w:rsidP="001A7BFB" w:rsidR="00926AFC">
      <w:pPr>
        <w:pStyle w:val="Odlomakpopisa"/>
        <w:spacing w:lineRule="auto" w:line="240" w:after="0"/>
        <w:ind w:left="0"/>
        <w:jc w:val="both"/>
        <w:rPr>
          <w:rFonts w:hAnsi="Times New Roman" w:ascii="Times New Roman"/>
          <w:sz w:val="24"/>
          <w:szCs w:val="24"/>
        </w:rPr>
      </w:pPr>
    </w:p>
    <w:p w:rsidRDefault="00903677" w:rsidP="00903677" w:rsidR="00903677" w:rsidRPr="003D134C">
      <w:pPr>
        <w:spacing w:lineRule="atLeast" w:line="240" w:after="0"/>
        <w:jc w:val="center"/>
        <w:rPr>
          <w:rFonts w:hAnsi="Times New Roman" w:ascii="Times New Roman"/>
          <w:sz w:val="24"/>
          <w:szCs w:val="24"/>
        </w:rPr>
      </w:pPr>
      <w:r w:rsidRPr="003D134C">
        <w:rPr>
          <w:rFonts w:hAnsi="Times New Roman" w:ascii="Times New Roman"/>
          <w:sz w:val="24"/>
          <w:szCs w:val="24"/>
        </w:rPr>
        <w:t>Obrazloženje</w:t>
      </w:r>
    </w:p>
    <w:p w:rsidRDefault="00903677" w:rsidP="00903677" w:rsidR="00903677" w:rsidRPr="003D134C">
      <w:pPr>
        <w:spacing w:lineRule="atLeast" w:line="240" w:after="0"/>
        <w:rPr>
          <w:rFonts w:hAnsi="Times New Roman" w:ascii="Times New Roman"/>
          <w:sz w:val="24"/>
          <w:szCs w:val="24"/>
        </w:rPr>
      </w:pPr>
    </w:p>
    <w:p w:rsidRDefault="00903677" w:rsidP="00D91B53" w:rsidR="002A31B5" w:rsidRPr="00D91B53">
      <w:pPr>
        <w:spacing w:lineRule="auto" w:line="240" w:after="0"/>
        <w:ind w:firstLine="708"/>
        <w:jc w:val="both"/>
        <w:rPr>
          <w:rFonts w:hAnsi="Times New Roman" w:ascii="Times New Roman"/>
          <w:sz w:val="24"/>
          <w:szCs w:val="24"/>
        </w:rPr>
      </w:pPr>
      <w:r w:rsidRPr="003D134C">
        <w:rPr>
          <w:rFonts w:hAnsi="Times New Roman" w:ascii="Times New Roman"/>
          <w:sz w:val="24"/>
          <w:szCs w:val="24"/>
        </w:rPr>
        <w:t xml:space="preserve">U stečajnom </w:t>
      </w:r>
      <w:r w:rsidR="001A7BFB">
        <w:rPr>
          <w:rFonts w:hAnsi="Times New Roman" w:ascii="Times New Roman"/>
          <w:sz w:val="24"/>
          <w:szCs w:val="24"/>
        </w:rPr>
        <w:t>postupku koji se vodi kod ovog s</w:t>
      </w:r>
      <w:r w:rsidRPr="003D134C">
        <w:rPr>
          <w:rFonts w:hAnsi="Times New Roman" w:ascii="Times New Roman"/>
          <w:sz w:val="24"/>
          <w:szCs w:val="24"/>
        </w:rPr>
        <w:t>uda pod gornjim poslovnim brojem nad imovinom dužnika</w:t>
      </w:r>
      <w:r w:rsidR="00AF6E18" w:rsidRPr="003D134C">
        <w:rPr>
          <w:rFonts w:hAnsi="Times New Roman" w:ascii="Times New Roman"/>
          <w:sz w:val="24"/>
          <w:szCs w:val="24"/>
        </w:rPr>
        <w:t xml:space="preserve"> RIVIJERA d.d.</w:t>
      </w:r>
      <w:r w:rsidR="006317E1">
        <w:rPr>
          <w:rFonts w:hAnsi="Times New Roman" w:ascii="Times New Roman"/>
          <w:sz w:val="24"/>
          <w:szCs w:val="24"/>
        </w:rPr>
        <w:t xml:space="preserve"> u stečaju</w:t>
      </w:r>
      <w:r w:rsidR="00AF6E18" w:rsidRPr="003D134C">
        <w:rPr>
          <w:rFonts w:hAnsi="Times New Roman" w:ascii="Times New Roman"/>
          <w:sz w:val="24"/>
          <w:szCs w:val="24"/>
        </w:rPr>
        <w:t>, Šibenik, Vladimira Nazora 53, OIB:04184053283</w:t>
      </w:r>
      <w:r w:rsidR="00EC14B0" w:rsidRPr="003D134C">
        <w:rPr>
          <w:rFonts w:hAnsi="Times New Roman" w:ascii="Times New Roman"/>
          <w:sz w:val="24"/>
          <w:szCs w:val="24"/>
        </w:rPr>
        <w:t xml:space="preserve">, </w:t>
      </w:r>
      <w:r w:rsidRPr="003D134C">
        <w:rPr>
          <w:rFonts w:hAnsi="Times New Roman" w:ascii="Times New Roman"/>
          <w:sz w:val="24"/>
          <w:szCs w:val="24"/>
        </w:rPr>
        <w:t>na</w:t>
      </w:r>
      <w:r w:rsidR="00926AFC">
        <w:rPr>
          <w:rFonts w:hAnsi="Times New Roman" w:ascii="Times New Roman"/>
          <w:sz w:val="24"/>
          <w:szCs w:val="24"/>
        </w:rPr>
        <w:t xml:space="preserve"> ispitnom ročištu održanom </w:t>
      </w:r>
      <w:r w:rsidR="00AF6E18" w:rsidRPr="003D134C">
        <w:rPr>
          <w:rFonts w:hAnsi="Times New Roman" w:ascii="Times New Roman"/>
          <w:sz w:val="24"/>
          <w:szCs w:val="24"/>
        </w:rPr>
        <w:t xml:space="preserve">3. svibnja 2017. </w:t>
      </w:r>
      <w:r w:rsidR="0066178F" w:rsidRPr="003D134C">
        <w:rPr>
          <w:rFonts w:hAnsi="Times New Roman" w:ascii="Times New Roman"/>
          <w:sz w:val="24"/>
          <w:szCs w:val="24"/>
        </w:rPr>
        <w:t>ispitan</w:t>
      </w:r>
      <w:r w:rsidR="00E3197C" w:rsidRPr="003D134C">
        <w:rPr>
          <w:rFonts w:hAnsi="Times New Roman" w:ascii="Times New Roman"/>
          <w:sz w:val="24"/>
          <w:szCs w:val="24"/>
        </w:rPr>
        <w:t>e su</w:t>
      </w:r>
      <w:r w:rsidR="0066178F" w:rsidRPr="003D134C">
        <w:rPr>
          <w:rFonts w:hAnsi="Times New Roman" w:ascii="Times New Roman"/>
          <w:sz w:val="24"/>
          <w:szCs w:val="24"/>
        </w:rPr>
        <w:t xml:space="preserve"> tražbin</w:t>
      </w:r>
      <w:r w:rsidR="00E3197C" w:rsidRPr="003D134C">
        <w:rPr>
          <w:rFonts w:hAnsi="Times New Roman" w:ascii="Times New Roman"/>
          <w:sz w:val="24"/>
          <w:szCs w:val="24"/>
        </w:rPr>
        <w:t>e</w:t>
      </w:r>
      <w:r w:rsidR="0066178F" w:rsidRPr="003D134C">
        <w:rPr>
          <w:rFonts w:hAnsi="Times New Roman" w:ascii="Times New Roman"/>
          <w:sz w:val="24"/>
          <w:szCs w:val="24"/>
        </w:rPr>
        <w:t xml:space="preserve"> </w:t>
      </w:r>
      <w:r w:rsidR="0066178F" w:rsidRPr="00D91B53">
        <w:rPr>
          <w:rFonts w:hAnsi="Times New Roman" w:ascii="Times New Roman"/>
          <w:sz w:val="24"/>
          <w:szCs w:val="24"/>
        </w:rPr>
        <w:t>vjerovnika</w:t>
      </w:r>
      <w:r w:rsidR="001A7BFB" w:rsidRPr="00D91B53">
        <w:rPr>
          <w:rFonts w:hAnsi="Times New Roman" w:ascii="Times New Roman"/>
          <w:sz w:val="24"/>
          <w:szCs w:val="24"/>
        </w:rPr>
        <w:t>, te je stečajni upravitelj osporio tražbin</w:t>
      </w:r>
      <w:r w:rsidR="001E7AEB">
        <w:rPr>
          <w:rFonts w:hAnsi="Times New Roman" w:ascii="Times New Roman"/>
          <w:sz w:val="24"/>
          <w:szCs w:val="24"/>
        </w:rPr>
        <w:t xml:space="preserve">u HOTEL </w:t>
      </w:r>
      <w:r w:rsidR="001E7AEB">
        <w:rPr>
          <w:rFonts w:hAnsi="Times New Roman" w:ascii="Times New Roman"/>
          <w:color w:val="000000"/>
          <w:sz w:val="24"/>
          <w:szCs w:val="24"/>
        </w:rPr>
        <w:t>MIRAN PIROVAC d.d., Šibenik</w:t>
      </w:r>
      <w:r w:rsidR="001E7AEB" w:rsidRPr="00D91B53">
        <w:rPr>
          <w:rFonts w:hAnsi="Times New Roman" w:ascii="Times New Roman"/>
          <w:color w:val="000000"/>
          <w:sz w:val="24"/>
          <w:szCs w:val="24"/>
        </w:rPr>
        <w:t xml:space="preserve"> </w:t>
      </w:r>
      <w:r w:rsidR="001A7BFB" w:rsidRPr="00D91B53">
        <w:rPr>
          <w:rFonts w:hAnsi="Times New Roman" w:ascii="Times New Roman"/>
          <w:color w:val="000000"/>
          <w:sz w:val="24"/>
          <w:szCs w:val="24"/>
        </w:rPr>
        <w:t xml:space="preserve">u iznosu od </w:t>
      </w:r>
      <w:r w:rsidR="001E7AEB">
        <w:rPr>
          <w:rFonts w:hAnsi="Times New Roman" w:ascii="Times New Roman"/>
          <w:color w:val="000000"/>
          <w:sz w:val="24"/>
          <w:szCs w:val="24"/>
        </w:rPr>
        <w:t>2.697.932,27</w:t>
      </w:r>
      <w:r w:rsidR="001A7BFB" w:rsidRPr="00D91B53">
        <w:rPr>
          <w:rFonts w:hAnsi="Times New Roman" w:ascii="Times New Roman"/>
          <w:color w:val="000000"/>
          <w:sz w:val="24"/>
          <w:szCs w:val="24"/>
        </w:rPr>
        <w:t>kn. Isti je kao razlog osporavanja u odnosu na tražbin</w:t>
      </w:r>
      <w:r w:rsidR="008307CF">
        <w:rPr>
          <w:rFonts w:hAnsi="Times New Roman" w:ascii="Times New Roman"/>
          <w:color w:val="000000"/>
          <w:sz w:val="24"/>
          <w:szCs w:val="24"/>
        </w:rPr>
        <w:t xml:space="preserve">u predmetnog </w:t>
      </w:r>
      <w:r w:rsidR="008307CF">
        <w:rPr>
          <w:rFonts w:hAnsi="Times New Roman" w:ascii="Times New Roman"/>
          <w:color w:val="000000"/>
          <w:sz w:val="24"/>
          <w:szCs w:val="24"/>
        </w:rPr>
        <w:lastRenderedPageBreak/>
        <w:t xml:space="preserve">vjerovnika </w:t>
      </w:r>
      <w:r w:rsidR="001A7BFB" w:rsidRPr="00D91B53">
        <w:rPr>
          <w:rFonts w:hAnsi="Times New Roman" w:ascii="Times New Roman"/>
          <w:color w:val="000000"/>
          <w:sz w:val="24"/>
          <w:szCs w:val="24"/>
        </w:rPr>
        <w:t xml:space="preserve">naveo da </w:t>
      </w:r>
      <w:r w:rsidR="00926AFC">
        <w:rPr>
          <w:rFonts w:hAnsi="Times New Roman" w:ascii="Times New Roman"/>
          <w:color w:val="000000"/>
          <w:sz w:val="24"/>
          <w:szCs w:val="24"/>
        </w:rPr>
        <w:t>i</w:t>
      </w:r>
      <w:r w:rsidR="008307CF">
        <w:rPr>
          <w:rFonts w:hAnsi="Times New Roman" w:ascii="Times New Roman"/>
          <w:color w:val="000000"/>
          <w:sz w:val="24"/>
          <w:szCs w:val="24"/>
        </w:rPr>
        <w:t xml:space="preserve">stu osporava </w:t>
      </w:r>
      <w:r w:rsidR="001A7BFB" w:rsidRPr="00D91B53">
        <w:rPr>
          <w:rFonts w:hAnsi="Times New Roman" w:ascii="Times New Roman"/>
          <w:color w:val="000000"/>
          <w:sz w:val="24"/>
          <w:szCs w:val="24"/>
        </w:rPr>
        <w:t xml:space="preserve">iz razloga </w:t>
      </w:r>
      <w:r w:rsidR="002A31B5" w:rsidRPr="00D91B53">
        <w:rPr>
          <w:rFonts w:hAnsi="Times New Roman" w:ascii="Times New Roman"/>
          <w:sz w:val="24"/>
          <w:szCs w:val="24"/>
        </w:rPr>
        <w:t>jer da iz dokumentacije koja m</w:t>
      </w:r>
      <w:r w:rsidR="008307CF">
        <w:rPr>
          <w:rFonts w:hAnsi="Times New Roman" w:ascii="Times New Roman"/>
          <w:sz w:val="24"/>
          <w:szCs w:val="24"/>
        </w:rPr>
        <w:t xml:space="preserve">u je </w:t>
      </w:r>
      <w:r w:rsidR="002A31B5" w:rsidRPr="00D91B53">
        <w:rPr>
          <w:rFonts w:hAnsi="Times New Roman" w:ascii="Times New Roman"/>
          <w:sz w:val="24"/>
          <w:szCs w:val="24"/>
        </w:rPr>
        <w:t xml:space="preserve">bila dostavljena uz prijavu tražbina </w:t>
      </w:r>
      <w:r w:rsidR="00926AFC">
        <w:rPr>
          <w:rFonts w:hAnsi="Times New Roman" w:ascii="Times New Roman"/>
          <w:sz w:val="24"/>
          <w:szCs w:val="24"/>
        </w:rPr>
        <w:t xml:space="preserve">navedenog </w:t>
      </w:r>
      <w:r w:rsidR="002A31B5" w:rsidRPr="00D91B53">
        <w:rPr>
          <w:rFonts w:hAnsi="Times New Roman" w:ascii="Times New Roman"/>
          <w:sz w:val="24"/>
          <w:szCs w:val="24"/>
        </w:rPr>
        <w:t>vjerovnika kao i iz dokumentacije samog stečajnog dužnika</w:t>
      </w:r>
      <w:r w:rsidR="00DA01FE">
        <w:rPr>
          <w:rFonts w:hAnsi="Times New Roman" w:ascii="Times New Roman"/>
          <w:sz w:val="24"/>
          <w:szCs w:val="24"/>
        </w:rPr>
        <w:t xml:space="preserve"> </w:t>
      </w:r>
      <w:r w:rsidR="00D91B53" w:rsidRPr="00D91B53">
        <w:rPr>
          <w:rFonts w:hAnsi="Times New Roman" w:ascii="Times New Roman"/>
          <w:sz w:val="24"/>
          <w:szCs w:val="24"/>
        </w:rPr>
        <w:t xml:space="preserve">sa sigurnošću nije mogao utvrditi osnovanost prijavljene tražbine, s time da je </w:t>
      </w:r>
      <w:r w:rsidR="002A31B5" w:rsidRPr="00D91B53">
        <w:rPr>
          <w:rFonts w:hAnsi="Times New Roman" w:ascii="Times New Roman"/>
          <w:sz w:val="24"/>
          <w:szCs w:val="24"/>
        </w:rPr>
        <w:t>u vezi ov</w:t>
      </w:r>
      <w:r w:rsidR="008307CF">
        <w:rPr>
          <w:rFonts w:hAnsi="Times New Roman" w:ascii="Times New Roman"/>
          <w:sz w:val="24"/>
          <w:szCs w:val="24"/>
        </w:rPr>
        <w:t xml:space="preserve">og </w:t>
      </w:r>
      <w:r w:rsidR="00D91B53" w:rsidRPr="00D91B53">
        <w:rPr>
          <w:rFonts w:hAnsi="Times New Roman" w:ascii="Times New Roman"/>
          <w:sz w:val="24"/>
          <w:szCs w:val="24"/>
        </w:rPr>
        <w:t xml:space="preserve">vjerovnika </w:t>
      </w:r>
      <w:r w:rsidR="002A31B5" w:rsidRPr="00D91B53">
        <w:rPr>
          <w:rFonts w:hAnsi="Times New Roman" w:ascii="Times New Roman"/>
          <w:sz w:val="24"/>
          <w:szCs w:val="24"/>
        </w:rPr>
        <w:t xml:space="preserve">napomenuo da se radi o </w:t>
      </w:r>
      <w:r w:rsidR="00D91B53" w:rsidRPr="00D91B53">
        <w:rPr>
          <w:rFonts w:hAnsi="Times New Roman" w:ascii="Times New Roman"/>
          <w:sz w:val="24"/>
          <w:szCs w:val="24"/>
        </w:rPr>
        <w:t>povezan</w:t>
      </w:r>
      <w:r w:rsidR="008307CF">
        <w:rPr>
          <w:rFonts w:hAnsi="Times New Roman" w:ascii="Times New Roman"/>
          <w:sz w:val="24"/>
          <w:szCs w:val="24"/>
        </w:rPr>
        <w:t>om</w:t>
      </w:r>
      <w:r w:rsidR="00D91B53" w:rsidRPr="00D91B53">
        <w:rPr>
          <w:rFonts w:hAnsi="Times New Roman" w:ascii="Times New Roman"/>
          <w:sz w:val="24"/>
          <w:szCs w:val="24"/>
        </w:rPr>
        <w:t xml:space="preserve"> društv</w:t>
      </w:r>
      <w:r w:rsidR="008307CF">
        <w:rPr>
          <w:rFonts w:hAnsi="Times New Roman" w:ascii="Times New Roman"/>
          <w:sz w:val="24"/>
          <w:szCs w:val="24"/>
        </w:rPr>
        <w:t>u</w:t>
      </w:r>
      <w:r w:rsidR="00D91B53" w:rsidRPr="00D91B53">
        <w:rPr>
          <w:rFonts w:hAnsi="Times New Roman" w:ascii="Times New Roman"/>
          <w:sz w:val="24"/>
          <w:szCs w:val="24"/>
        </w:rPr>
        <w:t>.</w:t>
      </w:r>
    </w:p>
    <w:p w:rsidRDefault="00D91B53" w:rsidP="00D91B53" w:rsidR="00D91B53" w:rsidRPr="00D91B53">
      <w:pPr>
        <w:spacing w:lineRule="auto" w:line="240" w:after="0"/>
        <w:ind w:firstLine="708"/>
        <w:jc w:val="both"/>
        <w:rPr>
          <w:rFonts w:hAnsi="Times New Roman" w:ascii="Times New Roman"/>
          <w:sz w:val="24"/>
          <w:szCs w:val="24"/>
        </w:rPr>
      </w:pPr>
      <w:r w:rsidRPr="00D91B53">
        <w:rPr>
          <w:rFonts w:hAnsi="Times New Roman" w:ascii="Times New Roman"/>
          <w:sz w:val="24"/>
          <w:szCs w:val="24"/>
        </w:rPr>
        <w:t>Na istom ročištu stečajni upravitelj predložio je da se u odnosu na naprijed naveden</w:t>
      </w:r>
      <w:r w:rsidR="008307CF">
        <w:rPr>
          <w:rFonts w:hAnsi="Times New Roman" w:ascii="Times New Roman"/>
          <w:sz w:val="24"/>
          <w:szCs w:val="24"/>
        </w:rPr>
        <w:t>og vjerovnika</w:t>
      </w:r>
      <w:r w:rsidRPr="00D91B53">
        <w:rPr>
          <w:rFonts w:hAnsi="Times New Roman" w:ascii="Times New Roman"/>
          <w:sz w:val="24"/>
          <w:szCs w:val="24"/>
        </w:rPr>
        <w:t>, a s obzirom na knjigovodstveno stanje i kompleksnost knjigovodstvene dokumentacije i s obzirom da se radi o povezan</w:t>
      </w:r>
      <w:r w:rsidR="00200BC3">
        <w:rPr>
          <w:rFonts w:hAnsi="Times New Roman" w:ascii="Times New Roman"/>
          <w:sz w:val="24"/>
          <w:szCs w:val="24"/>
        </w:rPr>
        <w:t>om društvu</w:t>
      </w:r>
      <w:r w:rsidRPr="00D91B53">
        <w:rPr>
          <w:rFonts w:hAnsi="Times New Roman" w:ascii="Times New Roman"/>
          <w:sz w:val="24"/>
          <w:szCs w:val="24"/>
        </w:rPr>
        <w:t>, gdje da se</w:t>
      </w:r>
      <w:r w:rsidR="00EB104E">
        <w:rPr>
          <w:rFonts w:hAnsi="Times New Roman" w:ascii="Times New Roman"/>
          <w:sz w:val="24"/>
          <w:szCs w:val="24"/>
        </w:rPr>
        <w:t xml:space="preserve"> praktički zastupnik po zakonu</w:t>
      </w:r>
      <w:r w:rsidRPr="00D91B53">
        <w:rPr>
          <w:rFonts w:hAnsi="Times New Roman" w:ascii="Times New Roman"/>
          <w:sz w:val="24"/>
          <w:szCs w:val="24"/>
        </w:rPr>
        <w:t xml:space="preserve"> jednog društva nalazi na strani drugog društva, da se u odnosu na ist</w:t>
      </w:r>
      <w:r w:rsidR="00200BC3">
        <w:rPr>
          <w:rFonts w:hAnsi="Times New Roman" w:ascii="Times New Roman"/>
          <w:sz w:val="24"/>
          <w:szCs w:val="24"/>
        </w:rPr>
        <w:t>og</w:t>
      </w:r>
      <w:r w:rsidRPr="00D91B53">
        <w:rPr>
          <w:rFonts w:hAnsi="Times New Roman" w:ascii="Times New Roman"/>
          <w:sz w:val="24"/>
          <w:szCs w:val="24"/>
        </w:rPr>
        <w:t xml:space="preserve"> provede postupak mirenja sukladno čl. 262. Stečajnog zakona, sa kojim prijedlogom stečajnog upravitelja se suglasila zastupnica po zakonu vjerovnika HOTEL </w:t>
      </w:r>
      <w:r w:rsidR="008307CF">
        <w:rPr>
          <w:rFonts w:hAnsi="Times New Roman" w:ascii="Times New Roman"/>
          <w:sz w:val="24"/>
          <w:szCs w:val="24"/>
        </w:rPr>
        <w:t xml:space="preserve">MIRAN PIROVAC d.d., Šibenik. </w:t>
      </w:r>
      <w:r w:rsidRPr="00D91B53">
        <w:rPr>
          <w:rFonts w:hAnsi="Times New Roman" w:ascii="Times New Roman"/>
          <w:sz w:val="24"/>
          <w:szCs w:val="24"/>
        </w:rPr>
        <w:t xml:space="preserve"> </w:t>
      </w:r>
    </w:p>
    <w:p w:rsidRDefault="00D91B53" w:rsidP="00EB104E" w:rsidR="00D91B53" w:rsidRPr="003D134C">
      <w:pPr>
        <w:spacing w:lineRule="auto" w:line="240" w:after="0"/>
        <w:ind w:firstLine="708"/>
        <w:jc w:val="both"/>
        <w:rPr>
          <w:rFonts w:hAnsi="Times New Roman" w:ascii="Times New Roman"/>
          <w:sz w:val="24"/>
          <w:szCs w:val="24"/>
        </w:rPr>
      </w:pPr>
      <w:r w:rsidRPr="003D134C">
        <w:rPr>
          <w:rFonts w:hAnsi="Times New Roman" w:ascii="Times New Roman"/>
          <w:sz w:val="24"/>
          <w:szCs w:val="24"/>
        </w:rPr>
        <w:t xml:space="preserve">Odredbom čl. 262. st. 1. Stečajnog zakona </w:t>
      </w:r>
      <w:r>
        <w:rPr>
          <w:rFonts w:hAnsi="Times New Roman" w:ascii="Times New Roman"/>
          <w:sz w:val="24"/>
          <w:szCs w:val="24"/>
        </w:rPr>
        <w:t>(Narodne novine broj 71/</w:t>
      </w:r>
      <w:r w:rsidR="008307CF">
        <w:rPr>
          <w:rFonts w:hAnsi="Times New Roman" w:ascii="Times New Roman"/>
          <w:sz w:val="24"/>
          <w:szCs w:val="24"/>
        </w:rPr>
        <w:t>20</w:t>
      </w:r>
      <w:r>
        <w:rPr>
          <w:rFonts w:hAnsi="Times New Roman" w:ascii="Times New Roman"/>
          <w:sz w:val="24"/>
          <w:szCs w:val="24"/>
        </w:rPr>
        <w:t xml:space="preserve">15) </w:t>
      </w:r>
      <w:r w:rsidRPr="003D134C">
        <w:rPr>
          <w:rFonts w:hAnsi="Times New Roman" w:ascii="Times New Roman"/>
          <w:sz w:val="24"/>
          <w:szCs w:val="24"/>
        </w:rPr>
        <w:t>propisano je da ako je stečajni upravitelj osporio tražbinu stečajnog vjerovnika ili ako je koji od stečajnih vjerovnika osporio tražbinu koju je priznao stečajni upravitelj, vjerovnik osporene tražbine, vjerovnik koj</w:t>
      </w:r>
      <w:r>
        <w:rPr>
          <w:rFonts w:hAnsi="Times New Roman" w:ascii="Times New Roman"/>
          <w:sz w:val="24"/>
          <w:szCs w:val="24"/>
        </w:rPr>
        <w:t xml:space="preserve">i je osporio priznatu tražbinu, </w:t>
      </w:r>
      <w:r w:rsidRPr="003D134C">
        <w:rPr>
          <w:rFonts w:hAnsi="Times New Roman" w:ascii="Times New Roman"/>
          <w:sz w:val="24"/>
          <w:szCs w:val="24"/>
        </w:rPr>
        <w:t>odnosno stečajni upravitelj uz suglasnost odbora vjerovnika, mogu predložiti rješavanje spora u postupku mirenja u skladu s odredbom zakona</w:t>
      </w:r>
      <w:r w:rsidR="00EB104E">
        <w:rPr>
          <w:rFonts w:hAnsi="Times New Roman" w:ascii="Times New Roman"/>
          <w:sz w:val="24"/>
          <w:szCs w:val="24"/>
        </w:rPr>
        <w:t xml:space="preserve"> koji uređuju postupak mirenja. </w:t>
      </w:r>
      <w:r w:rsidRPr="003D134C">
        <w:rPr>
          <w:rFonts w:hAnsi="Times New Roman" w:ascii="Times New Roman"/>
          <w:sz w:val="24"/>
          <w:szCs w:val="24"/>
        </w:rPr>
        <w:t>Ako do zaključenja ispitnog ročišta postoji suglasnost vjerovnika osporene tražbine, vjero</w:t>
      </w:r>
      <w:r>
        <w:rPr>
          <w:rFonts w:hAnsi="Times New Roman" w:ascii="Times New Roman"/>
          <w:sz w:val="24"/>
          <w:szCs w:val="24"/>
        </w:rPr>
        <w:t xml:space="preserve">vnika koji je osporio priznatu </w:t>
      </w:r>
      <w:r w:rsidRPr="003D134C">
        <w:rPr>
          <w:rFonts w:hAnsi="Times New Roman" w:ascii="Times New Roman"/>
          <w:sz w:val="24"/>
          <w:szCs w:val="24"/>
        </w:rPr>
        <w:t>odnosno stečajnog upravitelja i odbora vjerovnika, za rješavanje spora mirenjem, sud će osporene prijavljene tražbine izdvojiti iz tablice ispitanih tražbina (st.</w:t>
      </w:r>
      <w:r w:rsidR="00EB104E">
        <w:rPr>
          <w:rFonts w:hAnsi="Times New Roman" w:ascii="Times New Roman"/>
          <w:sz w:val="24"/>
          <w:szCs w:val="24"/>
        </w:rPr>
        <w:t xml:space="preserve"> </w:t>
      </w:r>
      <w:r w:rsidRPr="003D134C">
        <w:rPr>
          <w:rFonts w:hAnsi="Times New Roman" w:ascii="Times New Roman"/>
          <w:sz w:val="24"/>
          <w:szCs w:val="24"/>
        </w:rPr>
        <w:t xml:space="preserve">2.). </w:t>
      </w:r>
    </w:p>
    <w:p w:rsidRDefault="008307CF" w:rsidP="00D91B53" w:rsidR="00D91B53" w:rsidRPr="003D134C">
      <w:pPr>
        <w:spacing w:lineRule="auto" w:line="240" w:after="0"/>
        <w:jc w:val="both"/>
        <w:rPr>
          <w:rFonts w:hAnsi="Times New Roman" w:ascii="Times New Roman"/>
          <w:sz w:val="24"/>
          <w:szCs w:val="24"/>
        </w:rPr>
      </w:pPr>
      <w:r>
        <w:rPr>
          <w:rFonts w:hAnsi="Times New Roman" w:ascii="Times New Roman"/>
          <w:sz w:val="24"/>
          <w:szCs w:val="24"/>
        </w:rPr>
        <w:tab/>
        <w:t>Slijedom navedenog s</w:t>
      </w:r>
      <w:r w:rsidR="00D91B53" w:rsidRPr="003D134C">
        <w:rPr>
          <w:rFonts w:hAnsi="Times New Roman" w:ascii="Times New Roman"/>
          <w:sz w:val="24"/>
          <w:szCs w:val="24"/>
        </w:rPr>
        <w:t>ud je preslikao zapisnik sa ispitnog ročišta održanog 3. svibnja 2017.</w:t>
      </w:r>
      <w:r w:rsidR="00D91B53">
        <w:rPr>
          <w:rFonts w:hAnsi="Times New Roman" w:ascii="Times New Roman"/>
          <w:sz w:val="24"/>
          <w:szCs w:val="24"/>
        </w:rPr>
        <w:t xml:space="preserve"> </w:t>
      </w:r>
      <w:r w:rsidR="00D91B53" w:rsidRPr="003D134C">
        <w:rPr>
          <w:rFonts w:hAnsi="Times New Roman" w:ascii="Times New Roman"/>
          <w:sz w:val="24"/>
          <w:szCs w:val="24"/>
        </w:rPr>
        <w:t xml:space="preserve">te je isti dostavio parničnoj pisarnici, a sve sukladno čl. 186.d Zakona o parničnom postupku (Narodne novine broj 53/91, 91/92, 112/99, 88/01, 117/03, 88/05, 84/08, 123/08, 57/11 i 25/13, nadalje ZPP), kako bi parnična pisarnica mogla </w:t>
      </w:r>
      <w:r w:rsidR="00D91B53">
        <w:rPr>
          <w:rFonts w:hAnsi="Times New Roman" w:ascii="Times New Roman"/>
          <w:sz w:val="24"/>
          <w:szCs w:val="24"/>
        </w:rPr>
        <w:t xml:space="preserve">formirati predmet i isti </w:t>
      </w:r>
      <w:r w:rsidR="00D91B53" w:rsidRPr="003D134C">
        <w:rPr>
          <w:rFonts w:hAnsi="Times New Roman" w:ascii="Times New Roman"/>
          <w:sz w:val="24"/>
          <w:szCs w:val="24"/>
        </w:rPr>
        <w:t xml:space="preserve">dostaviti sucu Trgovačkog suda u Zadru koji je godišnjim rasporedom poslova određen kao sudac izmiritelj, radi postupanja </w:t>
      </w:r>
      <w:r w:rsidR="00D91B53">
        <w:rPr>
          <w:rFonts w:hAnsi="Times New Roman" w:ascii="Times New Roman"/>
          <w:sz w:val="24"/>
          <w:szCs w:val="24"/>
        </w:rPr>
        <w:t xml:space="preserve">predmetnog suca </w:t>
      </w:r>
      <w:r w:rsidR="00D91B53" w:rsidRPr="003D134C">
        <w:rPr>
          <w:rFonts w:hAnsi="Times New Roman" w:ascii="Times New Roman"/>
          <w:sz w:val="24"/>
          <w:szCs w:val="24"/>
        </w:rPr>
        <w:t xml:space="preserve">u skladu s odredbom čl. 186.d. st. 2. ZPP-a. </w:t>
      </w:r>
    </w:p>
    <w:p w:rsidRDefault="00D91B53" w:rsidP="00D91B53" w:rsidR="00D91B53" w:rsidRPr="003D134C">
      <w:pPr>
        <w:spacing w:lineRule="auto" w:line="240" w:after="0"/>
        <w:jc w:val="both"/>
        <w:rPr>
          <w:rFonts w:hAnsi="Times New Roman" w:ascii="Times New Roman"/>
          <w:sz w:val="24"/>
          <w:szCs w:val="24"/>
        </w:rPr>
      </w:pPr>
      <w:r w:rsidRPr="003D134C">
        <w:rPr>
          <w:rFonts w:hAnsi="Times New Roman" w:ascii="Times New Roman"/>
          <w:sz w:val="24"/>
          <w:szCs w:val="24"/>
        </w:rPr>
        <w:tab/>
        <w:t>Nadalje, a sukladno odredbi čl. 262. st. 2. Stečajnog zakona tražbin</w:t>
      </w:r>
      <w:r w:rsidR="008307CF">
        <w:rPr>
          <w:rFonts w:hAnsi="Times New Roman" w:ascii="Times New Roman"/>
          <w:sz w:val="24"/>
          <w:szCs w:val="24"/>
        </w:rPr>
        <w:t>a</w:t>
      </w:r>
      <w:r w:rsidRPr="003D134C">
        <w:rPr>
          <w:rFonts w:hAnsi="Times New Roman" w:ascii="Times New Roman"/>
          <w:sz w:val="24"/>
          <w:szCs w:val="24"/>
        </w:rPr>
        <w:t xml:space="preserve"> stečajn</w:t>
      </w:r>
      <w:r w:rsidR="008307CF">
        <w:rPr>
          <w:rFonts w:hAnsi="Times New Roman" w:ascii="Times New Roman"/>
          <w:sz w:val="24"/>
          <w:szCs w:val="24"/>
        </w:rPr>
        <w:t>og</w:t>
      </w:r>
      <w:r>
        <w:rPr>
          <w:rFonts w:hAnsi="Times New Roman" w:ascii="Times New Roman"/>
          <w:sz w:val="24"/>
          <w:szCs w:val="24"/>
        </w:rPr>
        <w:t xml:space="preserve"> </w:t>
      </w:r>
      <w:r w:rsidRPr="003D134C">
        <w:rPr>
          <w:rFonts w:hAnsi="Times New Roman" w:ascii="Times New Roman"/>
          <w:sz w:val="24"/>
          <w:szCs w:val="24"/>
        </w:rPr>
        <w:t xml:space="preserve"> vjerovnika HOTEL </w:t>
      </w:r>
      <w:r w:rsidR="00200BC3">
        <w:rPr>
          <w:rFonts w:hAnsi="Times New Roman" w:ascii="Times New Roman"/>
          <w:sz w:val="24"/>
          <w:szCs w:val="24"/>
        </w:rPr>
        <w:t xml:space="preserve">MIRAN PIROVAC </w:t>
      </w:r>
      <w:r w:rsidRPr="003D134C">
        <w:rPr>
          <w:rFonts w:hAnsi="Times New Roman" w:ascii="Times New Roman"/>
          <w:sz w:val="24"/>
          <w:szCs w:val="24"/>
        </w:rPr>
        <w:t xml:space="preserve">d.d., Šibenik u iznosu od </w:t>
      </w:r>
      <w:r w:rsidR="008307CF">
        <w:rPr>
          <w:rFonts w:hAnsi="Times New Roman" w:ascii="Times New Roman"/>
          <w:sz w:val="24"/>
          <w:szCs w:val="24"/>
        </w:rPr>
        <w:t>2.</w:t>
      </w:r>
      <w:r w:rsidR="008307CF">
        <w:rPr>
          <w:rFonts w:hAnsi="Times New Roman" w:ascii="Times New Roman"/>
          <w:color w:val="000000"/>
          <w:sz w:val="24"/>
          <w:szCs w:val="24"/>
        </w:rPr>
        <w:t>697.932,27</w:t>
      </w:r>
      <w:r w:rsidR="008307CF" w:rsidRPr="00D91B53">
        <w:rPr>
          <w:rFonts w:hAnsi="Times New Roman" w:ascii="Times New Roman"/>
          <w:color w:val="000000"/>
          <w:sz w:val="24"/>
          <w:szCs w:val="24"/>
        </w:rPr>
        <w:t>kn</w:t>
      </w:r>
      <w:r w:rsidR="008307CF">
        <w:rPr>
          <w:rFonts w:hAnsi="Times New Roman" w:ascii="Times New Roman"/>
          <w:sz w:val="24"/>
          <w:szCs w:val="24"/>
        </w:rPr>
        <w:t xml:space="preserve">, izdvojena je iz </w:t>
      </w:r>
      <w:r w:rsidRPr="003D134C">
        <w:rPr>
          <w:rFonts w:hAnsi="Times New Roman" w:ascii="Times New Roman"/>
          <w:sz w:val="24"/>
          <w:szCs w:val="24"/>
        </w:rPr>
        <w:t xml:space="preserve">tablice ispitanih tražbina. </w:t>
      </w:r>
    </w:p>
    <w:p w:rsidRDefault="00D91B53" w:rsidP="00D91B53" w:rsidR="00D91B53">
      <w:pPr>
        <w:spacing w:lineRule="auto" w:line="240" w:after="0"/>
        <w:jc w:val="both"/>
        <w:rPr>
          <w:rFonts w:hAnsi="Times New Roman" w:ascii="Times New Roman"/>
          <w:sz w:val="24"/>
          <w:szCs w:val="24"/>
        </w:rPr>
      </w:pPr>
      <w:r w:rsidRPr="003D134C">
        <w:rPr>
          <w:rFonts w:hAnsi="Times New Roman" w:ascii="Times New Roman"/>
          <w:sz w:val="24"/>
          <w:szCs w:val="24"/>
        </w:rPr>
        <w:tab/>
        <w:t>Odredbom čl. 262. st. 6. Stečajnog zakona propisano je, da prije osporenu tražbinu stečajnog vjerovnika čija se osnovanost utvrdi nagodbom u postupku mirenja, sud će unijeti u tablicu ispitanih tražbina kao utvrđenu tražbinu, dok je st. 7. istog članka propisano da osporenu tražbinu stečajnog vjerovnika čija se neosnovanost utvrdi nagodbom u postupku mirenja, sud će unijeti u tablicu ispitanih tražbina kao osporenu tražbinu. U odnosu na tražbinu stečajnog vjerovnika o kojem stranke ne postignu nagodbu u postupku mirenja, primijenit će se odredbe ovog Zakona vezane za upućivanje u parnicu (st.</w:t>
      </w:r>
      <w:r w:rsidR="00D24A83">
        <w:rPr>
          <w:rFonts w:hAnsi="Times New Roman" w:ascii="Times New Roman"/>
          <w:sz w:val="24"/>
          <w:szCs w:val="24"/>
        </w:rPr>
        <w:t xml:space="preserve"> </w:t>
      </w:r>
      <w:r w:rsidRPr="003D134C">
        <w:rPr>
          <w:rFonts w:hAnsi="Times New Roman" w:ascii="Times New Roman"/>
          <w:sz w:val="24"/>
          <w:szCs w:val="24"/>
        </w:rPr>
        <w:t>8.)</w:t>
      </w:r>
      <w:r>
        <w:rPr>
          <w:rFonts w:hAnsi="Times New Roman" w:ascii="Times New Roman"/>
          <w:sz w:val="24"/>
          <w:szCs w:val="24"/>
        </w:rPr>
        <w:t>.</w:t>
      </w:r>
    </w:p>
    <w:p w:rsidRDefault="000B7E1C" w:rsidP="00D91B53" w:rsidR="000B7E1C">
      <w:pPr>
        <w:spacing w:lineRule="auto" w:line="240" w:after="0"/>
        <w:jc w:val="both"/>
        <w:rPr>
          <w:rFonts w:hAnsi="Times New Roman" w:ascii="Times New Roman"/>
          <w:sz w:val="24"/>
          <w:szCs w:val="24"/>
        </w:rPr>
      </w:pPr>
      <w:r>
        <w:rPr>
          <w:rFonts w:hAnsi="Times New Roman" w:ascii="Times New Roman"/>
          <w:sz w:val="24"/>
          <w:szCs w:val="24"/>
        </w:rPr>
        <w:tab/>
        <w:t xml:space="preserve">Odredbom čl. 266. st. 1. Stečajnog zakona propisano je da ako je stečajni upravitelj osporio tražbinu, sud će vjerovnika uputiti na parnicu protiv stečajnog dužnika radi utvrđivanja osporene tražbine. Ako osoba koja je upućena na parnicu ne pokrene parnicu u roku od osam dana od dana pravomoćnosti rješenja o upućivanju u parnicu, odnosno od primitka drugostupanjske odluke, smatrat će se da je odustala od prava na vođenje parnice (čl. 267. st. 1. Zakona). </w:t>
      </w:r>
    </w:p>
    <w:p w:rsidRDefault="00E614EE" w:rsidP="00E614EE" w:rsidR="00E614EE">
      <w:pPr>
        <w:pStyle w:val="Odlomakpopisa"/>
        <w:spacing w:lineRule="auto" w:line="240" w:after="0"/>
        <w:ind w:left="0"/>
        <w:jc w:val="both"/>
        <w:rPr>
          <w:rFonts w:hAnsi="Times New Roman" w:ascii="Times New Roman"/>
          <w:sz w:val="24"/>
          <w:szCs w:val="24"/>
        </w:rPr>
      </w:pPr>
      <w:r>
        <w:rPr>
          <w:rFonts w:hAnsi="Times New Roman" w:ascii="Times New Roman"/>
          <w:sz w:val="24"/>
          <w:szCs w:val="24"/>
        </w:rPr>
        <w:tab/>
        <w:t>Sudac izmiritelj ovog suda u</w:t>
      </w:r>
      <w:r w:rsidR="00284A75">
        <w:rPr>
          <w:rFonts w:hAnsi="Times New Roman" w:ascii="Times New Roman"/>
          <w:sz w:val="24"/>
          <w:szCs w:val="24"/>
        </w:rPr>
        <w:t xml:space="preserve"> konkretni stečajni spis </w:t>
      </w:r>
      <w:r w:rsidR="00D24A83">
        <w:rPr>
          <w:rFonts w:hAnsi="Times New Roman" w:ascii="Times New Roman"/>
          <w:sz w:val="24"/>
          <w:szCs w:val="24"/>
        </w:rPr>
        <w:t>dostavio je rješenje</w:t>
      </w:r>
      <w:r w:rsidR="008307CF">
        <w:rPr>
          <w:rFonts w:hAnsi="Times New Roman" w:ascii="Times New Roman"/>
          <w:sz w:val="24"/>
          <w:szCs w:val="24"/>
        </w:rPr>
        <w:t xml:space="preserve"> poslovni broj Mir-3</w:t>
      </w:r>
      <w:r w:rsidR="00284A75">
        <w:rPr>
          <w:rFonts w:hAnsi="Times New Roman" w:ascii="Times New Roman"/>
          <w:sz w:val="24"/>
          <w:szCs w:val="24"/>
        </w:rPr>
        <w:t>/2017</w:t>
      </w:r>
      <w:r w:rsidR="008307CF">
        <w:rPr>
          <w:rFonts w:hAnsi="Times New Roman" w:ascii="Times New Roman"/>
          <w:sz w:val="24"/>
          <w:szCs w:val="24"/>
        </w:rPr>
        <w:t xml:space="preserve"> od 7. rujna 2018. </w:t>
      </w:r>
      <w:r w:rsidR="00284A75">
        <w:rPr>
          <w:rFonts w:hAnsi="Times New Roman" w:ascii="Times New Roman"/>
          <w:sz w:val="24"/>
          <w:szCs w:val="24"/>
        </w:rPr>
        <w:t xml:space="preserve">kojim je obustavljen postupak mirenja u pravnoj stvari predlagatelja </w:t>
      </w:r>
      <w:r w:rsidR="00D24A83">
        <w:rPr>
          <w:rFonts w:hAnsi="Times New Roman" w:ascii="Times New Roman"/>
          <w:sz w:val="24"/>
          <w:szCs w:val="24"/>
        </w:rPr>
        <w:t xml:space="preserve">HOTEL </w:t>
      </w:r>
      <w:r w:rsidR="008307CF">
        <w:rPr>
          <w:rFonts w:hAnsi="Times New Roman" w:ascii="Times New Roman"/>
          <w:sz w:val="24"/>
          <w:szCs w:val="24"/>
        </w:rPr>
        <w:t xml:space="preserve">MIRAN PIROVAC </w:t>
      </w:r>
      <w:r w:rsidR="00D24A83">
        <w:rPr>
          <w:rFonts w:hAnsi="Times New Roman" w:ascii="Times New Roman"/>
          <w:sz w:val="24"/>
          <w:szCs w:val="24"/>
        </w:rPr>
        <w:t xml:space="preserve">d.d., Šibenik, </w:t>
      </w:r>
      <w:r w:rsidR="008307CF">
        <w:rPr>
          <w:rFonts w:hAnsi="Times New Roman" w:ascii="Times New Roman"/>
          <w:sz w:val="24"/>
          <w:szCs w:val="24"/>
        </w:rPr>
        <w:t xml:space="preserve">protiv RIVIJERA d.d. u stečaju. </w:t>
      </w:r>
      <w:r w:rsidR="00D24A83">
        <w:rPr>
          <w:rFonts w:hAnsi="Times New Roman" w:ascii="Times New Roman"/>
          <w:sz w:val="24"/>
          <w:szCs w:val="24"/>
        </w:rPr>
        <w:t>Nai</w:t>
      </w:r>
      <w:r w:rsidR="00EB104E">
        <w:rPr>
          <w:rFonts w:hAnsi="Times New Roman" w:ascii="Times New Roman"/>
          <w:sz w:val="24"/>
          <w:szCs w:val="24"/>
        </w:rPr>
        <w:t>me, iz obrazloženja dostavljen</w:t>
      </w:r>
      <w:r w:rsidR="003B0604">
        <w:rPr>
          <w:rFonts w:hAnsi="Times New Roman" w:ascii="Times New Roman"/>
          <w:sz w:val="24"/>
          <w:szCs w:val="24"/>
        </w:rPr>
        <w:t xml:space="preserve">og rješenja </w:t>
      </w:r>
      <w:r w:rsidR="00D24A83">
        <w:rPr>
          <w:rFonts w:hAnsi="Times New Roman" w:ascii="Times New Roman"/>
          <w:sz w:val="24"/>
          <w:szCs w:val="24"/>
        </w:rPr>
        <w:t>proizlazi kako u naveden</w:t>
      </w:r>
      <w:r w:rsidR="008307CF">
        <w:rPr>
          <w:rFonts w:hAnsi="Times New Roman" w:ascii="Times New Roman"/>
          <w:sz w:val="24"/>
          <w:szCs w:val="24"/>
        </w:rPr>
        <w:t xml:space="preserve">om postupku mirenja, </w:t>
      </w:r>
      <w:r w:rsidR="00D24A83">
        <w:rPr>
          <w:rFonts w:hAnsi="Times New Roman" w:ascii="Times New Roman"/>
          <w:sz w:val="24"/>
          <w:szCs w:val="24"/>
        </w:rPr>
        <w:t xml:space="preserve"> nagodba nije bila postignuta u zakonom propisanom roku od 60 dana, a u smislu odredbe čl. 12. st. 1. alineja 4. Zakona o mirenju (Narodne novine broj 18/</w:t>
      </w:r>
      <w:r w:rsidR="003B0604">
        <w:rPr>
          <w:rFonts w:hAnsi="Times New Roman" w:ascii="Times New Roman"/>
          <w:sz w:val="24"/>
          <w:szCs w:val="24"/>
        </w:rPr>
        <w:t>20</w:t>
      </w:r>
      <w:r w:rsidR="00D24A83">
        <w:rPr>
          <w:rFonts w:hAnsi="Times New Roman" w:ascii="Times New Roman"/>
          <w:sz w:val="24"/>
          <w:szCs w:val="24"/>
        </w:rPr>
        <w:t>11), dok da je odredbom čl. 12. st. 3. Zakona o mirenju propisano da je mirenje dovršeno odlukom izmiritelja da se postupak mirenja obustavlja.</w:t>
      </w:r>
    </w:p>
    <w:p w:rsidRDefault="00D24A83" w:rsidP="00E614EE" w:rsidR="00D24A83">
      <w:pPr>
        <w:pStyle w:val="Odlomakpopisa"/>
        <w:spacing w:lineRule="auto" w:line="240" w:after="0"/>
        <w:ind w:left="0"/>
        <w:jc w:val="both"/>
        <w:rPr>
          <w:rFonts w:hAnsi="Times New Roman" w:ascii="Times New Roman"/>
          <w:sz w:val="24"/>
          <w:szCs w:val="24"/>
        </w:rPr>
      </w:pPr>
      <w:r>
        <w:rPr>
          <w:rFonts w:hAnsi="Times New Roman" w:ascii="Times New Roman"/>
          <w:sz w:val="24"/>
          <w:szCs w:val="24"/>
        </w:rPr>
        <w:tab/>
        <w:t xml:space="preserve">Slijedom navedenog, a sukladno odredbi čl. 262. st. 7. i 8. </w:t>
      </w:r>
      <w:r w:rsidR="000B7E1C">
        <w:rPr>
          <w:rFonts w:hAnsi="Times New Roman" w:ascii="Times New Roman"/>
          <w:sz w:val="24"/>
          <w:szCs w:val="24"/>
        </w:rPr>
        <w:t xml:space="preserve">Stečajnog zakona riješeno je kao u izreci ovog rješenja pod točkom I. i II. iste, obzirom da u postupku mirenja nije </w:t>
      </w:r>
      <w:r w:rsidR="000B7E1C">
        <w:rPr>
          <w:rFonts w:hAnsi="Times New Roman" w:ascii="Times New Roman"/>
          <w:sz w:val="24"/>
          <w:szCs w:val="24"/>
        </w:rPr>
        <w:lastRenderedPageBreak/>
        <w:t>postignuta nagodba o tražbin</w:t>
      </w:r>
      <w:r w:rsidR="008307CF">
        <w:rPr>
          <w:rFonts w:hAnsi="Times New Roman" w:ascii="Times New Roman"/>
          <w:sz w:val="24"/>
          <w:szCs w:val="24"/>
        </w:rPr>
        <w:t>i</w:t>
      </w:r>
      <w:r w:rsidR="000B7E1C">
        <w:rPr>
          <w:rFonts w:hAnsi="Times New Roman" w:ascii="Times New Roman"/>
          <w:sz w:val="24"/>
          <w:szCs w:val="24"/>
        </w:rPr>
        <w:t xml:space="preserve"> stečajn</w:t>
      </w:r>
      <w:r w:rsidR="008307CF">
        <w:rPr>
          <w:rFonts w:hAnsi="Times New Roman" w:ascii="Times New Roman"/>
          <w:sz w:val="24"/>
          <w:szCs w:val="24"/>
        </w:rPr>
        <w:t>og</w:t>
      </w:r>
      <w:r w:rsidR="003B0604">
        <w:rPr>
          <w:rFonts w:hAnsi="Times New Roman" w:ascii="Times New Roman"/>
          <w:sz w:val="24"/>
          <w:szCs w:val="24"/>
        </w:rPr>
        <w:t xml:space="preserve"> vjerovnika  </w:t>
      </w:r>
      <w:r w:rsidR="000B7E1C">
        <w:rPr>
          <w:rFonts w:hAnsi="Times New Roman" w:ascii="Times New Roman"/>
          <w:sz w:val="24"/>
          <w:szCs w:val="24"/>
        </w:rPr>
        <w:t xml:space="preserve">HOTEL </w:t>
      </w:r>
      <w:r w:rsidR="008307CF">
        <w:rPr>
          <w:rFonts w:hAnsi="Times New Roman" w:ascii="Times New Roman"/>
          <w:sz w:val="24"/>
          <w:szCs w:val="24"/>
        </w:rPr>
        <w:t xml:space="preserve">MIRAN PIROVAC </w:t>
      </w:r>
      <w:r w:rsidR="000B7E1C">
        <w:rPr>
          <w:rFonts w:hAnsi="Times New Roman" w:ascii="Times New Roman"/>
          <w:sz w:val="24"/>
          <w:szCs w:val="24"/>
        </w:rPr>
        <w:t>d.d., Šibenik</w:t>
      </w:r>
      <w:r w:rsidR="008307CF">
        <w:rPr>
          <w:rFonts w:hAnsi="Times New Roman" w:ascii="Times New Roman"/>
          <w:sz w:val="24"/>
          <w:szCs w:val="24"/>
        </w:rPr>
        <w:t>, čiju</w:t>
      </w:r>
      <w:r w:rsidR="00EB104E">
        <w:rPr>
          <w:rFonts w:hAnsi="Times New Roman" w:ascii="Times New Roman"/>
          <w:sz w:val="24"/>
          <w:szCs w:val="24"/>
        </w:rPr>
        <w:t xml:space="preserve"> tražbin</w:t>
      </w:r>
      <w:r w:rsidR="008307CF">
        <w:rPr>
          <w:rFonts w:hAnsi="Times New Roman" w:ascii="Times New Roman"/>
          <w:sz w:val="24"/>
          <w:szCs w:val="24"/>
        </w:rPr>
        <w:t xml:space="preserve">u je </w:t>
      </w:r>
      <w:r w:rsidR="00EB104E">
        <w:rPr>
          <w:rFonts w:hAnsi="Times New Roman" w:ascii="Times New Roman"/>
          <w:sz w:val="24"/>
          <w:szCs w:val="24"/>
        </w:rPr>
        <w:t>prethodno stečajni upravitelj osporio na</w:t>
      </w:r>
      <w:r w:rsidR="003B0604">
        <w:rPr>
          <w:rFonts w:hAnsi="Times New Roman" w:ascii="Times New Roman"/>
          <w:sz w:val="24"/>
          <w:szCs w:val="24"/>
        </w:rPr>
        <w:t xml:space="preserve"> ispitnom ročištu održanom </w:t>
      </w:r>
      <w:r w:rsidR="00EB104E">
        <w:rPr>
          <w:rFonts w:hAnsi="Times New Roman" w:ascii="Times New Roman"/>
          <w:sz w:val="24"/>
          <w:szCs w:val="24"/>
        </w:rPr>
        <w:t>3. svibnja 2017</w:t>
      </w:r>
      <w:r w:rsidR="000B7E1C">
        <w:rPr>
          <w:rFonts w:hAnsi="Times New Roman" w:ascii="Times New Roman"/>
          <w:sz w:val="24"/>
          <w:szCs w:val="24"/>
        </w:rPr>
        <w:t>.</w:t>
      </w:r>
    </w:p>
    <w:p w:rsidRDefault="00187CAB" w:rsidP="000B7E1C" w:rsidR="00187CAB" w:rsidRPr="000B7E1C">
      <w:pPr>
        <w:spacing w:lineRule="auto" w:line="240" w:after="0"/>
        <w:jc w:val="both"/>
        <w:rPr>
          <w:rFonts w:hAnsi="Times New Roman" w:ascii="Times New Roman"/>
          <w:sz w:val="24"/>
          <w:szCs w:val="24"/>
        </w:rPr>
      </w:pPr>
    </w:p>
    <w:p w:rsidRDefault="00E36CD0" w:rsidP="00A23D1B" w:rsidR="00307414" w:rsidRPr="003D134C">
      <w:pPr>
        <w:spacing w:lineRule="atLeast" w:line="240" w:after="0"/>
        <w:jc w:val="center"/>
        <w:rPr>
          <w:rFonts w:hAnsi="Times New Roman" w:ascii="Times New Roman"/>
          <w:sz w:val="24"/>
          <w:szCs w:val="24"/>
        </w:rPr>
      </w:pPr>
      <w:r w:rsidRPr="003D134C">
        <w:rPr>
          <w:rFonts w:hAnsi="Times New Roman" w:ascii="Times New Roman"/>
          <w:sz w:val="24"/>
          <w:szCs w:val="24"/>
        </w:rPr>
        <w:t>U Zadru</w:t>
      </w:r>
      <w:r w:rsidR="00BB52BA" w:rsidRPr="003D134C">
        <w:rPr>
          <w:rFonts w:hAnsi="Times New Roman" w:ascii="Times New Roman"/>
          <w:sz w:val="24"/>
          <w:szCs w:val="24"/>
        </w:rPr>
        <w:t xml:space="preserve"> </w:t>
      </w:r>
      <w:r w:rsidR="008307CF">
        <w:rPr>
          <w:rFonts w:hAnsi="Times New Roman" w:ascii="Times New Roman"/>
          <w:sz w:val="24"/>
          <w:szCs w:val="24"/>
        </w:rPr>
        <w:t>9. listopada 2018.</w:t>
      </w:r>
      <w:r w:rsidR="00187CAB" w:rsidRPr="003D134C">
        <w:rPr>
          <w:rFonts w:hAnsi="Times New Roman" w:ascii="Times New Roman"/>
          <w:sz w:val="24"/>
          <w:szCs w:val="24"/>
        </w:rPr>
        <w:t xml:space="preserve"> </w:t>
      </w:r>
    </w:p>
    <w:p w:rsidRDefault="007B1DE8" w:rsidP="0085643F" w:rsidR="00DE0A15" w:rsidRPr="003D134C">
      <w:pPr>
        <w:spacing w:lineRule="auto" w:line="240" w:after="0"/>
        <w:rPr>
          <w:rFonts w:hAnsi="Times New Roman" w:ascii="Times New Roman"/>
          <w:sz w:val="24"/>
          <w:szCs w:val="24"/>
        </w:rPr>
      </w:pPr>
      <w:r w:rsidRPr="003D134C">
        <w:rPr>
          <w:rFonts w:hAnsi="Times New Roman" w:ascii="Times New Roman"/>
          <w:sz w:val="24"/>
          <w:szCs w:val="24"/>
        </w:rPr>
        <w:tab/>
      </w:r>
      <w:r w:rsidRPr="003D134C">
        <w:rPr>
          <w:rFonts w:hAnsi="Times New Roman" w:ascii="Times New Roman"/>
          <w:sz w:val="24"/>
          <w:szCs w:val="24"/>
        </w:rPr>
        <w:tab/>
      </w:r>
      <w:r w:rsidRPr="003D134C">
        <w:rPr>
          <w:rFonts w:hAnsi="Times New Roman" w:ascii="Times New Roman"/>
          <w:sz w:val="24"/>
          <w:szCs w:val="24"/>
        </w:rPr>
        <w:tab/>
      </w:r>
      <w:r w:rsidRPr="003D134C">
        <w:rPr>
          <w:rFonts w:hAnsi="Times New Roman" w:ascii="Times New Roman"/>
          <w:sz w:val="24"/>
          <w:szCs w:val="24"/>
        </w:rPr>
        <w:tab/>
      </w:r>
      <w:r w:rsidRPr="003D134C">
        <w:rPr>
          <w:rFonts w:hAnsi="Times New Roman" w:ascii="Times New Roman"/>
          <w:sz w:val="24"/>
          <w:szCs w:val="24"/>
        </w:rPr>
        <w:tab/>
      </w:r>
      <w:r w:rsidRPr="003D134C">
        <w:rPr>
          <w:rFonts w:hAnsi="Times New Roman" w:ascii="Times New Roman"/>
          <w:sz w:val="24"/>
          <w:szCs w:val="24"/>
        </w:rPr>
        <w:tab/>
        <w:t xml:space="preserve">      </w:t>
      </w:r>
    </w:p>
    <w:p w:rsidRDefault="001A048A" w:rsidP="001A048A" w:rsidR="001A048A">
      <w:pPr>
        <w:spacing w:lineRule="auto" w:line="240" w:after="0"/>
        <w:rPr>
          <w:rFonts w:hAnsi="Times New Roman" w:ascii="Times New Roman"/>
          <w:sz w:val="24"/>
          <w:szCs w:val="24"/>
        </w:rPr>
      </w:pPr>
      <w:r>
        <w:rPr>
          <w:rFonts w:hAnsi="Times New Roman" w:ascii="Times New Roman"/>
          <w:sz w:val="24"/>
          <w:szCs w:val="24"/>
        </w:rPr>
        <w:t xml:space="preserve">Za točnost otpravka – ovlaštena službenica </w:t>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t xml:space="preserve">                                           </w:t>
      </w:r>
      <w:r w:rsidR="00EF42CE" w:rsidRPr="003D134C">
        <w:rPr>
          <w:rFonts w:hAnsi="Times New Roman" w:ascii="Times New Roman"/>
          <w:sz w:val="24"/>
          <w:szCs w:val="24"/>
        </w:rPr>
        <w:t>Sutkinja</w:t>
      </w:r>
    </w:p>
    <w:p w:rsidRDefault="008307CF" w:rsidP="001A048A" w:rsidR="00EF42CE">
      <w:pPr>
        <w:spacing w:lineRule="auto" w:line="240" w:after="0"/>
        <w:rPr>
          <w:rFonts w:hAnsi="Times New Roman" w:ascii="Times New Roman"/>
          <w:sz w:val="24"/>
          <w:szCs w:val="24"/>
        </w:rPr>
      </w:pPr>
      <w:r>
        <w:rPr>
          <w:rFonts w:hAnsi="Times New Roman" w:ascii="Times New Roman"/>
          <w:sz w:val="24"/>
          <w:szCs w:val="24"/>
        </w:rPr>
        <w:t>Kristina Njegovan</w:t>
      </w:r>
      <w:r w:rsidR="00EF42CE" w:rsidRPr="003D134C">
        <w:rPr>
          <w:rFonts w:hAnsi="Times New Roman" w:ascii="Times New Roman"/>
          <w:sz w:val="24"/>
          <w:szCs w:val="24"/>
        </w:rPr>
        <w:tab/>
      </w:r>
      <w:r w:rsidR="00EF42CE" w:rsidRPr="003D134C">
        <w:rPr>
          <w:rFonts w:hAnsi="Times New Roman" w:ascii="Times New Roman"/>
          <w:sz w:val="24"/>
          <w:szCs w:val="24"/>
        </w:rPr>
        <w:tab/>
      </w:r>
      <w:r w:rsidR="00EF42CE" w:rsidRPr="003D134C">
        <w:rPr>
          <w:rFonts w:hAnsi="Times New Roman" w:ascii="Times New Roman"/>
          <w:sz w:val="24"/>
          <w:szCs w:val="24"/>
        </w:rPr>
        <w:tab/>
        <w:t xml:space="preserve">                 </w:t>
      </w:r>
      <w:r w:rsidR="0085643F">
        <w:rPr>
          <w:rFonts w:hAnsi="Times New Roman" w:ascii="Times New Roman"/>
          <w:sz w:val="24"/>
          <w:szCs w:val="24"/>
        </w:rPr>
        <w:t xml:space="preserve">                       </w:t>
      </w:r>
      <w:r w:rsidR="001A048A">
        <w:rPr>
          <w:rFonts w:hAnsi="Times New Roman" w:ascii="Times New Roman"/>
          <w:sz w:val="24"/>
          <w:szCs w:val="24"/>
        </w:rPr>
        <w:t xml:space="preserve">                        </w:t>
      </w:r>
      <w:r w:rsidR="007B58B5" w:rsidRPr="003D134C">
        <w:rPr>
          <w:rFonts w:hAnsi="Times New Roman" w:ascii="Times New Roman"/>
          <w:sz w:val="24"/>
          <w:szCs w:val="24"/>
        </w:rPr>
        <w:t>Ana Markač</w:t>
      </w:r>
      <w:r w:rsidR="001A048A">
        <w:rPr>
          <w:rFonts w:hAnsi="Times New Roman" w:ascii="Times New Roman"/>
          <w:sz w:val="24"/>
          <w:szCs w:val="24"/>
        </w:rPr>
        <w:t>, v.r.</w:t>
      </w:r>
    </w:p>
    <w:p w:rsidRDefault="008C58DD" w:rsidP="008C58DD" w:rsidR="008C58DD" w:rsidRPr="003D134C">
      <w:pPr>
        <w:spacing w:lineRule="auto" w:line="240" w:after="0"/>
        <w:jc w:val="right"/>
        <w:rPr>
          <w:rFonts w:hAnsi="Times New Roman" w:ascii="Times New Roman"/>
          <w:sz w:val="24"/>
          <w:szCs w:val="24"/>
        </w:rPr>
      </w:pPr>
    </w:p>
    <w:p w:rsidRDefault="00284A75" w:rsidP="00E36CD0" w:rsidR="00284A75">
      <w:pPr>
        <w:spacing w:lineRule="atLeast" w:line="240" w:after="0"/>
        <w:rPr>
          <w:rFonts w:hAnsi="Times New Roman" w:ascii="Times New Roman"/>
          <w:sz w:val="24"/>
          <w:szCs w:val="24"/>
        </w:rPr>
      </w:pPr>
    </w:p>
    <w:p w:rsidRDefault="001A048A" w:rsidP="00E36CD0" w:rsidR="001A048A">
      <w:pPr>
        <w:spacing w:lineRule="atLeast" w:line="240" w:after="0"/>
        <w:rPr>
          <w:rFonts w:hAnsi="Times New Roman" w:ascii="Times New Roman"/>
          <w:sz w:val="24"/>
          <w:szCs w:val="24"/>
        </w:rPr>
      </w:pPr>
    </w:p>
    <w:p w:rsidRDefault="003B0604" w:rsidP="00E36CD0" w:rsidR="003B0604">
      <w:pPr>
        <w:spacing w:lineRule="atLeast" w:line="240" w:after="0"/>
        <w:rPr>
          <w:rFonts w:hAnsi="Times New Roman" w:ascii="Times New Roman"/>
          <w:sz w:val="24"/>
          <w:szCs w:val="24"/>
        </w:rPr>
      </w:pPr>
    </w:p>
    <w:p w:rsidRDefault="00B05B66" w:rsidP="00E36CD0" w:rsidR="00E36CD0" w:rsidRPr="003D134C">
      <w:pPr>
        <w:spacing w:lineRule="atLeast" w:line="240" w:after="0"/>
        <w:rPr>
          <w:rFonts w:hAnsi="Times New Roman" w:ascii="Times New Roman"/>
          <w:b/>
          <w:bCs/>
          <w:sz w:val="24"/>
          <w:szCs w:val="24"/>
        </w:rPr>
      </w:pPr>
      <w:r w:rsidRPr="003D134C">
        <w:rPr>
          <w:rFonts w:hAnsi="Times New Roman" w:ascii="Times New Roman"/>
          <w:sz w:val="24"/>
          <w:szCs w:val="24"/>
        </w:rPr>
        <w:t>POUKA O PRAVNOM LIJEKU</w:t>
      </w:r>
      <w:r w:rsidRPr="003D134C">
        <w:rPr>
          <w:rFonts w:hAnsi="Times New Roman" w:ascii="Times New Roman"/>
          <w:b/>
          <w:bCs/>
          <w:sz w:val="24"/>
          <w:szCs w:val="24"/>
        </w:rPr>
        <w:t xml:space="preserve">: </w:t>
      </w:r>
    </w:p>
    <w:p w:rsidRDefault="00E36CD0" w:rsidP="00ED792B" w:rsidR="00FF47B9" w:rsidRPr="003D134C">
      <w:pPr>
        <w:spacing w:lineRule="atLeast" w:line="240" w:after="0"/>
        <w:ind w:firstLine="708"/>
        <w:jc w:val="both"/>
        <w:rPr>
          <w:rFonts w:hAnsi="Times New Roman" w:ascii="Times New Roman"/>
          <w:sz w:val="24"/>
          <w:szCs w:val="24"/>
        </w:rPr>
      </w:pPr>
      <w:r w:rsidRPr="003D134C">
        <w:rPr>
          <w:rFonts w:hAnsi="Times New Roman" w:ascii="Times New Roman"/>
          <w:sz w:val="24"/>
          <w:szCs w:val="24"/>
        </w:rPr>
        <w:t xml:space="preserve">Protiv ovog rješenja pravo na žalbu ima stečajni upravitelj i svaki vjerovnik u dijelu koji se tiče njegove prijavljene tražbine i tražbine koju je osporio. Rok za žalbu iznosi 8 </w:t>
      </w:r>
      <w:r w:rsidR="00187CAB" w:rsidRPr="003D134C">
        <w:rPr>
          <w:rFonts w:hAnsi="Times New Roman" w:ascii="Times New Roman"/>
          <w:sz w:val="24"/>
          <w:szCs w:val="24"/>
        </w:rPr>
        <w:t xml:space="preserve">(osam) </w:t>
      </w:r>
      <w:r w:rsidRPr="003D134C">
        <w:rPr>
          <w:rFonts w:hAnsi="Times New Roman" w:ascii="Times New Roman"/>
          <w:sz w:val="24"/>
          <w:szCs w:val="24"/>
        </w:rPr>
        <w:t>dana računajući od dana dostave pisanog otpravka ovog rješenja, a ista se pod</w:t>
      </w:r>
      <w:r w:rsidR="00935079" w:rsidRPr="003D134C">
        <w:rPr>
          <w:rFonts w:hAnsi="Times New Roman" w:ascii="Times New Roman"/>
          <w:sz w:val="24"/>
          <w:szCs w:val="24"/>
        </w:rPr>
        <w:t xml:space="preserve">nosi ovom sudu u </w:t>
      </w:r>
      <w:r w:rsidR="00187CAB" w:rsidRPr="003D134C">
        <w:rPr>
          <w:rFonts w:hAnsi="Times New Roman" w:ascii="Times New Roman"/>
          <w:sz w:val="24"/>
          <w:szCs w:val="24"/>
        </w:rPr>
        <w:t>2 (</w:t>
      </w:r>
      <w:r w:rsidR="00935079" w:rsidRPr="003D134C">
        <w:rPr>
          <w:rFonts w:hAnsi="Times New Roman" w:ascii="Times New Roman"/>
          <w:sz w:val="24"/>
          <w:szCs w:val="24"/>
        </w:rPr>
        <w:t>dva</w:t>
      </w:r>
      <w:r w:rsidR="00187CAB" w:rsidRPr="003D134C">
        <w:rPr>
          <w:rFonts w:hAnsi="Times New Roman" w:ascii="Times New Roman"/>
          <w:sz w:val="24"/>
          <w:szCs w:val="24"/>
        </w:rPr>
        <w:t xml:space="preserve">) istovjetna </w:t>
      </w:r>
      <w:r w:rsidR="00AC63F2" w:rsidRPr="003D134C">
        <w:rPr>
          <w:rFonts w:hAnsi="Times New Roman" w:ascii="Times New Roman"/>
          <w:sz w:val="24"/>
          <w:szCs w:val="24"/>
        </w:rPr>
        <w:t>primjerka, a o žalbi odlučuje Visoki trgovački sud Republike Hrvatske.</w:t>
      </w:r>
    </w:p>
    <w:p w:rsidRDefault="00E614EE" w:rsidP="00875C2A" w:rsidR="00E614EE">
      <w:pPr>
        <w:spacing w:lineRule="atLeast" w:line="240" w:after="0"/>
        <w:rPr>
          <w:rFonts w:hAnsi="Times New Roman" w:ascii="Times New Roman"/>
          <w:sz w:val="24"/>
          <w:szCs w:val="24"/>
        </w:rPr>
      </w:pPr>
    </w:p>
    <w:p w:rsidRDefault="00E614EE" w:rsidP="00875C2A" w:rsidR="00E614EE">
      <w:pPr>
        <w:spacing w:lineRule="atLeast" w:line="240" w:after="0"/>
        <w:rPr>
          <w:rFonts w:hAnsi="Times New Roman" w:ascii="Times New Roman"/>
          <w:sz w:val="24"/>
          <w:szCs w:val="24"/>
        </w:rPr>
      </w:pPr>
    </w:p>
    <w:p w:rsidRDefault="00875C2A" w:rsidP="00875C2A" w:rsidR="00875C2A" w:rsidRPr="003D134C">
      <w:pPr>
        <w:spacing w:lineRule="atLeast" w:line="240" w:after="0"/>
        <w:rPr>
          <w:rFonts w:hAnsi="Times New Roman" w:ascii="Times New Roman"/>
          <w:sz w:val="24"/>
          <w:szCs w:val="24"/>
        </w:rPr>
      </w:pPr>
      <w:r w:rsidRPr="003D134C">
        <w:rPr>
          <w:rFonts w:hAnsi="Times New Roman" w:ascii="Times New Roman"/>
          <w:sz w:val="24"/>
          <w:szCs w:val="24"/>
        </w:rPr>
        <w:t>Dostaviti:</w:t>
      </w:r>
    </w:p>
    <w:p w:rsidRDefault="00875C2A" w:rsidP="002D778A" w:rsidR="00875C2A" w:rsidRPr="003D134C">
      <w:pPr>
        <w:numPr>
          <w:ilvl w:val="0"/>
          <w:numId w:val="19"/>
        </w:numPr>
        <w:spacing w:lineRule="auto" w:line="240" w:after="0"/>
        <w:rPr>
          <w:rFonts w:hAnsi="Times New Roman" w:ascii="Times New Roman"/>
          <w:sz w:val="24"/>
          <w:szCs w:val="24"/>
        </w:rPr>
      </w:pPr>
      <w:r w:rsidRPr="003D134C">
        <w:rPr>
          <w:rFonts w:hAnsi="Times New Roman" w:ascii="Times New Roman"/>
          <w:sz w:val="24"/>
          <w:szCs w:val="24"/>
        </w:rPr>
        <w:t>stečajno</w:t>
      </w:r>
      <w:r w:rsidR="00283387" w:rsidRPr="003D134C">
        <w:rPr>
          <w:rFonts w:hAnsi="Times New Roman" w:ascii="Times New Roman"/>
          <w:sz w:val="24"/>
          <w:szCs w:val="24"/>
        </w:rPr>
        <w:t xml:space="preserve">m upravitelju Ivici Matasu iz Šibenika, </w:t>
      </w:r>
      <w:r w:rsidR="002D693B">
        <w:rPr>
          <w:rFonts w:hAnsi="Times New Roman" w:ascii="Times New Roman"/>
          <w:sz w:val="24"/>
          <w:szCs w:val="24"/>
        </w:rPr>
        <w:t>putem e-mail</w:t>
      </w:r>
    </w:p>
    <w:p w:rsidRDefault="00C77B1B" w:rsidP="002D693B" w:rsidR="006F547E" w:rsidRPr="000B7E1C">
      <w:pPr>
        <w:pStyle w:val="Odlomakpopisa"/>
        <w:numPr>
          <w:ilvl w:val="0"/>
          <w:numId w:val="19"/>
        </w:numPr>
        <w:spacing w:lineRule="auto" w:line="240" w:after="0"/>
        <w:jc w:val="both"/>
        <w:rPr>
          <w:rFonts w:hAnsi="Times New Roman" w:ascii="Times New Roman"/>
          <w:sz w:val="24"/>
          <w:szCs w:val="24"/>
        </w:rPr>
      </w:pPr>
      <w:r w:rsidRPr="002D693B">
        <w:rPr>
          <w:rFonts w:hAnsi="Times New Roman" w:ascii="Times New Roman"/>
          <w:sz w:val="24"/>
          <w:szCs w:val="24"/>
        </w:rPr>
        <w:t>vjerovni</w:t>
      </w:r>
      <w:r w:rsidR="002D693B" w:rsidRPr="002D693B">
        <w:rPr>
          <w:rFonts w:hAnsi="Times New Roman" w:ascii="Times New Roman"/>
          <w:sz w:val="24"/>
          <w:szCs w:val="24"/>
        </w:rPr>
        <w:t xml:space="preserve">ku </w:t>
      </w:r>
      <w:r w:rsidR="00ED792B" w:rsidRPr="002D693B">
        <w:rPr>
          <w:rFonts w:hAnsi="Times New Roman" w:ascii="Times New Roman"/>
          <w:bCs/>
          <w:sz w:val="24"/>
          <w:szCs w:val="24"/>
        </w:rPr>
        <w:t xml:space="preserve">HOTEL </w:t>
      </w:r>
      <w:r w:rsidR="002D693B">
        <w:rPr>
          <w:rFonts w:hAnsi="Times New Roman" w:ascii="Times New Roman"/>
          <w:color w:val="000000"/>
          <w:sz w:val="24"/>
          <w:szCs w:val="24"/>
        </w:rPr>
        <w:t>MIRAN PIROVAC d.d., Šibenik, V. Nazora 53</w:t>
      </w:r>
    </w:p>
    <w:p w:rsidRDefault="00DE0A15" w:rsidP="00ED792B" w:rsidR="00ED792B">
      <w:pPr>
        <w:numPr>
          <w:ilvl w:val="0"/>
          <w:numId w:val="19"/>
        </w:numPr>
        <w:spacing w:lineRule="auto" w:line="240" w:after="0"/>
        <w:jc w:val="both"/>
        <w:rPr>
          <w:rFonts w:hAnsi="Times New Roman" w:ascii="Times New Roman"/>
          <w:sz w:val="24"/>
          <w:szCs w:val="24"/>
        </w:rPr>
      </w:pPr>
      <w:r w:rsidRPr="00ED792B">
        <w:rPr>
          <w:rFonts w:hAnsi="Times New Roman" w:ascii="Times New Roman"/>
          <w:sz w:val="24"/>
          <w:szCs w:val="24"/>
        </w:rPr>
        <w:t>e-</w:t>
      </w:r>
      <w:r w:rsidR="001D2177" w:rsidRPr="00ED792B">
        <w:rPr>
          <w:rFonts w:hAnsi="Times New Roman" w:ascii="Times New Roman"/>
          <w:sz w:val="24"/>
          <w:szCs w:val="24"/>
        </w:rPr>
        <w:t>O</w:t>
      </w:r>
      <w:r w:rsidR="00875C2A" w:rsidRPr="00ED792B">
        <w:rPr>
          <w:rFonts w:hAnsi="Times New Roman" w:ascii="Times New Roman"/>
          <w:sz w:val="24"/>
          <w:szCs w:val="24"/>
        </w:rPr>
        <w:t>glasna ploča</w:t>
      </w:r>
      <w:r w:rsidR="001D2177" w:rsidRPr="00ED792B">
        <w:rPr>
          <w:rFonts w:hAnsi="Times New Roman" w:ascii="Times New Roman"/>
          <w:sz w:val="24"/>
          <w:szCs w:val="24"/>
        </w:rPr>
        <w:t xml:space="preserve"> sud</w:t>
      </w:r>
      <w:r w:rsidR="00E614EE">
        <w:rPr>
          <w:rFonts w:hAnsi="Times New Roman" w:ascii="Times New Roman"/>
          <w:sz w:val="24"/>
          <w:szCs w:val="24"/>
        </w:rPr>
        <w:t>ov</w:t>
      </w:r>
      <w:r w:rsidR="001D2177" w:rsidRPr="00ED792B">
        <w:rPr>
          <w:rFonts w:hAnsi="Times New Roman" w:ascii="Times New Roman"/>
          <w:sz w:val="24"/>
          <w:szCs w:val="24"/>
        </w:rPr>
        <w:t>a</w:t>
      </w:r>
    </w:p>
    <w:p w:rsidRDefault="00875C2A" w:rsidP="00ED792B" w:rsidR="00935079" w:rsidRPr="00ED792B">
      <w:pPr>
        <w:numPr>
          <w:ilvl w:val="0"/>
          <w:numId w:val="19"/>
        </w:numPr>
        <w:spacing w:lineRule="auto" w:line="240" w:after="0"/>
        <w:jc w:val="both"/>
        <w:rPr>
          <w:rFonts w:hAnsi="Times New Roman" w:ascii="Times New Roman"/>
          <w:sz w:val="24"/>
          <w:szCs w:val="24"/>
        </w:rPr>
      </w:pPr>
      <w:r w:rsidRPr="00ED792B">
        <w:rPr>
          <w:rFonts w:hAnsi="Times New Roman" w:ascii="Times New Roman"/>
          <w:sz w:val="24"/>
          <w:szCs w:val="24"/>
        </w:rPr>
        <w:t>u spis.</w:t>
      </w:r>
    </w:p>
    <w:p w:rsidRDefault="00DA6DE3" w:rsidP="00DA6DE3" w:rsidR="00DA6DE3" w:rsidRPr="003D134C">
      <w:pPr>
        <w:spacing w:lineRule="atLeast" w:line="240" w:after="0"/>
        <w:jc w:val="both"/>
        <w:rPr>
          <w:rFonts w:hAnsi="Times New Roman" w:ascii="Times New Roman"/>
          <w:sz w:val="24"/>
          <w:szCs w:val="24"/>
        </w:rPr>
      </w:pPr>
    </w:p>
    <w:p w:rsidRDefault="0052773F" w:rsidP="0052773F" w:rsidR="0052773F" w:rsidRPr="003D134C">
      <w:pPr>
        <w:spacing w:lineRule="atLeast" w:line="240" w:after="0"/>
        <w:jc w:val="both"/>
        <w:rPr>
          <w:rFonts w:hAnsi="Times New Roman" w:ascii="Times New Roman"/>
          <w:sz w:val="24"/>
          <w:szCs w:val="24"/>
        </w:rPr>
      </w:pPr>
    </w:p>
    <w:p w:rsidRDefault="00E36CD0" w:rsidP="001B70E5" w:rsidR="00E36CD0" w:rsidRPr="003D134C">
      <w:pPr>
        <w:spacing w:lineRule="atLeast" w:line="240" w:after="0"/>
        <w:jc w:val="both"/>
        <w:rPr>
          <w:rFonts w:hAnsi="Times New Roman" w:ascii="Times New Roman"/>
          <w:sz w:val="24"/>
          <w:szCs w:val="24"/>
        </w:rPr>
      </w:pPr>
    </w:p>
    <w:p w:rsidRDefault="00903677" w:rsidP="00903677" w:rsidR="00903677" w:rsidRPr="003D134C">
      <w:pPr>
        <w:spacing w:lineRule="atLeast" w:line="240" w:after="0"/>
        <w:rPr>
          <w:rFonts w:hAnsi="Times New Roman" w:ascii="Times New Roman"/>
          <w:sz w:val="24"/>
          <w:szCs w:val="24"/>
        </w:rPr>
      </w:pPr>
    </w:p>
    <w:sectPr w:rsidSect="001E7AEB" w:rsidR="00903677" w:rsidRPr="003D134C">
      <w:headerReference w:type="even" r:id="rId10"/>
      <w:headerReference w:type="default" r:id="rId11"/>
      <w:footerReference w:type="even" r:id="rId12"/>
      <w:footerReference w:type="default" r:id="rId13"/>
      <w:headerReference w:type="first" r:id="rId14"/>
      <w:pgSz w:h="16838" w:w="11906"/>
      <w:pgMar w:gutter="0" w:footer="708" w:header="708" w:left="1417" w:bottom="1135" w:right="1417" w:top="1243"/>
      <w:pgNumType w:start="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F547E" w:rsidR="006F547E">
      <w:pPr>
        <w:spacing w:lineRule="auto" w:line="240" w:after="0"/>
      </w:pPr>
      <w:r>
        <w:separator/>
      </w:r>
    </w:p>
  </w:endnote>
  <w:endnote w:id="0" w:type="continuationSeparator">
    <w:p w:rsidRDefault="006F547E" w:rsidR="006F547E">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F547E" w:rsidP="004452BC" w:rsidR="006F547E">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F547E" w:rsidP="004452BC" w:rsidR="006F547E">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F547E" w:rsidP="004452BC" w:rsidR="006F547E" w:rsidRPr="0042580E">
    <w:pPr>
      <w:pStyle w:val="Podnoje"/>
      <w:ind w:right="360"/>
      <w:rPr>
        <w:rFonts w:cs="Arial" w:hAnsi="Arial" w:ascii="Arial"/>
        <w:sz w:val="16"/>
        <w:szCs w:val="16"/>
      </w:rPr>
    </w:pPr>
    <w:r w:rsidRPr="0042580E">
      <w:rPr>
        <w:rFonts w:cs="Arial" w:hAnsi="Arial" w:ascii="Arial"/>
        <w:sz w:val="16"/>
        <w:szCs w:val="16"/>
      </w:rPr>
      <w:tab/>
    </w:r>
    <w:r w:rsidRPr="0042580E">
      <w:rPr>
        <w:rFonts w:cs="Arial" w:hAnsi="Arial" w:ascii="Arial"/>
        <w:sz w:val="16"/>
        <w:szCs w:val="16"/>
      </w:rPr>
      <w:tab/>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F547E" w:rsidR="006F547E">
      <w:pPr>
        <w:spacing w:lineRule="auto" w:line="240" w:after="0"/>
      </w:pPr>
      <w:r>
        <w:separator/>
      </w:r>
    </w:p>
  </w:footnote>
  <w:footnote w:id="0" w:type="continuationSeparator">
    <w:p w:rsidRDefault="006F547E" w:rsidR="006F547E">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F547E" w:rsidP="004452BC" w:rsidR="006F547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F547E" w:rsidR="006F547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F547E" w:rsidP="004452BC" w:rsidR="006F547E" w:rsidRPr="00DC3558">
    <w:pPr>
      <w:pStyle w:val="Zaglavlje"/>
      <w:framePr w:y="1" w:xAlign="center" w:vAnchor="text" w:hAnchor="margin" w:wrap="around"/>
      <w:rPr>
        <w:rStyle w:val="Brojstranice"/>
        <w:sz w:val="22"/>
        <w:szCs w:val="22"/>
      </w:rPr>
    </w:pPr>
    <w:r w:rsidRPr="00DC3558">
      <w:rPr>
        <w:rStyle w:val="Brojstranice"/>
        <w:sz w:val="22"/>
        <w:szCs w:val="22"/>
      </w:rPr>
      <w:fldChar w:fldCharType="begin"/>
    </w:r>
    <w:r w:rsidRPr="00DC3558">
      <w:rPr>
        <w:rStyle w:val="Brojstranice"/>
        <w:sz w:val="22"/>
        <w:szCs w:val="22"/>
      </w:rPr>
      <w:instrText xml:space="preserve">PAGE  </w:instrText>
    </w:r>
    <w:r w:rsidRPr="00DC3558">
      <w:rPr>
        <w:rStyle w:val="Brojstranice"/>
        <w:sz w:val="22"/>
        <w:szCs w:val="22"/>
      </w:rPr>
      <w:fldChar w:fldCharType="separate"/>
    </w:r>
    <w:r w:rsidR="00742E7C">
      <w:rPr>
        <w:rStyle w:val="Brojstranice"/>
        <w:noProof/>
        <w:sz w:val="22"/>
        <w:szCs w:val="22"/>
      </w:rPr>
      <w:t>3</w:t>
    </w:r>
    <w:r w:rsidRPr="00DC3558">
      <w:rPr>
        <w:rStyle w:val="Brojstranice"/>
        <w:sz w:val="22"/>
        <w:szCs w:val="22"/>
      </w:rPr>
      <w:fldChar w:fldCharType="end"/>
    </w:r>
  </w:p>
  <w:p w:rsidRDefault="006F547E" w:rsidP="0052516E" w:rsidR="006F547E" w:rsidRPr="00AF3E4D">
    <w:pPr>
      <w:spacing w:lineRule="atLeast" w:line="240" w:after="0"/>
      <w:jc w:val="right"/>
      <w:rPr>
        <w:rFonts w:hAnsi="Times New Roman" w:ascii="Times New Roman"/>
      </w:rPr>
    </w:pPr>
    <w:r w:rsidRPr="00BD0C69">
      <w:rPr>
        <w:rFonts w:hAnsi="Arial" w:ascii="Arial"/>
      </w:rPr>
      <w:t xml:space="preserve">                                                                                                 </w:t>
    </w:r>
    <w:r w:rsidR="00EB104E">
      <w:rPr>
        <w:rFonts w:hAnsi="Times New Roman" w:ascii="Times New Roman"/>
      </w:rPr>
      <w:t>Poslovni broj: 2 St-1081/</w:t>
    </w:r>
    <w:r w:rsidR="001E7AEB">
      <w:rPr>
        <w:rFonts w:hAnsi="Times New Roman" w:ascii="Times New Roman"/>
      </w:rPr>
      <w:t>2016-319</w:t>
    </w:r>
  </w:p>
  <w:p w:rsidRDefault="006F547E" w:rsidP="00A23D1B" w:rsidR="006F547E" w:rsidRPr="00BB52BA">
    <w:pPr>
      <w:spacing w:lineRule="atLeast" w:line="240" w:after="0"/>
      <w:rPr>
        <w:rFonts w:hAnsi="Times New Roman" w:ascii="Times New Roman"/>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B104E" w:rsidP="00AF3E4D" w:rsidR="006F547E" w:rsidRPr="00AF3E4D">
    <w:pPr>
      <w:spacing w:lineRule="atLeast" w:line="240" w:after="0"/>
      <w:jc w:val="right"/>
      <w:rPr>
        <w:rFonts w:hAnsi="Times New Roman" w:ascii="Times New Roman"/>
      </w:rPr>
    </w:pPr>
    <w:r>
      <w:rPr>
        <w:rFonts w:hAnsi="Times New Roman" w:ascii="Times New Roman"/>
      </w:rPr>
      <w:t>Poslovni broj: 2 St-1081/</w:t>
    </w:r>
    <w:r w:rsidR="00B41C38">
      <w:rPr>
        <w:rFonts w:hAnsi="Times New Roman" w:ascii="Times New Roman"/>
      </w:rPr>
      <w:t>2016-319</w:t>
    </w:r>
  </w:p>
  <w:p w:rsidRDefault="006F547E" w:rsidP="00AB4650" w:rsidR="006F547E">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E165A2"/>
    <w:multiLevelType w:val="hybridMultilevel"/>
    <w:tmpl w:val="9170FEAE"/>
    <w:lvl w:tplc="C59EC1E8" w:ilvl="0">
      <w:start w:val="2"/>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0AF925ED"/>
    <w:multiLevelType w:val="hybridMultilevel"/>
    <w:tmpl w:val="C958EFE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F2E79D2"/>
    <w:multiLevelType w:val="hybridMultilevel"/>
    <w:tmpl w:val="66CE787A"/>
    <w:lvl w:tplc="67965488"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
    <w:nsid w:val="12736F2B"/>
    <w:multiLevelType w:val="hybridMultilevel"/>
    <w:tmpl w:val="C6D0A0C8"/>
    <w:lvl w:tplc="F7A4F29A" w:ilvl="0">
      <w:start w:val="1"/>
      <w:numFmt w:val="decimal"/>
      <w:lvlText w:val="%1."/>
      <w:lvlJc w:val="left"/>
      <w:pPr>
        <w:ind w:hanging="360" w:left="1428"/>
      </w:pPr>
      <w:rPr>
        <w:rFonts w:hint="default"/>
      </w:rPr>
    </w:lvl>
    <w:lvl w:tentative="true" w:tplc="041A0019" w:ilvl="1">
      <w:start w:val="1"/>
      <w:numFmt w:val="lowerLetter"/>
      <w:lvlText w:val="%2."/>
      <w:lvlJc w:val="left"/>
      <w:pPr>
        <w:ind w:hanging="360" w:left="2148"/>
      </w:pPr>
    </w:lvl>
    <w:lvl w:tentative="true" w:tplc="041A001B" w:ilvl="2">
      <w:start w:val="1"/>
      <w:numFmt w:val="lowerRoman"/>
      <w:lvlText w:val="%3."/>
      <w:lvlJc w:val="right"/>
      <w:pPr>
        <w:ind w:hanging="180" w:left="2868"/>
      </w:pPr>
    </w:lvl>
    <w:lvl w:tentative="true" w:tplc="041A000F" w:ilvl="3">
      <w:start w:val="1"/>
      <w:numFmt w:val="decimal"/>
      <w:lvlText w:val="%4."/>
      <w:lvlJc w:val="left"/>
      <w:pPr>
        <w:ind w:hanging="360" w:left="3588"/>
      </w:pPr>
    </w:lvl>
    <w:lvl w:tentative="true" w:tplc="041A0019" w:ilvl="4">
      <w:start w:val="1"/>
      <w:numFmt w:val="lowerLetter"/>
      <w:lvlText w:val="%5."/>
      <w:lvlJc w:val="left"/>
      <w:pPr>
        <w:ind w:hanging="360" w:left="4308"/>
      </w:pPr>
    </w:lvl>
    <w:lvl w:tentative="true" w:tplc="041A001B" w:ilvl="5">
      <w:start w:val="1"/>
      <w:numFmt w:val="lowerRoman"/>
      <w:lvlText w:val="%6."/>
      <w:lvlJc w:val="right"/>
      <w:pPr>
        <w:ind w:hanging="180" w:left="5028"/>
      </w:pPr>
    </w:lvl>
    <w:lvl w:tentative="true" w:tplc="041A000F" w:ilvl="6">
      <w:start w:val="1"/>
      <w:numFmt w:val="decimal"/>
      <w:lvlText w:val="%7."/>
      <w:lvlJc w:val="left"/>
      <w:pPr>
        <w:ind w:hanging="360" w:left="5748"/>
      </w:pPr>
    </w:lvl>
    <w:lvl w:tentative="true" w:tplc="041A0019" w:ilvl="7">
      <w:start w:val="1"/>
      <w:numFmt w:val="lowerLetter"/>
      <w:lvlText w:val="%8."/>
      <w:lvlJc w:val="left"/>
      <w:pPr>
        <w:ind w:hanging="360" w:left="6468"/>
      </w:pPr>
    </w:lvl>
    <w:lvl w:tentative="true" w:tplc="041A001B" w:ilvl="8">
      <w:start w:val="1"/>
      <w:numFmt w:val="lowerRoman"/>
      <w:lvlText w:val="%9."/>
      <w:lvlJc w:val="right"/>
      <w:pPr>
        <w:ind w:hanging="180" w:left="7188"/>
      </w:pPr>
    </w:lvl>
  </w:abstractNum>
  <w:abstractNum w:abstractNumId="4">
    <w:nsid w:val="1A600062"/>
    <w:multiLevelType w:val="hybridMultilevel"/>
    <w:tmpl w:val="6476957E"/>
    <w:lvl w:tplc="19228D26" w:ilvl="0">
      <w:start w:val="1"/>
      <w:numFmt w:val="bullet"/>
      <w:lvlText w:val="-"/>
      <w:lvlJc w:val="left"/>
      <w:pPr>
        <w:tabs>
          <w:tab w:pos="1068" w:val="num"/>
        </w:tabs>
        <w:ind w:hanging="360" w:left="1068"/>
      </w:pPr>
      <w:rPr>
        <w:rFonts w:cs="Arial" w:eastAsia="Times New Roman" w:hAnsi="Arial" w:ascii="Arial"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5">
    <w:nsid w:val="1EBC5150"/>
    <w:multiLevelType w:val="hybridMultilevel"/>
    <w:tmpl w:val="814A879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2155659C"/>
    <w:multiLevelType w:val="hybridMultilevel"/>
    <w:tmpl w:val="850CA5D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21711A0A"/>
    <w:multiLevelType w:val="hybridMultilevel"/>
    <w:tmpl w:val="89260D0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225F40B4"/>
    <w:multiLevelType w:val="hybridMultilevel"/>
    <w:tmpl w:val="019C07E2"/>
    <w:lvl w:tplc="18365178" w:ilvl="0">
      <w:start w:val="3"/>
      <w:numFmt w:val="upperRoman"/>
      <w:lvlText w:val="%1."/>
      <w:lvlJc w:val="left"/>
      <w:pPr>
        <w:ind w:hanging="720" w:left="180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9">
    <w:nsid w:val="2B312D9E"/>
    <w:multiLevelType w:val="hybridMultilevel"/>
    <w:tmpl w:val="4FB07CD6"/>
    <w:lvl w:tplc="346A134A" w:ilvl="0">
      <w:start w:val="1"/>
      <w:numFmt w:val="decimal"/>
      <w:lvlText w:val="%1."/>
      <w:lvlJc w:val="left"/>
      <w:pPr>
        <w:ind w:hanging="540" w:left="90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2B3E348C"/>
    <w:multiLevelType w:val="hybridMultilevel"/>
    <w:tmpl w:val="0810C9F8"/>
    <w:lvl w:tplc="B8BC8F70" w:ilvl="0">
      <w:start w:val="1"/>
      <w:numFmt w:val="decimal"/>
      <w:lvlText w:val="%1."/>
      <w:lvlJc w:val="left"/>
      <w:pPr>
        <w:ind w:hanging="360" w:left="644"/>
      </w:pPr>
      <w:rPr>
        <w:rFonts w:cs="Times New Roman" w:hAnsi="Times New Roman" w:ascii="Times New Roman" w:hint="default"/>
        <w:color w:val="auto"/>
      </w:rPr>
    </w:lvl>
    <w:lvl w:tentative="true" w:tplc="041A0019" w:ilvl="1">
      <w:start w:val="1"/>
      <w:numFmt w:val="lowerLetter"/>
      <w:lvlText w:val="%2."/>
      <w:lvlJc w:val="left"/>
      <w:pPr>
        <w:ind w:hanging="360" w:left="1364"/>
      </w:pPr>
    </w:lvl>
    <w:lvl w:tentative="true" w:tplc="041A001B" w:ilvl="2">
      <w:start w:val="1"/>
      <w:numFmt w:val="lowerRoman"/>
      <w:lvlText w:val="%3."/>
      <w:lvlJc w:val="right"/>
      <w:pPr>
        <w:ind w:hanging="180" w:left="2084"/>
      </w:pPr>
    </w:lvl>
    <w:lvl w:tentative="true" w:tplc="041A000F" w:ilvl="3">
      <w:start w:val="1"/>
      <w:numFmt w:val="decimal"/>
      <w:lvlText w:val="%4."/>
      <w:lvlJc w:val="left"/>
      <w:pPr>
        <w:ind w:hanging="360" w:left="2804"/>
      </w:pPr>
    </w:lvl>
    <w:lvl w:tentative="true" w:tplc="041A0019" w:ilvl="4">
      <w:start w:val="1"/>
      <w:numFmt w:val="lowerLetter"/>
      <w:lvlText w:val="%5."/>
      <w:lvlJc w:val="left"/>
      <w:pPr>
        <w:ind w:hanging="360" w:left="3524"/>
      </w:pPr>
    </w:lvl>
    <w:lvl w:tentative="true" w:tplc="041A001B" w:ilvl="5">
      <w:start w:val="1"/>
      <w:numFmt w:val="lowerRoman"/>
      <w:lvlText w:val="%6."/>
      <w:lvlJc w:val="right"/>
      <w:pPr>
        <w:ind w:hanging="180" w:left="4244"/>
      </w:pPr>
    </w:lvl>
    <w:lvl w:tentative="true" w:tplc="041A000F" w:ilvl="6">
      <w:start w:val="1"/>
      <w:numFmt w:val="decimal"/>
      <w:lvlText w:val="%7."/>
      <w:lvlJc w:val="left"/>
      <w:pPr>
        <w:ind w:hanging="360" w:left="4964"/>
      </w:pPr>
    </w:lvl>
    <w:lvl w:tentative="true" w:tplc="041A0019" w:ilvl="7">
      <w:start w:val="1"/>
      <w:numFmt w:val="lowerLetter"/>
      <w:lvlText w:val="%8."/>
      <w:lvlJc w:val="left"/>
      <w:pPr>
        <w:ind w:hanging="360" w:left="5684"/>
      </w:pPr>
    </w:lvl>
    <w:lvl w:tentative="true" w:tplc="041A001B" w:ilvl="8">
      <w:start w:val="1"/>
      <w:numFmt w:val="lowerRoman"/>
      <w:lvlText w:val="%9."/>
      <w:lvlJc w:val="right"/>
      <w:pPr>
        <w:ind w:hanging="180" w:left="6404"/>
      </w:pPr>
    </w:lvl>
  </w:abstractNum>
  <w:abstractNum w:abstractNumId="11">
    <w:nsid w:val="370F68FD"/>
    <w:multiLevelType w:val="hybridMultilevel"/>
    <w:tmpl w:val="BCC0BE54"/>
    <w:lvl w:tplc="86A4D6B6" w:ilvl="0">
      <w:start w:val="1"/>
      <w:numFmt w:val="decimal"/>
      <w:lvlText w:val="%1."/>
      <w:lvlJc w:val="left"/>
      <w:pPr>
        <w:ind w:hanging="360" w:left="1428"/>
      </w:pPr>
      <w:rPr>
        <w:rFonts w:hint="default"/>
      </w:rPr>
    </w:lvl>
    <w:lvl w:tentative="true" w:tplc="041A0019" w:ilvl="1">
      <w:start w:val="1"/>
      <w:numFmt w:val="lowerLetter"/>
      <w:lvlText w:val="%2."/>
      <w:lvlJc w:val="left"/>
      <w:pPr>
        <w:ind w:hanging="360" w:left="2148"/>
      </w:pPr>
    </w:lvl>
    <w:lvl w:tentative="true" w:tplc="041A001B" w:ilvl="2">
      <w:start w:val="1"/>
      <w:numFmt w:val="lowerRoman"/>
      <w:lvlText w:val="%3."/>
      <w:lvlJc w:val="right"/>
      <w:pPr>
        <w:ind w:hanging="180" w:left="2868"/>
      </w:pPr>
    </w:lvl>
    <w:lvl w:tentative="true" w:tplc="041A000F" w:ilvl="3">
      <w:start w:val="1"/>
      <w:numFmt w:val="decimal"/>
      <w:lvlText w:val="%4."/>
      <w:lvlJc w:val="left"/>
      <w:pPr>
        <w:ind w:hanging="360" w:left="3588"/>
      </w:pPr>
    </w:lvl>
    <w:lvl w:tentative="true" w:tplc="041A0019" w:ilvl="4">
      <w:start w:val="1"/>
      <w:numFmt w:val="lowerLetter"/>
      <w:lvlText w:val="%5."/>
      <w:lvlJc w:val="left"/>
      <w:pPr>
        <w:ind w:hanging="360" w:left="4308"/>
      </w:pPr>
    </w:lvl>
    <w:lvl w:tentative="true" w:tplc="041A001B" w:ilvl="5">
      <w:start w:val="1"/>
      <w:numFmt w:val="lowerRoman"/>
      <w:lvlText w:val="%6."/>
      <w:lvlJc w:val="right"/>
      <w:pPr>
        <w:ind w:hanging="180" w:left="5028"/>
      </w:pPr>
    </w:lvl>
    <w:lvl w:tentative="true" w:tplc="041A000F" w:ilvl="6">
      <w:start w:val="1"/>
      <w:numFmt w:val="decimal"/>
      <w:lvlText w:val="%7."/>
      <w:lvlJc w:val="left"/>
      <w:pPr>
        <w:ind w:hanging="360" w:left="5748"/>
      </w:pPr>
    </w:lvl>
    <w:lvl w:tentative="true" w:tplc="041A0019" w:ilvl="7">
      <w:start w:val="1"/>
      <w:numFmt w:val="lowerLetter"/>
      <w:lvlText w:val="%8."/>
      <w:lvlJc w:val="left"/>
      <w:pPr>
        <w:ind w:hanging="360" w:left="6468"/>
      </w:pPr>
    </w:lvl>
    <w:lvl w:tentative="true" w:tplc="041A001B" w:ilvl="8">
      <w:start w:val="1"/>
      <w:numFmt w:val="lowerRoman"/>
      <w:lvlText w:val="%9."/>
      <w:lvlJc w:val="right"/>
      <w:pPr>
        <w:ind w:hanging="180" w:left="7188"/>
      </w:pPr>
    </w:lvl>
  </w:abstractNum>
  <w:abstractNum w:abstractNumId="12">
    <w:nsid w:val="3A79006E"/>
    <w:multiLevelType w:val="hybridMultilevel"/>
    <w:tmpl w:val="A472504C"/>
    <w:lvl w:tplc="DF206ED0" w:ilvl="0">
      <w:start w:val="80"/>
      <w:numFmt w:val="bullet"/>
      <w:lvlText w:val="-"/>
      <w:lvlJc w:val="left"/>
      <w:pPr>
        <w:ind w:hanging="360" w:left="720"/>
      </w:pPr>
      <w:rPr>
        <w:rFonts w:cs="Arial" w:eastAsia="Times New Roman"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49174E37"/>
    <w:multiLevelType w:val="hybridMultilevel"/>
    <w:tmpl w:val="7C50942A"/>
    <w:lvl w:tplc="BEDC88DA" w:ilvl="0">
      <w:start w:val="3"/>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4">
    <w:nsid w:val="4BFE1E9B"/>
    <w:multiLevelType w:val="hybridMultilevel"/>
    <w:tmpl w:val="20303CD4"/>
    <w:lvl w:tplc="5504D64E" w:ilvl="0">
      <w:start w:val="1"/>
      <w:numFmt w:val="decimal"/>
      <w:lvlText w:val="%1."/>
      <w:lvlJc w:val="left"/>
      <w:pPr>
        <w:ind w:hanging="360" w:left="720"/>
      </w:pPr>
      <w:rPr>
        <w:rFonts w:hint="default"/>
        <w:sz w:val="22"/>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4E137EE7"/>
    <w:multiLevelType w:val="hybridMultilevel"/>
    <w:tmpl w:val="15ACD10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6B2775E8"/>
    <w:multiLevelType w:val="hybridMultilevel"/>
    <w:tmpl w:val="89B8F434"/>
    <w:lvl w:tplc="E41E0606" w:ilvl="0">
      <w:start w:val="138"/>
      <w:numFmt w:val="bullet"/>
      <w:lvlText w:val="-"/>
      <w:lvlJc w:val="left"/>
      <w:pPr>
        <w:ind w:hanging="360" w:left="1068"/>
      </w:pPr>
      <w:rPr>
        <w:rFonts w:cs="Times New Roman" w:eastAsia="Calibri"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7">
    <w:nsid w:val="77BB1DF7"/>
    <w:multiLevelType w:val="hybridMultilevel"/>
    <w:tmpl w:val="07A6C5DC"/>
    <w:lvl w:tplc="E6388A8E" w:ilvl="0">
      <w:start w:val="110"/>
      <w:numFmt w:val="bullet"/>
      <w:lvlText w:val="-"/>
      <w:lvlJc w:val="left"/>
      <w:pPr>
        <w:ind w:hanging="360" w:left="720"/>
      </w:pPr>
      <w:rPr>
        <w:rFonts w:cs="Times New Roman" w:eastAsia="Calibri" w:hAnsi="Times New Roman" w:ascii="Times New Roman" w:hint="default"/>
        <w:b/>
        <w:color w:val="auto"/>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8">
    <w:nsid w:val="7A277678"/>
    <w:multiLevelType w:val="hybridMultilevel"/>
    <w:tmpl w:val="9AD68B64"/>
    <w:lvl w:tplc="1C3A5F5E" w:ilvl="0">
      <w:start w:val="1"/>
      <w:numFmt w:val="upperRoman"/>
      <w:lvlText w:val="%1."/>
      <w:lvlJc w:val="left"/>
      <w:pPr>
        <w:ind w:hanging="1275" w:left="1980"/>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9">
    <w:nsid w:val="7AC53166"/>
    <w:multiLevelType w:val="hybridMultilevel"/>
    <w:tmpl w:val="03B240F0"/>
    <w:lvl w:tplc="34E819C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0">
    <w:nsid w:val="7CB875E7"/>
    <w:multiLevelType w:val="hybridMultilevel"/>
    <w:tmpl w:val="689E0AE4"/>
    <w:lvl w:tplc="49BC3096" w:ilvl="0">
      <w:numFmt w:val="bullet"/>
      <w:lvlText w:val="-"/>
      <w:lvlJc w:val="left"/>
      <w:pPr>
        <w:tabs>
          <w:tab w:pos="502" w:val="num"/>
        </w:tabs>
        <w:ind w:hanging="360" w:left="502"/>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1">
    <w:nsid w:val="7D056F65"/>
    <w:multiLevelType w:val="hybridMultilevel"/>
    <w:tmpl w:val="9A8A3FA6"/>
    <w:lvl w:tplc="041A000F" w:ilvl="0">
      <w:start w:val="1"/>
      <w:numFmt w:val="decimal"/>
      <w:lvlText w:val="%1."/>
      <w:lvlJc w:val="left"/>
      <w:pPr>
        <w:tabs>
          <w:tab w:pos="502" w:val="num"/>
        </w:tabs>
        <w:ind w:hanging="360" w:left="502"/>
      </w:pPr>
      <w:rPr>
        <w:rFonts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4"/>
  </w:num>
  <w:num w:numId="2">
    <w:abstractNumId w:val="13"/>
  </w:num>
  <w:num w:numId="3">
    <w:abstractNumId w:val="9"/>
  </w:num>
  <w:num w:numId="4">
    <w:abstractNumId w:val="7"/>
  </w:num>
  <w:num w:numId="5">
    <w:abstractNumId w:val="12"/>
  </w:num>
  <w:num w:numId="6">
    <w:abstractNumId w:val="20"/>
  </w:num>
  <w:num w:numId="7">
    <w:abstractNumId w:val="21"/>
  </w:num>
  <w:num w:numId="8">
    <w:abstractNumId w:val="14"/>
  </w:num>
  <w:num w:numId="9">
    <w:abstractNumId w:val="6"/>
  </w:num>
  <w:num w:numId="10">
    <w:abstractNumId w:val="1"/>
  </w:num>
  <w:num w:numId="11">
    <w:abstractNumId w:val="18"/>
  </w:num>
  <w:num w:numId="12">
    <w:abstractNumId w:val="0"/>
  </w:num>
  <w:num w:numId="13">
    <w:abstractNumId w:val="5"/>
  </w:num>
  <w:num w:numId="14">
    <w:abstractNumId w:val="10"/>
  </w:num>
  <w:num w:numId="15">
    <w:abstractNumId w:val="3"/>
  </w:num>
  <w:num w:numId="16">
    <w:abstractNumId w:val="19"/>
  </w:num>
  <w:num w:numId="17">
    <w:abstractNumId w:val="11"/>
  </w:num>
  <w:num w:numId="18">
    <w:abstractNumId w:val="17"/>
  </w:num>
  <w:num w:numId="19">
    <w:abstractNumId w:val="2"/>
  </w:num>
  <w:num w:numId="20">
    <w:abstractNumId w:val="15"/>
  </w:num>
  <w:num w:numId="21">
    <w:abstractNumId w:val="16"/>
  </w:num>
  <w:num w:numId="22">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hideGrammaticalErrors/>
  <w:attachedTemplate r:id="rId1"/>
  <w:defaultTabStop w:val="708"/>
  <w:hyphenationZone w:val="425"/>
  <w:characterSpacingControl w:val="doNotCompress"/>
  <w:hdrShapeDefaults>
    <o:shapedefaults v:ext="edit" spidmax="3686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03677"/>
    <w:rsid w:val="000240E4"/>
    <w:rsid w:val="000575B5"/>
    <w:rsid w:val="00057C9A"/>
    <w:rsid w:val="000B7E1C"/>
    <w:rsid w:val="000C572C"/>
    <w:rsid w:val="000C7D26"/>
    <w:rsid w:val="000F694C"/>
    <w:rsid w:val="001057ED"/>
    <w:rsid w:val="00120096"/>
    <w:rsid w:val="0016584D"/>
    <w:rsid w:val="00166AF5"/>
    <w:rsid w:val="00171C6C"/>
    <w:rsid w:val="00187CAB"/>
    <w:rsid w:val="00195D2F"/>
    <w:rsid w:val="001A048A"/>
    <w:rsid w:val="001A4527"/>
    <w:rsid w:val="001A7BFB"/>
    <w:rsid w:val="001B40D5"/>
    <w:rsid w:val="001B6056"/>
    <w:rsid w:val="001B70E5"/>
    <w:rsid w:val="001D2177"/>
    <w:rsid w:val="001E22EE"/>
    <w:rsid w:val="001E7AEB"/>
    <w:rsid w:val="001F46DB"/>
    <w:rsid w:val="002003D3"/>
    <w:rsid w:val="00200BC3"/>
    <w:rsid w:val="00207D73"/>
    <w:rsid w:val="00242184"/>
    <w:rsid w:val="00245E89"/>
    <w:rsid w:val="00247422"/>
    <w:rsid w:val="00264B8F"/>
    <w:rsid w:val="00276633"/>
    <w:rsid w:val="00283387"/>
    <w:rsid w:val="00284A75"/>
    <w:rsid w:val="002A31B5"/>
    <w:rsid w:val="002C2297"/>
    <w:rsid w:val="002D693B"/>
    <w:rsid w:val="002D778A"/>
    <w:rsid w:val="002F45C8"/>
    <w:rsid w:val="00307414"/>
    <w:rsid w:val="0032094B"/>
    <w:rsid w:val="003512A9"/>
    <w:rsid w:val="003A4EBB"/>
    <w:rsid w:val="003B0604"/>
    <w:rsid w:val="003B5BBB"/>
    <w:rsid w:val="003C1E77"/>
    <w:rsid w:val="003D134C"/>
    <w:rsid w:val="003D44AF"/>
    <w:rsid w:val="003D725D"/>
    <w:rsid w:val="0040284E"/>
    <w:rsid w:val="004241FB"/>
    <w:rsid w:val="004452BC"/>
    <w:rsid w:val="00481593"/>
    <w:rsid w:val="004B0088"/>
    <w:rsid w:val="004B44A2"/>
    <w:rsid w:val="004D3C1B"/>
    <w:rsid w:val="004D6C23"/>
    <w:rsid w:val="0052516E"/>
    <w:rsid w:val="0052773F"/>
    <w:rsid w:val="00560B2E"/>
    <w:rsid w:val="00562227"/>
    <w:rsid w:val="00571257"/>
    <w:rsid w:val="005723F0"/>
    <w:rsid w:val="00572EB9"/>
    <w:rsid w:val="00597994"/>
    <w:rsid w:val="005F2A67"/>
    <w:rsid w:val="005F76A1"/>
    <w:rsid w:val="00606D56"/>
    <w:rsid w:val="006317E1"/>
    <w:rsid w:val="00637D14"/>
    <w:rsid w:val="006545BF"/>
    <w:rsid w:val="00654894"/>
    <w:rsid w:val="00654C55"/>
    <w:rsid w:val="0066178F"/>
    <w:rsid w:val="00674C9C"/>
    <w:rsid w:val="006A0A0E"/>
    <w:rsid w:val="006A4427"/>
    <w:rsid w:val="006A50D3"/>
    <w:rsid w:val="006A7C95"/>
    <w:rsid w:val="006B1B0C"/>
    <w:rsid w:val="006B6181"/>
    <w:rsid w:val="006D4942"/>
    <w:rsid w:val="006F547E"/>
    <w:rsid w:val="0070306D"/>
    <w:rsid w:val="00710492"/>
    <w:rsid w:val="007162A0"/>
    <w:rsid w:val="00720005"/>
    <w:rsid w:val="007260B9"/>
    <w:rsid w:val="00742E7C"/>
    <w:rsid w:val="00747BAC"/>
    <w:rsid w:val="0075137A"/>
    <w:rsid w:val="007A3D96"/>
    <w:rsid w:val="007A47D1"/>
    <w:rsid w:val="007B1DE8"/>
    <w:rsid w:val="007B58B5"/>
    <w:rsid w:val="007D011D"/>
    <w:rsid w:val="007E3967"/>
    <w:rsid w:val="007F00EA"/>
    <w:rsid w:val="00805E8E"/>
    <w:rsid w:val="00822990"/>
    <w:rsid w:val="008307CF"/>
    <w:rsid w:val="008373F8"/>
    <w:rsid w:val="0085643F"/>
    <w:rsid w:val="00861528"/>
    <w:rsid w:val="008621AE"/>
    <w:rsid w:val="00875C2A"/>
    <w:rsid w:val="008C353B"/>
    <w:rsid w:val="008C58DD"/>
    <w:rsid w:val="008C62A4"/>
    <w:rsid w:val="00903677"/>
    <w:rsid w:val="00923456"/>
    <w:rsid w:val="00926AFC"/>
    <w:rsid w:val="00932172"/>
    <w:rsid w:val="00935079"/>
    <w:rsid w:val="00937E72"/>
    <w:rsid w:val="009703E0"/>
    <w:rsid w:val="0098354F"/>
    <w:rsid w:val="009E34C6"/>
    <w:rsid w:val="009E3A82"/>
    <w:rsid w:val="00A02BD0"/>
    <w:rsid w:val="00A06DC9"/>
    <w:rsid w:val="00A23D1B"/>
    <w:rsid w:val="00A27773"/>
    <w:rsid w:val="00A9701A"/>
    <w:rsid w:val="00A97EB9"/>
    <w:rsid w:val="00AB4650"/>
    <w:rsid w:val="00AC016C"/>
    <w:rsid w:val="00AC63F2"/>
    <w:rsid w:val="00AC7926"/>
    <w:rsid w:val="00AE0769"/>
    <w:rsid w:val="00AF3E4D"/>
    <w:rsid w:val="00AF6E18"/>
    <w:rsid w:val="00B02E11"/>
    <w:rsid w:val="00B05B66"/>
    <w:rsid w:val="00B15D60"/>
    <w:rsid w:val="00B2047D"/>
    <w:rsid w:val="00B20F51"/>
    <w:rsid w:val="00B40622"/>
    <w:rsid w:val="00B41C38"/>
    <w:rsid w:val="00B741FE"/>
    <w:rsid w:val="00BB2284"/>
    <w:rsid w:val="00BB52BA"/>
    <w:rsid w:val="00BF1C02"/>
    <w:rsid w:val="00C334BD"/>
    <w:rsid w:val="00C50052"/>
    <w:rsid w:val="00C74C10"/>
    <w:rsid w:val="00C77B1B"/>
    <w:rsid w:val="00C90A25"/>
    <w:rsid w:val="00CB7A36"/>
    <w:rsid w:val="00CE2510"/>
    <w:rsid w:val="00CF1C71"/>
    <w:rsid w:val="00D057EA"/>
    <w:rsid w:val="00D152E2"/>
    <w:rsid w:val="00D24A83"/>
    <w:rsid w:val="00D37659"/>
    <w:rsid w:val="00D540CF"/>
    <w:rsid w:val="00D91B53"/>
    <w:rsid w:val="00D94B73"/>
    <w:rsid w:val="00DA01FE"/>
    <w:rsid w:val="00DA4B3F"/>
    <w:rsid w:val="00DA6DE3"/>
    <w:rsid w:val="00DB052E"/>
    <w:rsid w:val="00DB1A14"/>
    <w:rsid w:val="00DC3558"/>
    <w:rsid w:val="00DD231A"/>
    <w:rsid w:val="00DE0A15"/>
    <w:rsid w:val="00DE3DC0"/>
    <w:rsid w:val="00DE502C"/>
    <w:rsid w:val="00E3197C"/>
    <w:rsid w:val="00E36CD0"/>
    <w:rsid w:val="00E614EE"/>
    <w:rsid w:val="00E63138"/>
    <w:rsid w:val="00E751B3"/>
    <w:rsid w:val="00E82FA9"/>
    <w:rsid w:val="00E976B2"/>
    <w:rsid w:val="00EB104E"/>
    <w:rsid w:val="00EB787B"/>
    <w:rsid w:val="00EC14B0"/>
    <w:rsid w:val="00ED792B"/>
    <w:rsid w:val="00EF2E3F"/>
    <w:rsid w:val="00EF42CE"/>
    <w:rsid w:val="00F135E3"/>
    <w:rsid w:val="00F1538B"/>
    <w:rsid w:val="00F84E4B"/>
    <w:rsid w:val="00FC0799"/>
    <w:rsid w:val="00FF30CE"/>
    <w:rsid w:val="00FF47B9"/>
    <w:rsid w:val="00FF511D"/>
  </w:rsids>
  <m:mathPr>
    <m:mathFont m:val="Cambria Math"/>
    <m:brkBin m:val="before"/>
    <m:brkBinSub m:val="--"/>
    <m:smallFrac m:val="0"/>
    <m:dispDef/>
    <m:lMargin m:val="0"/>
    <m:rMargin m:val="0"/>
    <m:defJc m:val="centerGroup"/>
    <m:wrapIndent m:val="1440"/>
    <m:intLim m:val="subSup"/>
    <m:naryLim m:val="undOvr"/>
  </m:mathPr>
  <w:themeFontLang w:bidi="ar-SA" w:val="hr-HR"/>
  <w:clrSchemeMapping w:followedHyperlink="followedHyperlink" w:hyperlink="hyperlink" w:accent6="accent6" w:accent5="accent5" w:accent4="accent4" w:accent3="accent3" w:accent2="accent2" w:accent1="accent1" w:t2="dark2" w:bg2="light2" w:t1="dark1" w:bg1="light1"/>
  <w:shapeDefaults>
    <o:shapedefaults v:ext="edit" spidmax="3686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uiPriority="0" w:name="footer"/>
    <w:lsdException w:qFormat="true" w:uiPriority="35" w:name="caption"/>
    <w:lsdException w:uiPriority="0" w:name="page number"/>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0" w:name="Strong"/>
    <w:lsdException w:qFormat="true" w:unhideWhenUsed="false" w:semiHidden="false" w:uiPriority="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spacing w:lineRule="auto" w:line="276" w:after="200"/>
    </w:pPr>
    <w:rPr>
      <w:sz w:val="22"/>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link w:val="PodnojeChar"/>
    <w:rsid w:val="00903677"/>
    <w:pPr>
      <w:tabs>
        <w:tab w:pos="4536" w:val="center"/>
        <w:tab w:pos="9072" w:val="right"/>
      </w:tabs>
      <w:spacing w:lineRule="auto" w:line="240" w:after="0"/>
    </w:pPr>
    <w:rPr>
      <w:rFonts w:eastAsia="Times New Roman" w:hAnsi="Times New Roman" w:ascii="Times New Roman"/>
      <w:sz w:val="24"/>
      <w:szCs w:val="24"/>
      <w:lang w:eastAsia="hr-HR"/>
    </w:rPr>
  </w:style>
  <w:style w:customStyle="true" w:styleId="PodnojeChar" w:type="character">
    <w:name w:val="Podnožje Char"/>
    <w:link w:val="Podnoje"/>
    <w:rsid w:val="00903677"/>
    <w:rPr>
      <w:rFonts w:cs="Times New Roman" w:eastAsia="Times New Roman" w:hAnsi="Times New Roman" w:ascii="Times New Roman"/>
      <w:sz w:val="24"/>
      <w:szCs w:val="24"/>
      <w:lang w:eastAsia="hr-HR"/>
    </w:rPr>
  </w:style>
  <w:style w:styleId="Brojstranice" w:type="character">
    <w:name w:val="page number"/>
    <w:rsid w:val="00903677"/>
  </w:style>
  <w:style w:styleId="Zaglavlje" w:type="paragraph">
    <w:name w:val="header"/>
    <w:basedOn w:val="Normal"/>
    <w:link w:val="ZaglavljeChar"/>
    <w:rsid w:val="00903677"/>
    <w:pPr>
      <w:tabs>
        <w:tab w:pos="4536" w:val="center"/>
        <w:tab w:pos="9072" w:val="right"/>
      </w:tabs>
      <w:spacing w:lineRule="auto" w:line="240" w:after="0"/>
    </w:pPr>
    <w:rPr>
      <w:rFonts w:eastAsia="Times New Roman" w:hAnsi="Times New Roman" w:ascii="Times New Roman"/>
      <w:sz w:val="24"/>
      <w:szCs w:val="24"/>
      <w:lang w:eastAsia="hr-HR"/>
    </w:rPr>
  </w:style>
  <w:style w:customStyle="true" w:styleId="ZaglavljeChar" w:type="character">
    <w:name w:val="Zaglavlje Char"/>
    <w:link w:val="Zaglavlje"/>
    <w:uiPriority w:val="99"/>
    <w:rsid w:val="00903677"/>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903677"/>
    <w:pPr>
      <w:ind w:left="720"/>
      <w:contextualSpacing/>
    </w:pPr>
  </w:style>
  <w:style w:styleId="Uvuenotijeloteksta" w:type="paragraph">
    <w:name w:val="Body Text Indent"/>
    <w:basedOn w:val="Normal"/>
    <w:link w:val="UvuenotijelotekstaChar"/>
    <w:rsid w:val="007F00EA"/>
    <w:pPr>
      <w:spacing w:lineRule="auto" w:line="240" w:after="0"/>
      <w:ind w:firstLine="708"/>
      <w:jc w:val="both"/>
    </w:pPr>
    <w:rPr>
      <w:rFonts w:cs="Arial" w:eastAsia="Times New Roman" w:hAnsi="Arial" w:ascii="Arial"/>
      <w:sz w:val="24"/>
      <w:szCs w:val="24"/>
      <w:lang w:eastAsia="hr-HR"/>
    </w:rPr>
  </w:style>
  <w:style w:customStyle="true" w:styleId="UvuenotijelotekstaChar" w:type="character">
    <w:name w:val="Uvučeno tijelo teksta Char"/>
    <w:link w:val="Uvuenotijeloteksta"/>
    <w:rsid w:val="007F00EA"/>
    <w:rPr>
      <w:rFonts w:cs="Arial" w:eastAsia="Times New Roman" w:hAnsi="Arial" w:ascii="Arial"/>
      <w:sz w:val="24"/>
      <w:szCs w:val="24"/>
    </w:rPr>
  </w:style>
  <w:style w:styleId="Tekstbalonia" w:type="paragraph">
    <w:name w:val="Balloon Text"/>
    <w:basedOn w:val="Normal"/>
    <w:link w:val="TekstbaloniaChar"/>
    <w:uiPriority w:val="99"/>
    <w:semiHidden/>
    <w:unhideWhenUsed/>
    <w:rsid w:val="00D37659"/>
    <w:pPr>
      <w:spacing w:lineRule="auto" w:line="240" w:after="0"/>
    </w:pPr>
    <w:rPr>
      <w:rFonts w:cs="Tahoma" w:hAnsi="Tahoma" w:ascii="Tahoma"/>
      <w:sz w:val="16"/>
      <w:szCs w:val="16"/>
    </w:rPr>
  </w:style>
  <w:style w:customStyle="true" w:styleId="TekstbaloniaChar" w:type="character">
    <w:name w:val="Tekst balončića Char"/>
    <w:link w:val="Tekstbalonia"/>
    <w:uiPriority w:val="99"/>
    <w:semiHidden/>
    <w:rsid w:val="00D37659"/>
    <w:rPr>
      <w:rFonts w:cs="Tahoma" w:hAnsi="Tahoma" w:ascii="Tahoma"/>
      <w:sz w:val="16"/>
      <w:szCs w:val="16"/>
      <w:lang w:eastAsia="en-US"/>
    </w:rPr>
  </w:style>
  <w:style w:styleId="Naglaeno" w:type="character">
    <w:name w:val="Strong"/>
    <w:qFormat/>
    <w:rsid w:val="0066178F"/>
    <w:rPr>
      <w:b/>
      <w:bCs/>
    </w:rPr>
  </w:style>
  <w:style w:styleId="Istaknuto" w:type="character">
    <w:name w:val="Emphasis"/>
    <w:qFormat/>
    <w:rsid w:val="0066178F"/>
    <w:rPr>
      <w:i/>
      <w:iCs/>
    </w:rPr>
  </w:style>
  <w:style w:styleId="Hiperveza" w:type="character">
    <w:name w:val="Hyperlink"/>
    <w:uiPriority w:val="99"/>
    <w:unhideWhenUsed/>
    <w:rsid w:val="00264B8F"/>
    <w:rPr>
      <w:color w:val="0000FF"/>
      <w:u w:val="single"/>
    </w:rPr>
  </w:style>
  <w:style w:styleId="SlijeenaHiperveza" w:type="character">
    <w:name w:val="FollowedHyperlink"/>
    <w:uiPriority w:val="99"/>
    <w:unhideWhenUsed/>
    <w:rsid w:val="00264B8F"/>
    <w:rPr>
      <w:color w:val="800080"/>
      <w:u w:val="single"/>
    </w:rPr>
  </w:style>
  <w:style w:customStyle="true" w:styleId="TekstkomentaraChar" w:type="character">
    <w:name w:val="Tekst komentara Char"/>
    <w:basedOn w:val="Zadanifontodlomka"/>
    <w:link w:val="Tekstkomentara"/>
    <w:uiPriority w:val="99"/>
    <w:rsid w:val="00264B8F"/>
    <w:rPr>
      <w:lang w:eastAsia="en-US"/>
    </w:rPr>
  </w:style>
  <w:style w:styleId="Tekstkomentara" w:type="paragraph">
    <w:name w:val="annotation text"/>
    <w:basedOn w:val="Normal"/>
    <w:link w:val="TekstkomentaraChar"/>
    <w:uiPriority w:val="99"/>
    <w:unhideWhenUsed/>
    <w:rsid w:val="00264B8F"/>
    <w:rPr>
      <w:sz w:val="20"/>
      <w:szCs w:val="20"/>
    </w:rPr>
  </w:style>
  <w:style w:customStyle="true" w:styleId="TekstkomentaraChar1" w:type="character">
    <w:name w:val="Tekst komentara Char1"/>
    <w:basedOn w:val="Zadanifontodlomka"/>
    <w:uiPriority w:val="99"/>
    <w:semiHidden/>
    <w:rsid w:val="00264B8F"/>
    <w:rPr>
      <w:lang w:eastAsia="en-US"/>
    </w:rPr>
  </w:style>
  <w:style w:customStyle="true" w:styleId="PredmetkomentaraChar" w:type="character">
    <w:name w:val="Predmet komentara Char"/>
    <w:basedOn w:val="TekstkomentaraChar"/>
    <w:link w:val="Predmetkomentara"/>
    <w:uiPriority w:val="99"/>
    <w:rsid w:val="00264B8F"/>
    <w:rPr>
      <w:b/>
      <w:bCs/>
      <w:lang w:eastAsia="en-US"/>
    </w:rPr>
  </w:style>
  <w:style w:styleId="Predmetkomentara" w:type="paragraph">
    <w:name w:val="annotation subject"/>
    <w:basedOn w:val="Tekstkomentara"/>
    <w:next w:val="Tekstkomentara"/>
    <w:link w:val="PredmetkomentaraChar"/>
    <w:uiPriority w:val="99"/>
    <w:unhideWhenUsed/>
    <w:rsid w:val="00264B8F"/>
    <w:rPr>
      <w:b/>
      <w:bCs/>
    </w:rPr>
  </w:style>
  <w:style w:customStyle="true" w:styleId="PredmetkomentaraChar1" w:type="character">
    <w:name w:val="Predmet komentara Char1"/>
    <w:basedOn w:val="TekstkomentaraChar1"/>
    <w:uiPriority w:val="99"/>
    <w:semiHidden/>
    <w:rsid w:val="00264B8F"/>
    <w:rPr>
      <w:b/>
      <w:bCs/>
      <w:lang w:eastAsia="en-US"/>
    </w:rPr>
  </w:style>
  <w:style w:customStyle="true" w:styleId="Default" w:type="paragraph">
    <w:name w:val="Default"/>
    <w:rsid w:val="00FC0799"/>
    <w:pPr>
      <w:autoSpaceDE w:val="false"/>
      <w:autoSpaceDN w:val="false"/>
      <w:adjustRightInd w:val="false"/>
    </w:pPr>
    <w:rPr>
      <w:rFonts w:eastAsia="Times New Roman" w:hAnsi="Times New Roman" w:ascii="Times New Roman"/>
      <w:color w:val="000000"/>
      <w:sz w:val="24"/>
      <w:szCs w:val="24"/>
    </w:rPr>
  </w:style>
  <w:style w:styleId="Tekstrezerviranogmjesta" w:type="character">
    <w:name w:val="Placeholder Text"/>
    <w:basedOn w:val="Zadanifontodlomka"/>
    <w:uiPriority w:val="99"/>
    <w:semiHidden/>
    <w:rsid w:val="00742E7C"/>
    <w:rPr>
      <w:color w:val="808080"/>
      <w:bdr w:space="0" w:sz="0" w:color="auto" w:val="none"/>
      <w:shd w:fill="auto" w:color="auto" w:val="clear"/>
    </w:rPr>
  </w:style>
  <w:style w:customStyle="true" w:styleId="eSPISCCParagraphDefaultFont" w:type="character">
    <w:name w:val="eSPIS_CC_Paragraph Default Font"/>
    <w:basedOn w:val="Zadanifontodlomka"/>
    <w:rsid w:val="00742E7C"/>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742E7C"/>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742E7C"/>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742E7C"/>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qFormat="1" w:uiPriority="35"/>
    <w:lsdException w:name="page number" w:uiPriority="0"/>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0" w:unhideWhenUsed="0"/>
    <w:lsdException w:name="Emphasis" w:qFormat="1" w:semiHidden="0" w:uiPriority="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spacing w:after="200" w:line="276" w:lineRule="auto"/>
    </w:pPr>
    <w:rPr>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rsid w:val="00903677"/>
    <w:pPr>
      <w:tabs>
        <w:tab w:pos="4536" w:val="center"/>
        <w:tab w:pos="9072" w:val="right"/>
      </w:tabs>
      <w:spacing w:after="0" w:line="240" w:lineRule="auto"/>
    </w:pPr>
    <w:rPr>
      <w:rFonts w:ascii="Times New Roman" w:eastAsia="Times New Roman" w:hAnsi="Times New Roman"/>
      <w:sz w:val="24"/>
      <w:szCs w:val="24"/>
      <w:lang w:eastAsia="hr-HR"/>
    </w:rPr>
  </w:style>
  <w:style w:customStyle="1" w:styleId="PodnojeChar" w:type="character">
    <w:name w:val="Podnožje Char"/>
    <w:link w:val="Podnoje"/>
    <w:rsid w:val="00903677"/>
    <w:rPr>
      <w:rFonts w:ascii="Times New Roman" w:cs="Times New Roman" w:eastAsia="Times New Roman" w:hAnsi="Times New Roman"/>
      <w:sz w:val="24"/>
      <w:szCs w:val="24"/>
      <w:lang w:eastAsia="hr-HR"/>
    </w:rPr>
  </w:style>
  <w:style w:styleId="Brojstranice" w:type="character">
    <w:name w:val="page number"/>
    <w:rsid w:val="00903677"/>
  </w:style>
  <w:style w:styleId="Zaglavlje" w:type="paragraph">
    <w:name w:val="header"/>
    <w:basedOn w:val="Normal"/>
    <w:link w:val="ZaglavljeChar"/>
    <w:rsid w:val="00903677"/>
    <w:pPr>
      <w:tabs>
        <w:tab w:pos="4536" w:val="center"/>
        <w:tab w:pos="9072" w:val="right"/>
      </w:tabs>
      <w:spacing w:after="0" w:line="240" w:lineRule="auto"/>
    </w:pPr>
    <w:rPr>
      <w:rFonts w:ascii="Times New Roman" w:eastAsia="Times New Roman" w:hAnsi="Times New Roman"/>
      <w:sz w:val="24"/>
      <w:szCs w:val="24"/>
      <w:lang w:eastAsia="hr-HR"/>
    </w:rPr>
  </w:style>
  <w:style w:customStyle="1" w:styleId="ZaglavljeChar" w:type="character">
    <w:name w:val="Zaglavlje Char"/>
    <w:link w:val="Zaglavlje"/>
    <w:uiPriority w:val="99"/>
    <w:rsid w:val="00903677"/>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903677"/>
    <w:pPr>
      <w:ind w:left="720"/>
      <w:contextualSpacing/>
    </w:pPr>
  </w:style>
  <w:style w:styleId="Uvuenotijeloteksta" w:type="paragraph">
    <w:name w:val="Body Text Indent"/>
    <w:basedOn w:val="Normal"/>
    <w:link w:val="UvuenotijelotekstaChar"/>
    <w:rsid w:val="007F00EA"/>
    <w:pPr>
      <w:spacing w:after="0" w:line="240" w:lineRule="auto"/>
      <w:ind w:firstLine="708"/>
      <w:jc w:val="both"/>
    </w:pPr>
    <w:rPr>
      <w:rFonts w:ascii="Arial" w:cs="Arial" w:eastAsia="Times New Roman" w:hAnsi="Arial"/>
      <w:sz w:val="24"/>
      <w:szCs w:val="24"/>
      <w:lang w:eastAsia="hr-HR"/>
    </w:rPr>
  </w:style>
  <w:style w:customStyle="1" w:styleId="UvuenotijelotekstaChar" w:type="character">
    <w:name w:val="Uvučeno tijelo teksta Char"/>
    <w:link w:val="Uvuenotijeloteksta"/>
    <w:rsid w:val="007F00EA"/>
    <w:rPr>
      <w:rFonts w:ascii="Arial" w:cs="Arial" w:eastAsia="Times New Roman" w:hAnsi="Arial"/>
      <w:sz w:val="24"/>
      <w:szCs w:val="24"/>
    </w:rPr>
  </w:style>
  <w:style w:styleId="Tekstbalonia" w:type="paragraph">
    <w:name w:val="Balloon Text"/>
    <w:basedOn w:val="Normal"/>
    <w:link w:val="TekstbaloniaChar"/>
    <w:uiPriority w:val="99"/>
    <w:semiHidden/>
    <w:unhideWhenUsed/>
    <w:rsid w:val="00D37659"/>
    <w:pPr>
      <w:spacing w:after="0" w:line="240" w:lineRule="auto"/>
    </w:pPr>
    <w:rPr>
      <w:rFonts w:ascii="Tahoma" w:cs="Tahoma" w:hAnsi="Tahoma"/>
      <w:sz w:val="16"/>
      <w:szCs w:val="16"/>
    </w:rPr>
  </w:style>
  <w:style w:customStyle="1" w:styleId="TekstbaloniaChar" w:type="character">
    <w:name w:val="Tekst balončića Char"/>
    <w:link w:val="Tekstbalonia"/>
    <w:uiPriority w:val="99"/>
    <w:semiHidden/>
    <w:rsid w:val="00D37659"/>
    <w:rPr>
      <w:rFonts w:ascii="Tahoma" w:cs="Tahoma" w:hAnsi="Tahoma"/>
      <w:sz w:val="16"/>
      <w:szCs w:val="16"/>
      <w:lang w:eastAsia="en-US"/>
    </w:rPr>
  </w:style>
  <w:style w:styleId="Naglaeno" w:type="character">
    <w:name w:val="Strong"/>
    <w:qFormat/>
    <w:rsid w:val="0066178F"/>
    <w:rPr>
      <w:b/>
      <w:bCs/>
    </w:rPr>
  </w:style>
  <w:style w:styleId="Istaknuto" w:type="character">
    <w:name w:val="Emphasis"/>
    <w:qFormat/>
    <w:rsid w:val="0066178F"/>
    <w:rPr>
      <w:i/>
      <w:iCs/>
    </w:rPr>
  </w:style>
  <w:style w:styleId="Hiperveza" w:type="character">
    <w:name w:val="Hyperlink"/>
    <w:uiPriority w:val="99"/>
    <w:unhideWhenUsed/>
    <w:rsid w:val="00264B8F"/>
    <w:rPr>
      <w:color w:val="0000FF"/>
      <w:u w:val="single"/>
    </w:rPr>
  </w:style>
  <w:style w:styleId="SlijeenaHiperveza" w:type="character">
    <w:name w:val="FollowedHyperlink"/>
    <w:uiPriority w:val="99"/>
    <w:unhideWhenUsed/>
    <w:rsid w:val="00264B8F"/>
    <w:rPr>
      <w:color w:val="800080"/>
      <w:u w:val="single"/>
    </w:rPr>
  </w:style>
  <w:style w:customStyle="1" w:styleId="TekstkomentaraChar" w:type="character">
    <w:name w:val="Tekst komentara Char"/>
    <w:basedOn w:val="Zadanifontodlomka"/>
    <w:link w:val="Tekstkomentara"/>
    <w:uiPriority w:val="99"/>
    <w:rsid w:val="00264B8F"/>
    <w:rPr>
      <w:lang w:eastAsia="en-US"/>
    </w:rPr>
  </w:style>
  <w:style w:styleId="Tekstkomentara" w:type="paragraph">
    <w:name w:val="annotation text"/>
    <w:basedOn w:val="Normal"/>
    <w:link w:val="TekstkomentaraChar"/>
    <w:uiPriority w:val="99"/>
    <w:unhideWhenUsed/>
    <w:rsid w:val="00264B8F"/>
    <w:rPr>
      <w:sz w:val="20"/>
      <w:szCs w:val="20"/>
    </w:rPr>
  </w:style>
  <w:style w:customStyle="1" w:styleId="TekstkomentaraChar1" w:type="character">
    <w:name w:val="Tekst komentara Char1"/>
    <w:basedOn w:val="Zadanifontodlomka"/>
    <w:uiPriority w:val="99"/>
    <w:semiHidden/>
    <w:rsid w:val="00264B8F"/>
    <w:rPr>
      <w:lang w:eastAsia="en-US"/>
    </w:rPr>
  </w:style>
  <w:style w:customStyle="1" w:styleId="PredmetkomentaraChar" w:type="character">
    <w:name w:val="Predmet komentara Char"/>
    <w:basedOn w:val="TekstkomentaraChar"/>
    <w:link w:val="Predmetkomentara"/>
    <w:uiPriority w:val="99"/>
    <w:rsid w:val="00264B8F"/>
    <w:rPr>
      <w:b/>
      <w:bCs/>
      <w:lang w:eastAsia="en-US"/>
    </w:rPr>
  </w:style>
  <w:style w:styleId="Predmetkomentara" w:type="paragraph">
    <w:name w:val="annotation subject"/>
    <w:basedOn w:val="Tekstkomentara"/>
    <w:next w:val="Tekstkomentara"/>
    <w:link w:val="PredmetkomentaraChar"/>
    <w:uiPriority w:val="99"/>
    <w:unhideWhenUsed/>
    <w:rsid w:val="00264B8F"/>
    <w:rPr>
      <w:b/>
      <w:bCs/>
    </w:rPr>
  </w:style>
  <w:style w:customStyle="1" w:styleId="PredmetkomentaraChar1" w:type="character">
    <w:name w:val="Predmet komentara Char1"/>
    <w:basedOn w:val="TekstkomentaraChar1"/>
    <w:uiPriority w:val="99"/>
    <w:semiHidden/>
    <w:rsid w:val="00264B8F"/>
    <w:rPr>
      <w:b/>
      <w:bCs/>
      <w:lang w:eastAsia="en-US"/>
    </w:rPr>
  </w:style>
  <w:style w:customStyle="1" w:styleId="Default" w:type="paragraph">
    <w:name w:val="Default"/>
    <w:rsid w:val="00FC0799"/>
    <w:pPr>
      <w:autoSpaceDE w:val="0"/>
      <w:autoSpaceDN w:val="0"/>
      <w:adjustRightInd w:val="0"/>
    </w:pPr>
    <w:rPr>
      <w:rFonts w:ascii="Times New Roman" w:eastAsia="Times New Roman" w:hAnsi="Times New Roman"/>
      <w:color w:val="000000"/>
      <w:sz w:val="24"/>
      <w:szCs w:val="24"/>
    </w:rPr>
  </w:style>
  <w:style w:styleId="Tekstrezerviranogmjesta" w:type="character">
    <w:name w:val="Placeholder Text"/>
    <w:basedOn w:val="Zadanifontodlomka"/>
    <w:uiPriority w:val="99"/>
    <w:semiHidden/>
    <w:rsid w:val="00742E7C"/>
    <w:rPr>
      <w:color w:val="808080"/>
      <w:bdr w:color="auto" w:space="0" w:sz="0" w:val="none"/>
      <w:shd w:color="auto" w:fill="auto" w:val="clear"/>
    </w:rPr>
  </w:style>
  <w:style w:customStyle="1" w:styleId="eSPISCCParagraphDefaultFont" w:type="character">
    <w:name w:val="eSPIS_CC_Paragraph Default Font"/>
    <w:basedOn w:val="Zadanifontodlomka"/>
    <w:rsid w:val="00742E7C"/>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742E7C"/>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742E7C"/>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742E7C"/>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0284449">
      <w:bodyDiv w:val="true"/>
      <w:marLeft w:val="0"/>
      <w:marRight w:val="0"/>
      <w:marTop w:val="0"/>
      <w:marBottom w:val="0"/>
      <w:divBdr>
        <w:top w:space="0" w:sz="0" w:color="auto" w:val="none"/>
        <w:left w:space="0" w:sz="0" w:color="auto" w:val="none"/>
        <w:bottom w:space="0" w:sz="0" w:color="auto" w:val="none"/>
        <w:right w:space="0" w:sz="0" w:color="auto" w:val="none"/>
      </w:divBdr>
    </w:div>
    <w:div w:id="273754353">
      <w:bodyDiv w:val="true"/>
      <w:marLeft w:val="0"/>
      <w:marRight w:val="0"/>
      <w:marTop w:val="0"/>
      <w:marBottom w:val="0"/>
      <w:divBdr>
        <w:top w:space="0" w:sz="0" w:color="auto" w:val="none"/>
        <w:left w:space="0" w:sz="0" w:color="auto" w:val="none"/>
        <w:bottom w:space="0" w:sz="0" w:color="auto" w:val="none"/>
        <w:right w:space="0" w:sz="0" w:color="auto" w:val="none"/>
      </w:divBdr>
    </w:div>
    <w:div w:id="188979690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listopada 2018.</izvorni_sadrzaj>
    <derivirana_varijabla naziv="DomainObject.DatumDonosenjaOdluke_1">9.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1081</izvorni_sadrzaj>
    <derivirana_varijabla naziv="DomainObject.Predmet.Broj_1">1081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listopada 2016.</izvorni_sadrzaj>
    <derivirana_varijabla naziv="DomainObject.Predmet.DatumOsnivanja_1">12.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pomoćni po žalbi na vts, 
original u ref. od 1.10.2018.</izvorni_sadrzaj>
    <derivirana_varijabla naziv="DomainObject.Predmet.Opis_1">pomoćni po žalbi na vts, 
original u ref. od 1.10.2018.</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St-1081/2016</izvorni_sadrzaj>
    <derivirana_varijabla naziv="DomainObject.Predmet.OznakaBroj_1">St-1081/2016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Spis ima ukupno do 19. rujna 2018. 10 svezaka 
prijave tražbina čuvaju se u ormaru, soba br. 42</izvorni_sadrzaj>
    <derivirana_varijabla naziv="DomainObject.Predmet.PrimjedbaSuca_1">Spis ima ukupno do 19. rujna 2018. 10 svezaka 
prijave tražbina čuvaju se u ormaru, soba br. 42</derivirana_varijabla>
  </DomainObject.Predmet.PrimjedbaSuca>
  <DomainObject.Predmet.ProtustrankaFormated>
    <izvorni_sadrzaj>  RIVIJERA hoteli i kampovi d.d.</izvorni_sadrzaj>
    <derivirana_varijabla naziv="DomainObject.Predmet.ProtustrankaFormated_1">  RIVIJERA hoteli i kampovi d.d.</derivirana_varijabla>
  </DomainObject.Predmet.ProtustrankaFormated>
  <DomainObject.Predmet.ProtustrankaFormatedOIB>
    <izvorni_sadrzaj>  RIVIJERA hoteli i kampovi d.d., OIB 04184053283</izvorni_sadrzaj>
    <derivirana_varijabla naziv="DomainObject.Predmet.ProtustrankaFormatedOIB_1">  RIVIJERA hoteli i kampovi d.d., OIB 04184053283</derivirana_varijabla>
  </DomainObject.Predmet.ProtustrankaFormatedOIB>
  <DomainObject.Predmet.ProtustrankaFormatedWithAdress>
    <izvorni_sadrzaj> RIVIJERA hoteli i kampovi d.d., Vladimira Nazora 53, 22000 Šibenik</izvorni_sadrzaj>
    <derivirana_varijabla naziv="DomainObject.Predmet.ProtustrankaFormatedWithAdress_1"> RIVIJERA hoteli i kampovi d.d., Vladimira Nazora 53, 22000 Šibenik</derivirana_varijabla>
  </DomainObject.Predmet.ProtustrankaFormatedWithAdress>
  <DomainObject.Predmet.ProtustrankaFormatedWithAdressOIB>
    <izvorni_sadrzaj> RIVIJERA hoteli i kampovi d.d., OIB 04184053283, Vladimira Nazora 53, 22000 Šibenik</izvorni_sadrzaj>
    <derivirana_varijabla naziv="DomainObject.Predmet.ProtustrankaFormatedWithAdressOIB_1"> RIVIJERA hoteli i kampovi d.d., OIB 04184053283, Vladimira Nazora 53, 22000 Šibenik</derivirana_varijabla>
  </DomainObject.Predmet.ProtustrankaFormatedWithAdressOIB>
  <DomainObject.Predmet.ProtustrankaWithAdress>
    <izvorni_sadrzaj>RIVIJERA hoteli i kampovi d.d. Vladimira Nazora 53, 22000 Šibenik</izvorni_sadrzaj>
    <derivirana_varijabla naziv="DomainObject.Predmet.ProtustrankaWithAdress_1">RIVIJERA hoteli i kampovi d.d. Vladimira Nazora 53, 22000 Šibenik</derivirana_varijabla>
  </DomainObject.Predmet.ProtustrankaWithAdress>
  <DomainObject.Predmet.ProtustrankaWithAdressOIB>
    <izvorni_sadrzaj>RIVIJERA hoteli i kampovi d.d., OIB 04184053283, Vladimira Nazora 53, 22000 Šibenik</izvorni_sadrzaj>
    <derivirana_varijabla naziv="DomainObject.Predmet.ProtustrankaWithAdressOIB_1">RIVIJERA hoteli i kampovi d.d., OIB 04184053283, Vladimira Nazora 53, 22000 Šibenik</derivirana_varijabla>
  </DomainObject.Predmet.ProtustrankaWithAdressOIB>
  <DomainObject.Predmet.ProtustrankaNazivFormated>
    <izvorni_sadrzaj>RIVIJERA hoteli i kampovi d.d.</izvorni_sadrzaj>
    <derivirana_varijabla naziv="DomainObject.Predmet.ProtustrankaNazivFormated_1">RIVIJERA hoteli i kampovi d.d.</derivirana_varijabla>
  </DomainObject.Predmet.ProtustrankaNazivFormated>
  <DomainObject.Predmet.ProtustrankaNazivFormatedOIB>
    <izvorni_sadrzaj>RIVIJERA hoteli i kampovi d.d., OIB 04184053283</izvorni_sadrzaj>
    <derivirana_varijabla naziv="DomainObject.Predmet.ProtustrankaNazivFormatedOIB_1">RIVIJERA hoteli i kampovi d.d., OIB 04184053283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2. listopada 2018.</izvorni_sadrzaj>
    <derivirana_varijabla naziv="DomainObject.Predmet.SpisIzvanSuda.DatumIzlazaSpisa_1">2. listopada 2018.</derivirana_varijabla>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Visoki trgovački sud Republike Hrvatske</izvorni_sadrzaj>
    <derivirana_varijabla naziv="DomainObject.Predmet.SpisIzvanSuda.LokacijaSpisa_1">Visoki trgovački sud Republike Hrvatske</derivirana_varijabla>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Slanje na viši sud</izvorni_sadrzaj>
    <derivirana_varijabla naziv="DomainObject.Predmet.SpisIzvanSuda.RazlogIzlaskaSpisa_1">Slanje na viši sud</derivirana_varijabla>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 Nataša Ban; AUTO BASTIĆ, društvo s ograničenom odgovornošću za trgovinu i servisiranje automobila; Hrvatski Telekom d.d.; HOTEL JADRAN ŠIBENIK dioničko društvo za turizam i ugostiteljstvo; HOTEL MIRAN PIROVAC dioničko društvo za turizam i ugostiteljstvo; HOTEL IMPERIAL VODICE dioničko društvo za turizam i ugostiteljstvo; REGINA društvo s ograničenom odgovornošću za turizam, ugostiteljstvo i poslove turističke agencije; RIVA SUNCA društvo s ograničenom odgovornošću za usluge; Ivo Dean; Radomir Vujović; Josip Grgić; Marko Dean; Nikolina Čoga; Josip Huljev; Luiđa Dean; Demetrio Bauzon; Joso Vučenović; TURISTIČKA ZAJEDNICA GRADA VODICA</izvorni_sadrzaj>
    <derivirana_varijabla naziv="DomainObject.Predmet.StrankaFormated_1">  FINA - Podružnica Šibenik; Nataša Ban; AUTO BASTIĆ, društvo s ograničenom odgovornošću za trgovinu i servisiranje automobila; Hrvatski Telekom d.d.; HOTEL JADRAN ŠIBENIK dioničko društvo za turizam i ugostiteljstvo; HOTEL MIRAN PIROVAC dioničko društvo za turizam i ugostiteljstvo; HOTEL IMPERIAL VODICE dioničko društvo za turizam i ugostiteljstvo; REGINA društvo s ograničenom odgovornošću za turizam, ugostiteljstvo i poslove turističke agencije; RIVA SUNCA društvo s ograničenom odgovornošću za usluge; Ivo Dean; Radomir Vujović; Josip Grgić; Marko Dean; Nikolina Čoga; Josip Huljev; Luiđa Dean; Demetrio Bauzon; Joso Vučenović; TURISTIČKA ZAJEDNICA GRADA VODICA</derivirana_varijabla>
  </DomainObject.Predmet.StrankaFormated>
  <DomainObject.Predmet.StrankaFormatedOIB>
    <izvorni_sadrzaj>  FINA - Podružnica Šibenik, OIB 85821130368; Nataša Ban, OIB 99881876163; AUTO BASTIĆ, društvo s ograničenom odgovornošću za trgovinu i servisiranje automobila, OIB 66461421746; Hrvatski Telekom d.d., OIB 81793146560; HOTEL JADRAN ŠIBENIK dioničko društvo za turizam i ugostiteljstvo, OIB 47183175939; HOTEL MIRAN PIROVAC dioničko društvo za turizam i ugostiteljstvo, OIB 67751413631; HOTEL IMPERIAL VODICE dioničko društvo za turizam i ugostiteljstvo, OIB 06819473304; REGINA društvo s ograničenom odgovornošću za turizam, ugostiteljstvo i poslove turističke agencije, OIB 00844886215; RIVA SUNCA društvo s ograničenom odgovornošću za usluge, OIB 94337362035; Ivo Dean, OIB 21424615502; Radomir Vujović, OIB 51700520481; Josip Grgić, OIB 70032876480; Marko Dean, OIB 67160882994; Nikolina Čoga, OIB 26852486449; Josip Huljev, OIB 79134386952; Luiđa Dean, OIB 74773214285; Demetrio Bauzon, OIB 34485604313; Joso Vučenović, OIB 39678983963; TURISTIČKA ZAJEDNICA GRADA VODICA, OIB 75072235859</izvorni_sadrzaj>
    <derivirana_varijabla naziv="DomainObject.Predmet.StrankaFormatedOIB_1">  FINA - Podružnica Šibenik, OIB 85821130368; Nataša Ban, OIB 99881876163; AUTO BASTIĆ, društvo s ograničenom odgovornošću za trgovinu i servisiranje automobila, OIB 66461421746; Hrvatski Telekom d.d., OIB 81793146560; HOTEL JADRAN ŠIBENIK dioničko društvo za turizam i ugostiteljstvo, OIB 47183175939; HOTEL MIRAN PIROVAC dioničko društvo za turizam i ugostiteljstvo, OIB 67751413631; HOTEL IMPERIAL VODICE dioničko društvo za turizam i ugostiteljstvo, OIB 06819473304; REGINA društvo s ograničenom odgovornošću za turizam, ugostiteljstvo i poslove turističke agencije, OIB 00844886215; RIVA SUNCA društvo s ograničenom odgovornošću za usluge, OIB 94337362035; Ivo Dean, OIB 21424615502; Radomir Vujović, OIB 51700520481; Josip Grgić, OIB 70032876480; Marko Dean, OIB 67160882994; Nikolina Čoga, OIB 26852486449; Josip Huljev, OIB 79134386952; Luiđa Dean, OIB 74773214285; Demetrio Bauzon, OIB 34485604313; Joso Vučenović, OIB 39678983963; TURISTIČKA ZAJEDNICA GRADA VODICA, OIB 75072235859</derivirana_varijabla>
  </DomainObject.Predmet.StrankaFormatedOIB>
  <DomainObject.Predmet.StrankaFormatedWithAdress>
    <izvorni_sadrzaj> FINA - Podružnica Šibenik, Perivoj L. Marune 1, 22000 Šibenik; Nataša Ban, Ive Družića 4, 22000 Šibenik; AUTO BASTIĆ, društvo s ograničenom odgovornošću za trgovinu i servisiranje automobila, Magistrala 1 A., 22211 Vodice; Hrvatski Telekom d.d., Roberta Frangeša Mihanovića 9, 10000 Zagreb; HOTEL JADRAN ŠIBENIK dioničko društvo za turizam i ugostiteljstvo, Vladimira Nazora 53, 22000 Šibenik; HOTEL MIRAN PIROVAC dioničko društvo za turizam i ugostiteljstvo, Vladimira Nazora 53, 22000 Šibenik; HOTEL IMPERIAL VODICE dioničko društvo za turizam i ugostiteljstvo, Vladimira Nazora 53, 22000 Šibenik; REGINA društvo s ograničenom odgovornošću za turizam, ugostiteljstvo i poslove turističke agencije, Vatroslava Lisinskog 2, 22211 Vodice; RIVA SUNCA društvo s ograničenom odgovornošću za usluge, Radićeva 27, 10000 Zagreb; Ivo Dean, Ante Lasan Kabalera 27a, 22211 Vodice; Radomir Vujović, Stjepana Radića 38, 22000 Šibenik; Josip Grgić, Vrankovečka 4c, 10000 Zagreb; Marko Dean, Ante Lasan Kabalera 29, 22211 Vodice; Nikolina Čoga, Zatonskih Žrtava 76a, 22215 Zaton; Josip Huljev, Bože Peričića 34, 22000 Šibenik; Luiđa Dean, Ante Lasan Kabalera 27a, 22211 Vodice; Demetrio Bauzon, Piazza Della Vittoria 44, Gorizia; Joso Vučenović, Put Jurasa Iii 6, 22000 Šibenik; TURISTIČKA ZAJEDNICA GRADA VODICA, Obala Juričev-cota 10, 22211 Vodice</izvorni_sadrzaj>
    <derivirana_varijabla naziv="DomainObject.Predmet.StrankaFormatedWithAdress_1"> FINA - Podružnica Šibenik, Perivoj L. Marune 1, 22000 Šibenik; Nataša Ban, Ive Družića 4, 22000 Šibenik; AUTO BASTIĆ, društvo s ograničenom odgovornošću za trgovinu i servisiranje automobila, Magistrala 1 A., 22211 Vodice; Hrvatski Telekom d.d., Roberta Frangeša Mihanovića 9, 10000 Zagreb; HOTEL JADRAN ŠIBENIK dioničko društvo za turizam i ugostiteljstvo, Vladimira Nazora 53, 22000 Šibenik; HOTEL MIRAN PIROVAC dioničko društvo za turizam i ugostiteljstvo, Vladimira Nazora 53, 22000 Šibenik; HOTEL IMPERIAL VODICE dioničko društvo za turizam i ugostiteljstvo, Vladimira Nazora 53, 22000 Šibenik; REGINA društvo s ograničenom odgovornošću za turizam, ugostiteljstvo i poslove turističke agencije, Vatroslava Lisinskog 2, 22211 Vodice; RIVA SUNCA društvo s ograničenom odgovornošću za usluge, Radićeva 27, 10000 Zagreb; Ivo Dean, Ante Lasan Kabalera 27a, 22211 Vodice; Radomir Vujović, Stjepana Radića 38, 22000 Šibenik; Josip Grgić, Vrankovečka 4c, 10000 Zagreb; Marko Dean, Ante Lasan Kabalera 29, 22211 Vodice; Nikolina Čoga, Zatonskih Žrtava 76a, 22215 Zaton; Josip Huljev, Bože Peričića 34, 22000 Šibenik; Luiđa Dean, Ante Lasan Kabalera 27a, 22211 Vodice; Demetrio Bauzon, Piazza Della Vittoria 44, Gorizia; Joso Vučenović, Put Jurasa Iii 6, 22000 Šibenik; TURISTIČKA ZAJEDNICA GRADA VODICA, Obala Juričev-cota 10, 22211 Vodice</derivirana_varijabla>
  </DomainObject.Predmet.StrankaFormatedWithAdress>
  <DomainObject.Predmet.StrankaFormatedWithAdressOIB>
    <izvorni_sadrzaj> FINA - Podružnica Šibenik, OIB 85821130368, Perivoj L. Marune 1, 22000 Šibenik; Nataša Ban, OIB 99881876163, Ive Družića 4, 22000 Šibenik; AUTO BASTIĆ, društvo s ograničenom odgovornošću za trgovinu i servisiranje automobila, OIB 66461421746, Magistrala 1 A., 22211 Vodice; Hrvatski Telekom d.d., OIB 81793146560, Roberta Frangeša Mihanovića 9, 10000 Zagreb; HOTEL JADRAN ŠIBENIK dioničko društvo za turizam i ugostiteljstvo, OIB 47183175939, Vladimira Nazora 53, 22000 Šibenik; HOTEL MIRAN PIROVAC dioničko društvo za turizam i ugostiteljstvo, OIB 67751413631, Vladimira Nazora 53, 22000 Šibenik; HOTEL IMPERIAL VODICE dioničko društvo za turizam i ugostiteljstvo, OIB 06819473304, Vladimira Nazora 53, 22000 Šibenik; REGINA društvo s ograničenom odgovornošću za turizam, ugostiteljstvo i poslove turističke agencije, OIB 00844886215, Vatroslava Lisinskog 2, 22211 Vodice; RIVA SUNCA društvo s ograničenom odgovornošću za usluge, OIB 94337362035, Radićeva 27, 10000 Zagreb; Ivo Dean, OIB 21424615502, Ante Lasan Kabalera 27a, 22211 Vodice; Radomir Vujović, OIB 51700520481, Stjepana Radića 38, 22000 Šibenik; Josip Grgić, OIB 70032876480, Vrankovečka 4c, 10000 Zagreb; Marko Dean, OIB 67160882994, Ante Lasan Kabalera 29, 22211 Vodice; Nikolina Čoga, OIB 26852486449, Zatonskih Žrtava 76a, 22215 Zaton; Josip Huljev, OIB 79134386952, Bože Peričića 34, 22000 Šibenik; Luiđa Dean, OIB 74773214285, Ante Lasan Kabalera 27a, 22211 Vodice; Demetrio Bauzon, OIB 34485604313, Piazza Della Vittoria 44, Gorizia; Joso Vučenović, OIB 39678983963, Put Jurasa Iii 6, 22000 Šibenik; TURISTIČKA ZAJEDNICA GRADA VODICA, OIB 75072235859, Obala Juričev-cota 10, 22211 Vodice</izvorni_sadrzaj>
    <derivirana_varijabla naziv="DomainObject.Predmet.StrankaFormatedWithAdressOIB_1"> FINA - Podružnica Šibenik, OIB 85821130368, Perivoj L. Marune 1, 22000 Šibenik; Nataša Ban, OIB 99881876163, Ive Družića 4, 22000 Šibenik; AUTO BASTIĆ, društvo s ograničenom odgovornošću za trgovinu i servisiranje automobila, OIB 66461421746, Magistrala 1 A., 22211 Vodice; Hrvatski Telekom d.d., OIB 81793146560, Roberta Frangeša Mihanovića 9, 10000 Zagreb; HOTEL JADRAN ŠIBENIK dioničko društvo za turizam i ugostiteljstvo, OIB 47183175939, Vladimira Nazora 53, 22000 Šibenik; HOTEL MIRAN PIROVAC dioničko društvo za turizam i ugostiteljstvo, OIB 67751413631, Vladimira Nazora 53, 22000 Šibenik; HOTEL IMPERIAL VODICE dioničko društvo za turizam i ugostiteljstvo, OIB 06819473304, Vladimira Nazora 53, 22000 Šibenik; REGINA društvo s ograničenom odgovornošću za turizam, ugostiteljstvo i poslove turističke agencije, OIB 00844886215, Vatroslava Lisinskog 2, 22211 Vodice; RIVA SUNCA društvo s ograničenom odgovornošću za usluge, OIB 94337362035, Radićeva 27, 10000 Zagreb; Ivo Dean, OIB 21424615502, Ante Lasan Kabalera 27a, 22211 Vodice; Radomir Vujović, OIB 51700520481, Stjepana Radića 38, 22000 Šibenik; Josip Grgić, OIB 70032876480, Vrankovečka 4c, 10000 Zagreb; Marko Dean, OIB 67160882994, Ante Lasan Kabalera 29, 22211 Vodice; Nikolina Čoga, OIB 26852486449, Zatonskih Žrtava 76a, 22215 Zaton; Josip Huljev, OIB 79134386952, Bože Peričića 34, 22000 Šibenik; Luiđa Dean, OIB 74773214285, Ante Lasan Kabalera 27a, 22211 Vodice; Demetrio Bauzon, OIB 34485604313, Piazza Della Vittoria 44, Gorizia; Joso Vučenović, OIB 39678983963, Put Jurasa Iii 6, 22000 Šibenik; TURISTIČKA ZAJEDNICA GRADA VODICA, OIB 75072235859, Obala Juričev-cota 10, 22211 Vodice</derivirana_varijabla>
  </DomainObject.Predmet.StrankaFormatedWithAdressOIB>
  <DomainObject.Predmet.StrankaWithAdress>
    <izvorni_sadrzaj>FINA - Podružnica Šibenik Perivoj L. Marune 1,22000 Šibenik,Nataša Ban Ive Družića 4,22000 Šibenik,AUTO BASTIĆ, društvo s ograničenom odgovornošću za trgovinu i servisiranje automobila Magistrala 1 A.,22211 Vodice,Hrvatski Telekom d.d. Roberta Frangeša Mihanovića 9,10000 Zagreb,HOTEL JADRAN ŠIBENIK dioničko društvo za turizam i ugostiteljstvo Vladimira Nazora 53,22000 Šibenik,HOTEL MIRAN PIROVAC dioničko društvo za turizam i ugostiteljstvo Vladimira Nazora 53,22000 Šibenik,HOTEL IMPERIAL VODICE dioničko društvo za turizam i ugostiteljstvo Vladimira Nazora 53,22000 Šibenik,REGINA društvo s ograničenom odgovornošću za turizam, ugostiteljstvo i poslove turističke agencije Vatroslava Lisinskog 2,22211 Vodice,RIVA SUNCA društvo s ograničenom odgovornošću za usluge Radićeva 27,10000 Zagreb,Ivo Dean Ante Lasan Kabalera 27a,22211 Vodice,Radomir Vujović Stjepana Radića 38,22000 Šibenik,Josip Grgić Vrankovečka 4c,10000 Zagreb,Marko Dean Ante Lasan Kabalera 29,22211 Vodice,Nikolina Čoga Zatonskih Žrtava 76a,22215 Zaton,Josip Huljev Bože Peričića 34,22000 Šibenik,Luiđa Dean Ante Lasan Kabalera 27a,22211 Vodice,Demetrio Bauzon Piazza Della Vittoria 44,Gorizia,Joso Vučenović Put Jurasa Iii 6,22000 Šibenik,TURISTIČKA ZAJEDNICA GRADA VODICA Obala Juričev-cota 10,22211 Vodice</izvorni_sadrzaj>
    <derivirana_varijabla naziv="DomainObject.Predmet.StrankaWithAdress_1">FINA - Podružnica Šibenik Perivoj L. Marune 1,22000 Šibenik,Nataša Ban Ive Družića 4,22000 Šibenik,AUTO BASTIĆ, društvo s ograničenom odgovornošću za trgovinu i servisiranje automobila Magistrala 1 A.,22211 Vodice,Hrvatski Telekom d.d. Roberta Frangeša Mihanovića 9,10000 Zagreb,HOTEL JADRAN ŠIBENIK dioničko društvo za turizam i ugostiteljstvo Vladimira Nazora 53,22000 Šibenik,HOTEL MIRAN PIROVAC dioničko društvo za turizam i ugostiteljstvo Vladimira Nazora 53,22000 Šibenik,HOTEL IMPERIAL VODICE dioničko društvo za turizam i ugostiteljstvo Vladimira Nazora 53,22000 Šibenik,REGINA društvo s ograničenom odgovornošću za turizam, ugostiteljstvo i poslove turističke agencije Vatroslava Lisinskog 2,22211 Vodice,RIVA SUNCA društvo s ograničenom odgovornošću za usluge Radićeva 27,10000 Zagreb,Ivo Dean Ante Lasan Kabalera 27a,22211 Vodice,Radomir Vujović Stjepana Radića 38,22000 Šibenik,Josip Grgić Vrankovečka 4c,10000 Zagreb,Marko Dean Ante Lasan Kabalera 29,22211 Vodice,Nikolina Čoga Zatonskih Žrtava 76a,22215 Zaton,Josip Huljev Bože Peričića 34,22000 Šibenik,Luiđa Dean Ante Lasan Kabalera 27a,22211 Vodice,Demetrio Bauzon Piazza Della Vittoria 44,Gorizia,Joso Vučenović Put Jurasa Iii 6,22000 Šibenik,TURISTIČKA ZAJEDNICA GRADA VODICA Obala Juričev-cota 10,22211 Vodice</derivirana_varijabla>
  </DomainObject.Predmet.StrankaWithAdress>
  <DomainObject.Predmet.StrankaWithAdressOIB>
    <izvorni_sadrzaj>FINA - Podružnica Šibenik, OIB 85821130368, Perivoj L. Marune 1,22000 Šibenik,Nataša Ban, OIB 99881876163, Ive Družića 4,22000 Šibenik,AUTO BASTIĆ, društvo s ograničenom odgovornošću za trgovinu i servisiranje automobila, OIB 66461421746, Magistrala 1 A.,22211 Vodice,Hrvatski Telekom d.d., OIB 81793146560, Roberta Frangeša Mihanovića 9,10000 Zagreb,HOTEL JADRAN ŠIBENIK dioničko društvo za turizam i ugostiteljstvo, OIB 47183175939, Vladimira Nazora 53,22000 Šibenik,HOTEL MIRAN PIROVAC dioničko društvo za turizam i ugostiteljstvo, OIB 67751413631, Vladimira Nazora 53,22000 Šibenik,HOTEL IMPERIAL VODICE dioničko društvo za turizam i ugostiteljstvo, OIB 06819473304, Vladimira Nazora 53,22000 Šibenik,REGINA društvo s ograničenom odgovornošću za turizam, ugostiteljstvo i poslove turističke agencije, OIB 00844886215, Vatroslava Lisinskog 2,22211 Vodice,RIVA SUNCA društvo s ograničenom odgovornošću za usluge, OIB 94337362035, Radićeva 27,10000 Zagreb,Ivo Dean, OIB 21424615502, Ante Lasan Kabalera 27a,22211 Vodice,Radomir Vujović, OIB 51700520481, Stjepana Radića 38,22000 Šibenik,Josip Grgić, OIB 70032876480, Vrankovečka 4c,10000 Zagreb,Marko Dean, OIB 67160882994, Ante Lasan Kabalera 29,22211 Vodice,Nikolina Čoga, OIB 26852486449, Zatonskih Žrtava 76a,22215 Zaton,Josip Huljev, OIB 79134386952, Bože Peričića 34,22000 Šibenik,Luiđa Dean, OIB 74773214285, Ante Lasan Kabalera 27a,22211 Vodice,Demetrio Bauzon, OIB 34485604313, Piazza Della Vittoria 44,Gorizia,Joso Vučenović, OIB 39678983963, Put Jurasa Iii 6,22000 Šibenik,TURISTIČKA ZAJEDNICA GRADA VODICA, OIB 75072235859, Obala Juričev-cota 10,22211 Vodice</izvorni_sadrzaj>
    <derivirana_varijabla naziv="DomainObject.Predmet.StrankaWithAdressOIB_1">FINA - Podružnica Šibenik, OIB 85821130368, Perivoj L. Marune 1,22000 Šibenik,Nataša Ban, OIB 99881876163, Ive Družića 4,22000 Šibenik,AUTO BASTIĆ, društvo s ograničenom odgovornošću za trgovinu i servisiranje automobila, OIB 66461421746, Magistrala 1 A.,22211 Vodice,Hrvatski Telekom d.d., OIB 81793146560, Roberta Frangeša Mihanovića 9,10000 Zagreb,HOTEL JADRAN ŠIBENIK dioničko društvo za turizam i ugostiteljstvo, OIB 47183175939, Vladimira Nazora 53,22000 Šibenik,HOTEL MIRAN PIROVAC dioničko društvo za turizam i ugostiteljstvo, OIB 67751413631, Vladimira Nazora 53,22000 Šibenik,HOTEL IMPERIAL VODICE dioničko društvo za turizam i ugostiteljstvo, OIB 06819473304, Vladimira Nazora 53,22000 Šibenik,REGINA društvo s ograničenom odgovornošću za turizam, ugostiteljstvo i poslove turističke agencije, OIB 00844886215, Vatroslava Lisinskog 2,22211 Vodice,RIVA SUNCA društvo s ograničenom odgovornošću za usluge, OIB 94337362035, Radićeva 27,10000 Zagreb,Ivo Dean, OIB 21424615502, Ante Lasan Kabalera 27a,22211 Vodice,Radomir Vujović, OIB 51700520481, Stjepana Radića 38,22000 Šibenik,Josip Grgić, OIB 70032876480, Vrankovečka 4c,10000 Zagreb,Marko Dean, OIB 67160882994, Ante Lasan Kabalera 29,22211 Vodice,Nikolina Čoga, OIB 26852486449, Zatonskih Žrtava 76a,22215 Zaton,Josip Huljev, OIB 79134386952, Bože Peričića 34,22000 Šibenik,Luiđa Dean, OIB 74773214285, Ante Lasan Kabalera 27a,22211 Vodice,Demetrio Bauzon, OIB 34485604313, Piazza Della Vittoria 44,Gorizia,Joso Vučenović, OIB 39678983963, Put Jurasa Iii 6,22000 Šibenik,TURISTIČKA ZAJEDNICA GRADA VODICA, OIB 75072235859, Obala Juričev-cota 10,22211 Vodice</derivirana_varijabla>
  </DomainObject.Predmet.StrankaWithAdressOIB>
  <DomainObject.Predmet.StrankaNazivFormated>
    <izvorni_sadrzaj>FINA - Podružnica Šibenik,Nataša Ban,AUTO BASTIĆ, društvo s ograničenom odgovornošću za trgovinu i servisiranje automobila,Hrvatski Telekom d.d.,HOTEL JADRAN ŠIBENIK dioničko društvo za turizam i ugostiteljstvo,HOTEL MIRAN PIROVAC dioničko društvo za turizam i ugostiteljstvo,HOTEL IMPERIAL VODICE dioničko društvo za turizam i ugostiteljstvo,REGINA društvo s ograničenom odgovornošću za turizam, ugostiteljstvo i poslove turističke agencije,RIVA SUNCA društvo s ograničenom odgovornošću za usluge,Ivo Dean,Radomir Vujović,Josip Grgić,Marko Dean,Nikolina Čoga,Josip Huljev,Luiđa Dean,Demetrio Bauzon,Joso Vučenović,TURISTIČKA ZAJEDNICA GRADA VODICA</izvorni_sadrzaj>
    <derivirana_varijabla naziv="DomainObject.Predmet.StrankaNazivFormated_1">FINA - Podružnica Šibenik,Nataša Ban,AUTO BASTIĆ, društvo s ograničenom odgovornošću za trgovinu i servisiranje automobila,Hrvatski Telekom d.d.,HOTEL JADRAN ŠIBENIK dioničko društvo za turizam i ugostiteljstvo,HOTEL MIRAN PIROVAC dioničko društvo za turizam i ugostiteljstvo,HOTEL IMPERIAL VODICE dioničko društvo za turizam i ugostiteljstvo,REGINA društvo s ograničenom odgovornošću za turizam, ugostiteljstvo i poslove turističke agencije,RIVA SUNCA društvo s ograničenom odgovornošću za usluge,Ivo Dean,Radomir Vujović,Josip Grgić,Marko Dean,Nikolina Čoga,Josip Huljev,Luiđa Dean,Demetrio Bauzon,Joso Vučenović,TURISTIČKA ZAJEDNICA GRADA VODICA</derivirana_varijabla>
  </DomainObject.Predmet.StrankaNazivFormated>
  <DomainObject.Predmet.StrankaNazivFormatedOIB>
    <izvorni_sadrzaj>FINA - Podružnica Šibenik, OIB 85821130368,Nataša Ban, OIB 99881876163,AUTO BASTIĆ, društvo s ograničenom odgovornošću za trgovinu i servisiranje automobila, OIB 66461421746,Hrvatski Telekom d.d., OIB 81793146560,HOTEL JADRAN ŠIBENIK dioničko društvo za turizam i ugostiteljstvo, OIB 47183175939,HOTEL MIRAN PIROVAC dioničko društvo za turizam i ugostiteljstvo, OIB 67751413631,HOTEL IMPERIAL VODICE dioničko društvo za turizam i ugostiteljstvo, OIB 06819473304,REGINA društvo s ograničenom odgovornošću za turizam, ugostiteljstvo i poslove turističke agencije, OIB 00844886215,RIVA SUNCA društvo s ograničenom odgovornošću za usluge, OIB 94337362035,Ivo Dean, OIB 21424615502,Radomir Vujović, OIB 51700520481,Josip Grgić, OIB 70032876480,Marko Dean, OIB 67160882994,Nikolina Čoga, OIB 26852486449,Josip Huljev, OIB 79134386952,Luiđa Dean, OIB 74773214285,Demetrio Bauzon, OIB 34485604313,Joso Vučenović, OIB 39678983963,TURISTIČKA ZAJEDNICA GRADA VODICA, OIB 75072235859</izvorni_sadrzaj>
    <derivirana_varijabla naziv="DomainObject.Predmet.StrankaNazivFormatedOIB_1">FINA - Podružnica Šibenik, OIB 85821130368,Nataša Ban, OIB 99881876163,AUTO BASTIĆ, društvo s ograničenom odgovornošću za trgovinu i servisiranje automobila, OIB 66461421746,Hrvatski Telekom d.d., OIB 81793146560,HOTEL JADRAN ŠIBENIK dioničko društvo za turizam i ugostiteljstvo, OIB 47183175939,HOTEL MIRAN PIROVAC dioničko društvo za turizam i ugostiteljstvo, OIB 67751413631,HOTEL IMPERIAL VODICE dioničko društvo za turizam i ugostiteljstvo, OIB 06819473304,REGINA društvo s ograničenom odgovornošću za turizam, ugostiteljstvo i poslove turističke agencije, OIB 00844886215,RIVA SUNCA društvo s ograničenom odgovornošću za usluge, OIB 94337362035,Ivo Dean, OIB 21424615502,Radomir Vujović, OIB 51700520481,Josip Grgić, OIB 70032876480,Marko Dean, OIB 67160882994,Nikolina Čoga, OIB 26852486449,Josip Huljev, OIB 79134386952,Luiđa Dean, OIB 74773214285,Demetrio Bauzon, OIB 34485604313,Joso Vučenović, OIB 39678983963,TURISTIČKA ZAJEDNICA GRADA VODICA, OIB 75072235859</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izvorni_sadrzaj>
    <derivirana_varijabla naziv="DomainObject.Predmet.TrenutnaLokacijaSpisa.Naziv_1">Sudska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Ante Rubelj</izvorni_sadrzaj>
    <derivirana_varijabla naziv="DomainObject.Predmet.Zapisnicar_1">Ante Rubelj</derivirana_varijabla>
  </DomainObject.Predmet.Zapisnicar>
  <DomainObject.Predmet.StrankaListFormated>
    <izvorni_sadrzaj>
      <item>FINA - Podružnica Šibenik</item>
      <item>Nataša Ban</item>
      <item>AUTO BASTIĆ, društvo s ograničenom odgovornošću za trgovinu i servisiranje automobila</item>
      <item>Hrvatski Telekom d.d.</item>
      <item>HOTEL JADRAN ŠIBENIK dioničko društvo za turizam i ugostiteljstvo</item>
      <item>HOTEL MIRAN PIROVAC dioničko društvo za turizam i ugostiteljstvo</item>
      <item>HOTEL IMPERIAL VODICE dioničko društvo za turizam i ugostiteljstvo</item>
      <item>REGINA društvo s ograničenom odgovornošću za turizam, ugostiteljstvo i poslove turističke agencije</item>
      <item>RIVA SUNCA društvo s ograničenom odgovornošću za usluge</item>
      <item>Ivo Dean</item>
      <item>Radomir Vujović</item>
      <item>Josip Grgić</item>
      <item>Marko Dean</item>
      <item>Nikolina Čoga</item>
      <item>Josip Huljev</item>
      <item>Luiđa Dean</item>
      <item>Demetrio Bauzon</item>
      <item>Joso Vučenović</item>
      <item>TURISTIČKA ZAJEDNICA GRADA VODICA</item>
    </izvorni_sadrzaj>
    <derivirana_varijabla naziv="DomainObject.Predmet.StrankaListFormated_1">
      <item>FINA - Podružnica Šibenik</item>
      <item>Nataša Ban</item>
      <item>AUTO BASTIĆ, društvo s ograničenom odgovornošću za trgovinu i servisiranje automobila</item>
      <item>Hrvatski Telekom d.d.</item>
      <item>HOTEL JADRAN ŠIBENIK dioničko društvo za turizam i ugostiteljstvo</item>
      <item>HOTEL MIRAN PIROVAC dioničko društvo za turizam i ugostiteljstvo</item>
      <item>HOTEL IMPERIAL VODICE dioničko društvo za turizam i ugostiteljstvo</item>
      <item>REGINA društvo s ograničenom odgovornošću za turizam, ugostiteljstvo i poslove turističke agencije</item>
      <item>RIVA SUNCA društvo s ograničenom odgovornošću za usluge</item>
      <item>Ivo Dean</item>
      <item>Radomir Vujović</item>
      <item>Josip Grgić</item>
      <item>Marko Dean</item>
      <item>Nikolina Čoga</item>
      <item>Josip Huljev</item>
      <item>Luiđa Dean</item>
      <item>Demetrio Bauzon</item>
      <item>Joso Vučenović</item>
      <item>TURISTIČKA ZAJEDNICA GRADA VODICA</item>
    </derivirana_varijabla>
  </DomainObject.Predmet.StrankaListFormated>
  <DomainObject.Predmet.StrankaListFormatedOIB>
    <izvorni_sadrzaj>
      <item>FINA - Podružnica Šibenik, OIB 85821130368</item>
      <item>Nataša Ban, OIB 99881876163</item>
      <item>AUTO BASTIĆ, društvo s ograničenom odgovornošću za trgovinu i servisiranje automobila, OIB 66461421746</item>
      <item>Hrvatski Telekom d.d., OIB 81793146560</item>
      <item>HOTEL JADRAN ŠIBENIK dioničko društvo za turizam i ugostiteljstvo, OIB 47183175939</item>
      <item>HOTEL MIRAN PIROVAC dioničko društvo za turizam i ugostiteljstvo, OIB 67751413631</item>
      <item>HOTEL IMPERIAL VODICE dioničko društvo za turizam i ugostiteljstvo, OIB 06819473304</item>
      <item>REGINA društvo s ograničenom odgovornošću za turizam, ugostiteljstvo i poslove turističke agencije, OIB 00844886215</item>
      <item>RIVA SUNCA društvo s ograničenom odgovornošću za usluge, OIB 94337362035</item>
      <item>Ivo Dean, OIB 21424615502</item>
      <item>Radomir Vujović, OIB 51700520481</item>
      <item>Josip Grgić, OIB 70032876480</item>
      <item>Marko Dean, OIB 67160882994</item>
      <item>Nikolina Čoga, OIB 26852486449</item>
      <item>Josip Huljev, OIB 79134386952</item>
      <item>Luiđa Dean, OIB 74773214285</item>
      <item>Demetrio Bauzon, OIB 34485604313</item>
      <item>Joso Vučenović, OIB 39678983963</item>
      <item>TURISTIČKA ZAJEDNICA GRADA VODICA, OIB 75072235859</item>
    </izvorni_sadrzaj>
    <derivirana_varijabla naziv="DomainObject.Predmet.StrankaListFormatedOIB_1">
      <item>FINA - Podružnica Šibenik, OIB 85821130368</item>
      <item>Nataša Ban, OIB 99881876163</item>
      <item>AUTO BASTIĆ, društvo s ograničenom odgovornošću za trgovinu i servisiranje automobila, OIB 66461421746</item>
      <item>Hrvatski Telekom d.d., OIB 81793146560</item>
      <item>HOTEL JADRAN ŠIBENIK dioničko društvo za turizam i ugostiteljstvo, OIB 47183175939</item>
      <item>HOTEL MIRAN PIROVAC dioničko društvo za turizam i ugostiteljstvo, OIB 67751413631</item>
      <item>HOTEL IMPERIAL VODICE dioničko društvo za turizam i ugostiteljstvo, OIB 06819473304</item>
      <item>REGINA društvo s ograničenom odgovornošću za turizam, ugostiteljstvo i poslove turističke agencije, OIB 00844886215</item>
      <item>RIVA SUNCA društvo s ograničenom odgovornošću za usluge, OIB 94337362035</item>
      <item>Ivo Dean, OIB 21424615502</item>
      <item>Radomir Vujović, OIB 51700520481</item>
      <item>Josip Grgić, OIB 70032876480</item>
      <item>Marko Dean, OIB 67160882994</item>
      <item>Nikolina Čoga, OIB 26852486449</item>
      <item>Josip Huljev, OIB 79134386952</item>
      <item>Luiđa Dean, OIB 74773214285</item>
      <item>Demetrio Bauzon, OIB 34485604313</item>
      <item>Joso Vučenović, OIB 39678983963</item>
      <item>TURISTIČKA ZAJEDNICA GRADA VODICA, OIB 75072235859</item>
    </derivirana_varijabla>
  </DomainObject.Predmet.StrankaListFormatedOIB>
  <DomainObject.Predmet.StrankaListFormatedWithAdress>
    <izvorni_sadrzaj>
      <item>FINA - Podružnica Šibenik, Perivoj L. Marune 1, 22000 Šibenik</item>
      <item>Nataša Ban, Ive Družića 4, 22000 Šibenik</item>
      <item>AUTO BASTIĆ, društvo s ograničenom odgovornošću za trgovinu i servisiranje automobila, Magistrala 1 A., 22211 Vodice</item>
      <item>Hrvatski Telekom d.d., Roberta Frangeša Mihanovića 9, 10000 Zagreb</item>
      <item>HOTEL JADRAN ŠIBENIK dioničko društvo za turizam i ugostiteljstvo, Vladimira Nazora 53, 22000 Šibenik</item>
      <item>HOTEL MIRAN PIROVAC dioničko društvo za turizam i ugostiteljstvo, Vladimira Nazora 53, 22000 Šibenik</item>
      <item>HOTEL IMPERIAL VODICE dioničko društvo za turizam i ugostiteljstvo, Vladimira Nazora 53, 22000 Šibenik</item>
      <item>REGINA društvo s ograničenom odgovornošću za turizam, ugostiteljstvo i poslove turističke agencije, Vatroslava Lisinskog 2, 22211 Vodice</item>
      <item>RIVA SUNCA društvo s ograničenom odgovornošću za usluge, Radićeva 27, 10000 Zagreb</item>
      <item>Ivo Dean, Ante Lasan Kabalera 27a, 22211 Vodice</item>
      <item>Radomir Vujović, Stjepana Radića 38, 22000 Šibenik</item>
      <item>Josip Grgić, Vrankovečka 4c, 10000 Zagreb</item>
      <item>Marko Dean, Ante Lasan Kabalera 29, 22211 Vodice</item>
      <item>Nikolina Čoga, Zatonskih Žrtava 76a, 22215 Zaton</item>
      <item>Josip Huljev, Bože Peričića 34, 22000 Šibenik</item>
      <item>Luiđa Dean, Ante Lasan Kabalera 27a, 22211 Vodice</item>
      <item>Demetrio Bauzon, Piazza Della Vittoria 44, Gorizia</item>
      <item>Joso Vučenović, Put Jurasa Iii 6, 22000 Šibenik</item>
      <item>TURISTIČKA ZAJEDNICA GRADA VODICA, Obala Juričev-cota 10, 22211 Vodice</item>
    </izvorni_sadrzaj>
    <derivirana_varijabla naziv="DomainObject.Predmet.StrankaListFormatedWithAdress_1">
      <item>FINA - Podružnica Šibenik, Perivoj L. Marune 1, 22000 Šibenik</item>
      <item>Nataša Ban, Ive Družića 4, 22000 Šibenik</item>
      <item>AUTO BASTIĆ, društvo s ograničenom odgovornošću za trgovinu i servisiranje automobila, Magistrala 1 A., 22211 Vodice</item>
      <item>Hrvatski Telekom d.d., Roberta Frangeša Mihanovića 9, 10000 Zagreb</item>
      <item>HOTEL JADRAN ŠIBENIK dioničko društvo za turizam i ugostiteljstvo, Vladimira Nazora 53, 22000 Šibenik</item>
      <item>HOTEL MIRAN PIROVAC dioničko društvo za turizam i ugostiteljstvo, Vladimira Nazora 53, 22000 Šibenik</item>
      <item>HOTEL IMPERIAL VODICE dioničko društvo za turizam i ugostiteljstvo, Vladimira Nazora 53, 22000 Šibenik</item>
      <item>REGINA društvo s ograničenom odgovornošću za turizam, ugostiteljstvo i poslove turističke agencije, Vatroslava Lisinskog 2, 22211 Vodice</item>
      <item>RIVA SUNCA društvo s ograničenom odgovornošću za usluge, Radićeva 27, 10000 Zagreb</item>
      <item>Ivo Dean, Ante Lasan Kabalera 27a, 22211 Vodice</item>
      <item>Radomir Vujović, Stjepana Radića 38, 22000 Šibenik</item>
      <item>Josip Grgić, Vrankovečka 4c, 10000 Zagreb</item>
      <item>Marko Dean, Ante Lasan Kabalera 29, 22211 Vodice</item>
      <item>Nikolina Čoga, Zatonskih Žrtava 76a, 22215 Zaton</item>
      <item>Josip Huljev, Bože Peričića 34, 22000 Šibenik</item>
      <item>Luiđa Dean, Ante Lasan Kabalera 27a, 22211 Vodice</item>
      <item>Demetrio Bauzon, Piazza Della Vittoria 44, Gorizia</item>
      <item>Joso Vučenović, Put Jurasa Iii 6, 22000 Šibenik</item>
      <item>TURISTIČKA ZAJEDNICA GRADA VODICA, Obala Juričev-cota 10, 22211 Vodice</item>
    </derivirana_varijabla>
  </DomainObject.Predmet.StrankaListFormatedWithAdress>
  <DomainObject.Predmet.StrankaListFormatedWithAdressOIB>
    <izvorni_sadrzaj>
      <item>FINA - Podružnica Šibenik, OIB 85821130368, Perivoj L. Marune 1, 22000 Šibenik</item>
      <item>Nataša Ban, OIB 99881876163, Ive Družića 4, 22000 Šibenik</item>
      <item>AUTO BASTIĆ, društvo s ograničenom odgovornošću za trgovinu i servisiranje automobila, OIB 66461421746, Magistrala 1 A., 22211 Vodice</item>
      <item>Hrvatski Telekom d.d., OIB 81793146560, Roberta Frangeša Mihanovića 9, 10000 Zagreb</item>
      <item>HOTEL JADRAN ŠIBENIK dioničko društvo za turizam i ugostiteljstvo, OIB 47183175939, Vladimira Nazora 53, 22000 Šibenik</item>
      <item>HOTEL MIRAN PIROVAC dioničko društvo za turizam i ugostiteljstvo, OIB 67751413631, Vladimira Nazora 53, 22000 Šibenik</item>
      <item>HOTEL IMPERIAL VODICE dioničko društvo za turizam i ugostiteljstvo, OIB 06819473304, Vladimira Nazora 53, 22000 Šibenik</item>
      <item>REGINA društvo s ograničenom odgovornošću za turizam, ugostiteljstvo i poslove turističke agencije, OIB 00844886215, Vatroslava Lisinskog 2, 22211 Vodice</item>
      <item>RIVA SUNCA društvo s ograničenom odgovornošću za usluge, OIB 94337362035, Radićeva 27, 10000 Zagreb</item>
      <item>Ivo Dean, OIB 21424615502, Ante Lasan Kabalera 27a, 22211 Vodice</item>
      <item>Radomir Vujović, OIB 51700520481, Stjepana Radića 38, 22000 Šibenik</item>
      <item>Josip Grgić, OIB 70032876480, Vrankovečka 4c, 10000 Zagreb</item>
      <item>Marko Dean, OIB 67160882994, Ante Lasan Kabalera 29, 22211 Vodice</item>
      <item>Nikolina Čoga, OIB 26852486449, Zatonskih Žrtava 76a, 22215 Zaton</item>
      <item>Josip Huljev, OIB 79134386952, Bože Peričića 34, 22000 Šibenik</item>
      <item>Luiđa Dean, OIB 74773214285, Ante Lasan Kabalera 27a, 22211 Vodice</item>
      <item>Demetrio Bauzon, OIB 34485604313, Piazza Della Vittoria 44, Gorizia</item>
      <item>Joso Vučenović, OIB 39678983963, Put Jurasa Iii 6, 22000 Šibenik</item>
      <item>TURISTIČKA ZAJEDNICA GRADA VODICA, OIB 75072235859, Obala Juričev-cota 10, 22211 Vodice</item>
    </izvorni_sadrzaj>
    <derivirana_varijabla naziv="DomainObject.Predmet.StrankaListFormatedWithAdressOIB_1">
      <item>FINA - Podružnica Šibenik, OIB 85821130368, Perivoj L. Marune 1, 22000 Šibenik</item>
      <item>Nataša Ban, OIB 99881876163, Ive Družića 4, 22000 Šibenik</item>
      <item>AUTO BASTIĆ, društvo s ograničenom odgovornošću za trgovinu i servisiranje automobila, OIB 66461421746, Magistrala 1 A., 22211 Vodice</item>
      <item>Hrvatski Telekom d.d., OIB 81793146560, Roberta Frangeša Mihanovića 9, 10000 Zagreb</item>
      <item>HOTEL JADRAN ŠIBENIK dioničko društvo za turizam i ugostiteljstvo, OIB 47183175939, Vladimira Nazora 53, 22000 Šibenik</item>
      <item>HOTEL MIRAN PIROVAC dioničko društvo za turizam i ugostiteljstvo, OIB 67751413631, Vladimira Nazora 53, 22000 Šibenik</item>
      <item>HOTEL IMPERIAL VODICE dioničko društvo za turizam i ugostiteljstvo, OIB 06819473304, Vladimira Nazora 53, 22000 Šibenik</item>
      <item>REGINA društvo s ograničenom odgovornošću za turizam, ugostiteljstvo i poslove turističke agencije, OIB 00844886215, Vatroslava Lisinskog 2, 22211 Vodice</item>
      <item>RIVA SUNCA društvo s ograničenom odgovornošću za usluge, OIB 94337362035, Radićeva 27, 10000 Zagreb</item>
      <item>Ivo Dean, OIB 21424615502, Ante Lasan Kabalera 27a, 22211 Vodice</item>
      <item>Radomir Vujović, OIB 51700520481, Stjepana Radića 38, 22000 Šibenik</item>
      <item>Josip Grgić, OIB 70032876480, Vrankovečka 4c, 10000 Zagreb</item>
      <item>Marko Dean, OIB 67160882994, Ante Lasan Kabalera 29, 22211 Vodice</item>
      <item>Nikolina Čoga, OIB 26852486449, Zatonskih Žrtava 76a, 22215 Zaton</item>
      <item>Josip Huljev, OIB 79134386952, Bože Peričića 34, 22000 Šibenik</item>
      <item>Luiđa Dean, OIB 74773214285, Ante Lasan Kabalera 27a, 22211 Vodice</item>
      <item>Demetrio Bauzon, OIB 34485604313, Piazza Della Vittoria 44, Gorizia</item>
      <item>Joso Vučenović, OIB 39678983963, Put Jurasa Iii 6, 22000 Šibenik</item>
      <item>TURISTIČKA ZAJEDNICA GRADA VODICA, OIB 75072235859, Obala Juričev-cota 10, 22211 Vodice</item>
    </derivirana_varijabla>
  </DomainObject.Predmet.StrankaListFormatedWithAdressOIB>
  <DomainObject.Predmet.StrankaListNazivFormated>
    <izvorni_sadrzaj>
      <item>FINA - Podružnica Šibenik</item>
      <item>Nataša Ban</item>
      <item>AUTO BASTIĆ, društvo s ograničenom odgovornošću za trgovinu i servisiranje automobila</item>
      <item>Hrvatski Telekom d.d.</item>
      <item>HOTEL JADRAN ŠIBENIK dioničko društvo za turizam i ugostiteljstvo</item>
      <item>HOTEL MIRAN PIROVAC dioničko društvo za turizam i ugostiteljstvo</item>
      <item>HOTEL IMPERIAL VODICE dioničko društvo za turizam i ugostiteljstvo</item>
      <item>REGINA društvo s ograničenom odgovornošću za turizam, ugostiteljstvo i poslove turističke agencije</item>
      <item>RIVA SUNCA društvo s ograničenom odgovornošću za usluge</item>
      <item>Ivo Dean</item>
      <item>Radomir Vujović</item>
      <item>Josip Grgić</item>
      <item>Marko Dean</item>
      <item>Nikolina Čoga</item>
      <item>Josip Huljev</item>
      <item>Luiđa Dean</item>
      <item>Demetrio Bauzon</item>
      <item>Joso Vučenović</item>
      <item>TURISTIČKA ZAJEDNICA GRADA VODICA</item>
    </izvorni_sadrzaj>
    <derivirana_varijabla naziv="DomainObject.Predmet.StrankaListNazivFormated_1">
      <item>FINA - Podružnica Šibenik</item>
      <item>Nataša Ban</item>
      <item>AUTO BASTIĆ, društvo s ograničenom odgovornošću za trgovinu i servisiranje automobila</item>
      <item>Hrvatski Telekom d.d.</item>
      <item>HOTEL JADRAN ŠIBENIK dioničko društvo za turizam i ugostiteljstvo</item>
      <item>HOTEL MIRAN PIROVAC dioničko društvo za turizam i ugostiteljstvo</item>
      <item>HOTEL IMPERIAL VODICE dioničko društvo za turizam i ugostiteljstvo</item>
      <item>REGINA društvo s ograničenom odgovornošću za turizam, ugostiteljstvo i poslove turističke agencije</item>
      <item>RIVA SUNCA društvo s ograničenom odgovornošću za usluge</item>
      <item>Ivo Dean</item>
      <item>Radomir Vujović</item>
      <item>Josip Grgić</item>
      <item>Marko Dean</item>
      <item>Nikolina Čoga</item>
      <item>Josip Huljev</item>
      <item>Luiđa Dean</item>
      <item>Demetrio Bauzon</item>
      <item>Joso Vučenović</item>
      <item>TURISTIČKA ZAJEDNICA GRADA VODICA</item>
    </derivirana_varijabla>
  </DomainObject.Predmet.StrankaListNazivFormated>
  <DomainObject.Predmet.StrankaListNazivFormatedOIB>
    <izvorni_sadrzaj>
      <item>FINA - Podružnica Šibenik, OIB 85821130368</item>
      <item>Nataša Ban, OIB 99881876163</item>
      <item>AUTO BASTIĆ, društvo s ograničenom odgovornošću za trgovinu i servisiranje automobila, OIB 66461421746</item>
      <item>Hrvatski Telekom d.d., OIB 81793146560</item>
      <item>HOTEL JADRAN ŠIBENIK dioničko društvo za turizam i ugostiteljstvo, OIB 47183175939</item>
      <item>HOTEL MIRAN PIROVAC dioničko društvo za turizam i ugostiteljstvo, OIB 67751413631</item>
      <item>HOTEL IMPERIAL VODICE dioničko društvo za turizam i ugostiteljstvo, OIB 06819473304</item>
      <item>REGINA društvo s ograničenom odgovornošću za turizam, ugostiteljstvo i poslove turističke agencije, OIB 00844886215</item>
      <item>RIVA SUNCA društvo s ograničenom odgovornošću za usluge, OIB 94337362035</item>
      <item>Ivo Dean, OIB 21424615502</item>
      <item>Radomir Vujović, OIB 51700520481</item>
      <item>Josip Grgić, OIB 70032876480</item>
      <item>Marko Dean, OIB 67160882994</item>
      <item>Nikolina Čoga, OIB 26852486449</item>
      <item>Josip Huljev, OIB 79134386952</item>
      <item>Luiđa Dean, OIB 74773214285</item>
      <item>Demetrio Bauzon, OIB 34485604313</item>
      <item>Joso Vučenović, OIB 39678983963</item>
      <item>TURISTIČKA ZAJEDNICA GRADA VODICA, OIB 75072235859</item>
    </izvorni_sadrzaj>
    <derivirana_varijabla naziv="DomainObject.Predmet.StrankaListNazivFormatedOIB_1">
      <item>FINA - Podružnica Šibenik, OIB 85821130368</item>
      <item>Nataša Ban, OIB 99881876163</item>
      <item>AUTO BASTIĆ, društvo s ograničenom odgovornošću za trgovinu i servisiranje automobila, OIB 66461421746</item>
      <item>Hrvatski Telekom d.d., OIB 81793146560</item>
      <item>HOTEL JADRAN ŠIBENIK dioničko društvo za turizam i ugostiteljstvo, OIB 47183175939</item>
      <item>HOTEL MIRAN PIROVAC dioničko društvo za turizam i ugostiteljstvo, OIB 67751413631</item>
      <item>HOTEL IMPERIAL VODICE dioničko društvo za turizam i ugostiteljstvo, OIB 06819473304</item>
      <item>REGINA društvo s ograničenom odgovornošću za turizam, ugostiteljstvo i poslove turističke agencije, OIB 00844886215</item>
      <item>RIVA SUNCA društvo s ograničenom odgovornošću za usluge, OIB 94337362035</item>
      <item>Ivo Dean, OIB 21424615502</item>
      <item>Radomir Vujović, OIB 51700520481</item>
      <item>Josip Grgić, OIB 70032876480</item>
      <item>Marko Dean, OIB 67160882994</item>
      <item>Nikolina Čoga, OIB 26852486449</item>
      <item>Josip Huljev, OIB 79134386952</item>
      <item>Luiđa Dean, OIB 74773214285</item>
      <item>Demetrio Bauzon, OIB 34485604313</item>
      <item>Joso Vučenović, OIB 39678983963</item>
      <item>TURISTIČKA ZAJEDNICA GRADA VODICA, OIB 75072235859</item>
    </derivirana_varijabla>
  </DomainObject.Predmet.StrankaListNazivFormatedOIB>
  <DomainObject.Predmet.ProtuStrankaListFormated>
    <izvorni_sadrzaj>
      <item>RIVIJERA hoteli i kampovi d.d.</item>
    </izvorni_sadrzaj>
    <derivirana_varijabla naziv="DomainObject.Predmet.ProtuStrankaListFormated_1">
      <item>RIVIJERA hoteli i kampovi d.d.</item>
    </derivirana_varijabla>
  </DomainObject.Predmet.ProtuStrankaListFormated>
  <DomainObject.Predmet.ProtuStrankaListFormatedOIB>
    <izvorni_sadrzaj>
      <item>RIVIJERA hoteli i kampovi d.d., OIB 04184053283</item>
    </izvorni_sadrzaj>
    <derivirana_varijabla naziv="DomainObject.Predmet.ProtuStrankaListFormatedOIB_1">
      <item>RIVIJERA hoteli i kampovi d.d., OIB 04184053283</item>
    </derivirana_varijabla>
  </DomainObject.Predmet.ProtuStrankaListFormatedOIB>
  <DomainObject.Predmet.ProtuStrankaListFormatedWithAdress>
    <izvorni_sadrzaj>
      <item>RIVIJERA hoteli i kampovi d.d., Vladimira Nazora 53, 22000 Šibenik</item>
    </izvorni_sadrzaj>
    <derivirana_varijabla naziv="DomainObject.Predmet.ProtuStrankaListFormatedWithAdress_1">
      <item>RIVIJERA hoteli i kampovi d.d., Vladimira Nazora 53, 22000 Šibenik</item>
    </derivirana_varijabla>
  </DomainObject.Predmet.ProtuStrankaListFormatedWithAdress>
  <DomainObject.Predmet.ProtuStrankaListFormatedWithAdressOIB>
    <izvorni_sadrzaj>
      <item>RIVIJERA hoteli i kampovi d.d., OIB 04184053283, Vladimira Nazora 53, 22000 Šibenik</item>
    </izvorni_sadrzaj>
    <derivirana_varijabla naziv="DomainObject.Predmet.ProtuStrankaListFormatedWithAdressOIB_1">
      <item>RIVIJERA hoteli i kampovi d.d., OIB 04184053283, Vladimira Nazora 53, 22000 Šibenik</item>
    </derivirana_varijabla>
  </DomainObject.Predmet.ProtuStrankaListFormatedWithAdressOIB>
  <DomainObject.Predmet.ProtuStrankaListNazivFormated>
    <izvorni_sadrzaj>
      <item>RIVIJERA hoteli i kampovi d.d.</item>
    </izvorni_sadrzaj>
    <derivirana_varijabla naziv="DomainObject.Predmet.ProtuStrankaListNazivFormated_1">
      <item>RIVIJERA hoteli i kampovi d.d.</item>
    </derivirana_varijabla>
  </DomainObject.Predmet.ProtuStrankaListNazivFormated>
  <DomainObject.Predmet.ProtuStrankaListNazivFormatedOIB>
    <izvorni_sadrzaj>
      <item>RIVIJERA hoteli i kampovi d.d., OIB 04184053283</item>
    </izvorni_sadrzaj>
    <derivirana_varijabla naziv="DomainObject.Predmet.ProtuStrankaListNazivFormatedOIB_1">
      <item>RIVIJERA hoteli i kampovi d.d., OIB 04184053283</item>
    </derivirana_varijabla>
  </DomainObject.Predmet.ProtuStrankaListNazivFormatedOIB>
  <DomainObject.Predmet.OstaliListFormated>
    <izvorni_sadrzaj>
      <item>Nataša Ban</item>
    </izvorni_sadrzaj>
    <derivirana_varijabla naziv="DomainObject.Predmet.OstaliListFormated_1">
      <item>Nataša Ban</item>
    </derivirana_varijabla>
  </DomainObject.Predmet.OstaliListFormated>
  <DomainObject.Predmet.OstaliListFormatedOIB>
    <izvorni_sadrzaj>
      <item>Nataša Ban, OIB 99881876163</item>
    </izvorni_sadrzaj>
    <derivirana_varijabla naziv="DomainObject.Predmet.OstaliListFormatedOIB_1">
      <item>Nataša Ban, OIB 99881876163</item>
    </derivirana_varijabla>
  </DomainObject.Predmet.OstaliListFormatedOIB>
  <DomainObject.Predmet.OstaliListFormatedWithAdress>
    <izvorni_sadrzaj>
      <item>Nataša Ban, Ive Družića 4, 22000 Šibenik</item>
    </izvorni_sadrzaj>
    <derivirana_varijabla naziv="DomainObject.Predmet.OstaliListFormatedWithAdress_1">
      <item>Nataša Ban, Ive Družića 4, 22000 Šibenik</item>
    </derivirana_varijabla>
  </DomainObject.Predmet.OstaliListFormatedWithAdress>
  <DomainObject.Predmet.OstaliListFormatedWithAdressOIB>
    <izvorni_sadrzaj>
      <item>Nataša Ban, OIB 99881876163, Ive Družića 4, 22000 Šibenik</item>
    </izvorni_sadrzaj>
    <derivirana_varijabla naziv="DomainObject.Predmet.OstaliListFormatedWithAdressOIB_1">
      <item>Nataša Ban, OIB 99881876163, Ive Družića 4, 22000 Šibenik</item>
    </derivirana_varijabla>
  </DomainObject.Predmet.OstaliListFormatedWithAdressOIB>
  <DomainObject.Predmet.OstaliListNazivFormated>
    <izvorni_sadrzaj>
      <item>Nataša Ban</item>
    </izvorni_sadrzaj>
    <derivirana_varijabla naziv="DomainObject.Predmet.OstaliListNazivFormated_1">
      <item>Nataša Ban</item>
    </derivirana_varijabla>
  </DomainObject.Predmet.OstaliListNazivFormated>
  <DomainObject.Predmet.OstaliListNazivFormatedOIB>
    <izvorni_sadrzaj>
      <item>Nataša Ban, OIB 99881876163</item>
    </izvorni_sadrzaj>
    <derivirana_varijabla naziv="DomainObject.Predmet.OstaliListNazivFormatedOIB_1">
      <item>Nataša Ban, OIB 99881876163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listopada 2018.</izvorni_sadrzaj>
    <derivirana_varijabla naziv="DomainObject.Datum_1">9. listopada 2018.</derivirana_varijabla>
  </DomainObject.Datum>
  <DomainObject.PoslovniBrojDokumenta>
    <izvorni_sadrzaj/>
    <derivirana_varijabla naziv="DomainObject.PoslovniBrojDokumenta_1"/>
  </DomainObject.PoslovniBrojDokumenta>
  <DomainObject.Predmet.StrankaIDrugi>
    <izvorni_sadrzaj>FINA - Podružnica Šibenik i dr.</izvorni_sadrzaj>
    <derivirana_varijabla naziv="DomainObject.Predmet.StrankaIDrugi_1">FINA - Podružnica Šibenik i dr.</derivirana_varijabla>
  </DomainObject.Predmet.StrankaIDrugi>
  <DomainObject.Predmet.ProtustrankaIDrugi>
    <izvorni_sadrzaj>RIVIJERA hoteli i kampovi d.d.</izvorni_sadrzaj>
    <derivirana_varijabla naziv="DomainObject.Predmet.ProtustrankaIDrugi_1">RIVIJERA hoteli i kampovi d.d.</derivirana_varijabla>
  </DomainObject.Predmet.ProtustrankaIDrugi>
  <DomainObject.Predmet.StrankaIDrugiAdressOIB>
    <izvorni_sadrzaj>FINA - Podružnica Šibenik, OIB 85821130368, Perivoj L. Marune 1, 22000 Šibenik i dr.</izvorni_sadrzaj>
    <derivirana_varijabla naziv="DomainObject.Predmet.StrankaIDrugiAdressOIB_1">FINA - Podružnica Šibenik, OIB 85821130368, Perivoj L. Marune 1, 22000 Šibenik i dr.</derivirana_varijabla>
  </DomainObject.Predmet.StrankaIDrugiAdressOIB>
  <DomainObject.Predmet.ProtustrankaIDrugiAdressOIB>
    <izvorni_sadrzaj>RIVIJERA hoteli i kampovi d.d., OIB 04184053283, Vladimira Nazora 53, 22000 Šibenik</izvorni_sadrzaj>
    <derivirana_varijabla naziv="DomainObject.Predmet.ProtustrankaIDrugiAdressOIB_1">RIVIJERA hoteli i kampovi d.d., OIB 04184053283, Vladimira Nazora 53,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RIVIJERA hoteli i kampovi d.d.</item>
      <item>FINA - Podružnica Šibenik</item>
      <item>Nataša Ban</item>
      <item>Nataša Ban</item>
      <item>AUTO BASTIĆ, društvo s ograničenom odgovornošću za trgovinu i servisiranje automobila</item>
      <item>Hrvatski Telekom d.d.</item>
      <item>HOTEL JADRAN ŠIBENIK dioničko društvo za turizam i ugostiteljstvo</item>
      <item>HOTEL MIRAN PIROVAC dioničko društvo za turizam i ugostiteljstvo</item>
      <item>HOTEL IMPERIAL VODICE dioničko društvo za turizam i ugostiteljstvo</item>
      <item>REGINA društvo s ograničenom odgovornošću za turizam, ugostiteljstvo i poslove turističke agencije</item>
      <item>RIVA SUNCA društvo s ograničenom odgovornošću za usluge</item>
      <item>Ivo Dean</item>
      <item>Radomir Vujović</item>
      <item>Josip Grgić</item>
      <item>Marko Dean</item>
      <item>Nikolina Čoga</item>
      <item>Josip Huljev</item>
      <item>Luiđa Dean</item>
      <item>Demetrio Bauzon</item>
      <item>Joso Vučenović</item>
      <item>TURISTIČKA ZAJEDNICA GRADA VODICA</item>
    </izvorni_sadrzaj>
    <derivirana_varijabla naziv="DomainObject.Predmet.SudioniciListNaziv_1">
      <item>RIVIJERA hoteli i kampovi d.d.</item>
      <item>FINA - Podružnica Šibenik</item>
      <item>Nataša Ban</item>
      <item>Nataša Ban</item>
      <item>AUTO BASTIĆ, društvo s ograničenom odgovornošću za trgovinu i servisiranje automobila</item>
      <item>Hrvatski Telekom d.d.</item>
      <item>HOTEL JADRAN ŠIBENIK dioničko društvo za turizam i ugostiteljstvo</item>
      <item>HOTEL MIRAN PIROVAC dioničko društvo za turizam i ugostiteljstvo</item>
      <item>HOTEL IMPERIAL VODICE dioničko društvo za turizam i ugostiteljstvo</item>
      <item>REGINA društvo s ograničenom odgovornošću za turizam, ugostiteljstvo i poslove turističke agencije</item>
      <item>RIVA SUNCA društvo s ograničenom odgovornošću za usluge</item>
      <item>Ivo Dean</item>
      <item>Radomir Vujović</item>
      <item>Josip Grgić</item>
      <item>Marko Dean</item>
      <item>Nikolina Čoga</item>
      <item>Josip Huljev</item>
      <item>Luiđa Dean</item>
      <item>Demetrio Bauzon</item>
      <item>Joso Vučenović</item>
      <item>TURISTIČKA ZAJEDNICA GRADA VODICA</item>
    </derivirana_varijabla>
  </DomainObject.Predmet.SudioniciListNaziv>
  <DomainObject.Predmet.SudioniciListAdressOIB>
    <izvorni_sadrzaj>
      <item>RIVIJERA hoteli i kampovi d.d., OIB 04184053283, Vladimira Nazora 53,22000 Šibenik</item>
      <item>FINA - Podružnica Šibenik, OIB 85821130368, Perivoj L. Marune 1,22000 Šibenik</item>
      <item>Nataša Ban, OIB 99881876163, Ive Družića 4,22000 Šibenik</item>
      <item>Nataša Ban, OIB 99881876163, Ive Družića 4,22000 Šibenik</item>
      <item>AUTO BASTIĆ, društvo s ograničenom odgovornošću za trgovinu i servisiranje automobila, OIB 66461421746, Magistrala 1 A.,22211 Vodice</item>
      <item>Hrvatski Telekom d.d., OIB 81793146560, Roberta Frangeša Mihanovića 9,10000 Zagreb</item>
      <item>HOTEL JADRAN ŠIBENIK dioničko društvo za turizam i ugostiteljstvo, OIB 47183175939, Vladimira Nazora 53,22000 Šibenik</item>
      <item>HOTEL MIRAN PIROVAC dioničko društvo za turizam i ugostiteljstvo, OIB 67751413631, Vladimira Nazora 53,22000 Šibenik</item>
      <item>HOTEL IMPERIAL VODICE dioničko društvo za turizam i ugostiteljstvo, OIB 06819473304, Vladimira Nazora 53,22000 Šibenik</item>
      <item>REGINA društvo s ograničenom odgovornošću za turizam, ugostiteljstvo i poslove turističke agencije, OIB 00844886215, Vatroslava Lisinskog 2,22211 Vodice</item>
      <item>RIVA SUNCA društvo s ograničenom odgovornošću za usluge, OIB 94337362035, Radićeva 27,10000 Zagreb</item>
      <item>Ivo Dean, OIB 21424615502, Ante Lasan Kabalera 27a,22211 Vodice</item>
      <item>Radomir Vujović, OIB 51700520481, Stjepana Radića 38,22000 Šibenik</item>
      <item>Josip Grgić, OIB 70032876480, Vrankovečka 4c,10000 Zagreb</item>
      <item>Marko Dean, OIB 67160882994, Ante Lasan Kabalera 29,22211 Vodice</item>
      <item>Nikolina Čoga, OIB 26852486449, Zatonskih Žrtava 76a,22215 Zaton</item>
      <item>Josip Huljev, OIB 79134386952, Bože Peričića 34,22000 Šibenik</item>
      <item>Luiđa Dean, OIB 74773214285, Ante Lasan Kabalera 27a,22211 Vodice</item>
      <item>Demetrio Bauzon, OIB 34485604313, Piazza Della Vittoria 44,Gorizia</item>
      <item>Joso Vučenović, OIB 39678983963, Put Jurasa Iii 6,22000 Šibenik</item>
      <item>TURISTIČKA ZAJEDNICA GRADA VODICA, OIB 75072235859, Obala Juričev-cota 10,22211 Vodice</item>
    </izvorni_sadrzaj>
    <derivirana_varijabla naziv="DomainObject.Predmet.SudioniciListAdressOIB_1">
      <item>RIVIJERA hoteli i kampovi d.d., OIB 04184053283, Vladimira Nazora 53,22000 Šibenik</item>
      <item>FINA - Podružnica Šibenik, OIB 85821130368, Perivoj L. Marune 1,22000 Šibenik</item>
      <item>Nataša Ban, OIB 99881876163, Ive Družića 4,22000 Šibenik</item>
      <item>Nataša Ban, OIB 99881876163, Ive Družića 4,22000 Šibenik</item>
      <item>AUTO BASTIĆ, društvo s ograničenom odgovornošću za trgovinu i servisiranje automobila, OIB 66461421746, Magistrala 1 A.,22211 Vodice</item>
      <item>Hrvatski Telekom d.d., OIB 81793146560, Roberta Frangeša Mihanovića 9,10000 Zagreb</item>
      <item>HOTEL JADRAN ŠIBENIK dioničko društvo za turizam i ugostiteljstvo, OIB 47183175939, Vladimira Nazora 53,22000 Šibenik</item>
      <item>HOTEL MIRAN PIROVAC dioničko društvo za turizam i ugostiteljstvo, OIB 67751413631, Vladimira Nazora 53,22000 Šibenik</item>
      <item>HOTEL IMPERIAL VODICE dioničko društvo za turizam i ugostiteljstvo, OIB 06819473304, Vladimira Nazora 53,22000 Šibenik</item>
      <item>REGINA društvo s ograničenom odgovornošću za turizam, ugostiteljstvo i poslove turističke agencije, OIB 00844886215, Vatroslava Lisinskog 2,22211 Vodice</item>
      <item>RIVA SUNCA društvo s ograničenom odgovornošću za usluge, OIB 94337362035, Radićeva 27,10000 Zagreb</item>
      <item>Ivo Dean, OIB 21424615502, Ante Lasan Kabalera 27a,22211 Vodice</item>
      <item>Radomir Vujović, OIB 51700520481, Stjepana Radića 38,22000 Šibenik</item>
      <item>Josip Grgić, OIB 70032876480, Vrankovečka 4c,10000 Zagreb</item>
      <item>Marko Dean, OIB 67160882994, Ante Lasan Kabalera 29,22211 Vodice</item>
      <item>Nikolina Čoga, OIB 26852486449, Zatonskih Žrtava 76a,22215 Zaton</item>
      <item>Josip Huljev, OIB 79134386952, Bože Peričića 34,22000 Šibenik</item>
      <item>Luiđa Dean, OIB 74773214285, Ante Lasan Kabalera 27a,22211 Vodice</item>
      <item>Demetrio Bauzon, OIB 34485604313, Piazza Della Vittoria 44,Gorizia</item>
      <item>Joso Vučenović, OIB 39678983963, Put Jurasa Iii 6,22000 Šibenik</item>
      <item>TURISTIČKA ZAJEDNICA GRADA VODICA, OIB 75072235859, Obala Juričev-cota 10,22211 Vodice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04184053283</item>
      <item>, OIB 85821130368</item>
      <item>, OIB 99881876163</item>
      <item>, OIB 99881876163</item>
      <item>, OIB 66461421746</item>
      <item>, OIB 81793146560</item>
      <item>, OIB 47183175939</item>
      <item>, OIB 67751413631</item>
      <item>, OIB 06819473304</item>
      <item>, OIB 00844886215</item>
      <item>, OIB 94337362035</item>
      <item>, OIB 21424615502</item>
      <item>, OIB 51700520481</item>
      <item>, OIB 70032876480</item>
      <item>, OIB 67160882994</item>
      <item>, OIB 26852486449</item>
      <item>, OIB 79134386952</item>
      <item>, OIB 74773214285</item>
      <item>, OIB 34485604313</item>
      <item>, OIB 39678983963</item>
      <item>, OIB 75072235859</item>
    </izvorni_sadrzaj>
    <derivirana_varijabla naziv="DomainObject.Predmet.SudioniciListNazivOIB_1">
      <item>, OIB 04184053283</item>
      <item>, OIB 85821130368</item>
      <item>, OIB 99881876163</item>
      <item>, OIB 99881876163</item>
      <item>, OIB 66461421746</item>
      <item>, OIB 81793146560</item>
      <item>, OIB 47183175939</item>
      <item>, OIB 67751413631</item>
      <item>, OIB 06819473304</item>
      <item>, OIB 00844886215</item>
      <item>, OIB 94337362035</item>
      <item>, OIB 21424615502</item>
      <item>, OIB 51700520481</item>
      <item>, OIB 70032876480</item>
      <item>, OIB 67160882994</item>
      <item>, OIB 26852486449</item>
      <item>, OIB 79134386952</item>
      <item>, OIB 74773214285</item>
      <item>, OIB 34485604313</item>
      <item>, OIB 39678983963</item>
      <item>, OIB 75072235859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Ivica Matas, OIB 98549799157, Put Gimnazije 55 Šibenik</item>
    </izvorni_sadrzaj>
    <derivirana_varijabla naziv="DomainObject.Predmet.StecajniUpraviteljiListAddressOIB_1">
      <item>Ivica Matas, OIB 98549799157, Put Gimnazije 55 Šibenik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23. kolovoza 2018.</izvorni_sadrzaj>
    <derivirana_varijabla naziv="DomainObject.Predmet.DatumZadnjeOdrzaneSudskeRadnje_1">23. kolovoza 2018.</derivirana_varijabla>
  </DomainObject.Predmet.DatumZadnjeOdrzaneSudskeRadnje>
  <DomainObject.PredzadnjaOdlukaIzPredmeta.DatumDonosenjaOdluke>
    <izvorni_sadrzaj>2. listopada 2018.</izvorni_sadrzaj>
    <derivirana_varijabla naziv="DomainObject.PredzadnjaOdlukaIzPredmeta.DatumDonosenjaOdluke_1">2. listopada 2018.</derivirana_varijabla>
  </DomainObject.PredzadnjaOdlukaIzPredmeta.DatumDonosenjaOdluke>
  <DomainObject.PredzadnjaOdlukaIzPredmeta.Oznaka>
    <izvorni_sadrzaj>St-1081/2016-248</izvorni_sadrzaj>
    <derivirana_varijabla naziv="DomainObject.PredzadnjaOdlukaIzPredmeta.Oznaka_1">St-1081/2016-248</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E57243D-361A-4E8F-8DED-213DB2E4707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1075</properties:Words>
  <properties:Characters>5918</properties:Characters>
  <properties:Lines>141</properties:Lines>
  <properties:Paragraphs>41</properties:Paragraphs>
  <properties:TotalTime>28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1 St-46/13-5</vt:lpstr>
    </vt:vector>
  </properties:TitlesOfParts>
  <properties:LinksUpToDate>false</properties:LinksUpToDate>
  <properties:CharactersWithSpaces>7107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2018-10-09T10:27:00Z</dcterms:created>
  <dc:creator>wsadmin</dc:creator>
  <cp:lastModifiedBy>Ana Markač</cp:lastModifiedBy>
  <cp:lastPrinted>2017-11-16T08:44:00Z</cp:lastPrinted>
  <dcterms:modified xmlns:xsi="http://www.w3.org/2001/XMLSchema-instance" xsi:type="dcterms:W3CDTF">2018-10-09T12:48:00Z</dcterms:modified>
  <cp:revision>8</cp:revision>
  <dc:title>1 St-46/13-5</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(St-1081-16- dopuna tablice osporenih tražbina -mirenje 9.10.2018docx.docx)</vt:lpwstr>
  </prop:property>
  <prop:property name="CC_coloring" pid="4" fmtid="{D5CDD505-2E9C-101B-9397-08002B2CF9AE}">
    <vt:bool>false</vt:bool>
  </prop:property>
  <prop:property name="BrojStranica" pid="5" fmtid="{D5CDD505-2E9C-101B-9397-08002B2CF9AE}">
    <vt:i4>3</vt:i4>
  </prop:property>
</prop:Properties>
</file>