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d1cb" w14:paraId="9ead1cb" w:rsidRDefault="00E65FC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5FC9" w:rsidP="00E65FC9" w:rsidR="00AE649C">
      <w:pPr>
        <w:pStyle w:val="Bezproreda"/>
      </w:pPr>
      <w:r>
        <w:t xml:space="preserve">     Republika Hrvatska</w:t>
      </w:r>
    </w:p>
    <w:p w:rsidRDefault="00E65FC9" w:rsidP="00E65FC9" w:rsidR="00E65FC9">
      <w:pPr>
        <w:pStyle w:val="Bezproreda"/>
      </w:pPr>
      <w:r>
        <w:t>Trgovački sud u Bjelovaru</w:t>
      </w:r>
    </w:p>
    <w:p w:rsidRDefault="00E65FC9" w:rsidP="00E65FC9" w:rsidR="00E65FC9" w:rsidRPr="00B76F3C">
      <w:pPr>
        <w:pStyle w:val="Bezproreda"/>
      </w:pPr>
      <w:r>
        <w:t xml:space="preserve">Bjelovar, Dr. I: </w:t>
      </w:r>
      <w:proofErr w:type="spellStart"/>
      <w:r>
        <w:t>Lebovića</w:t>
      </w:r>
      <w:proofErr w:type="spellEnd"/>
      <w:r>
        <w:t xml:space="preserve"> 42.</w:t>
      </w:r>
    </w:p>
    <w:p w:rsidRDefault="00E65FC9" w:rsidP="00E65FC9" w:rsidR="00E65FC9">
      <w:pPr>
        <w:ind w:firstLine="708" w:left="4956"/>
      </w:pPr>
      <w:r>
        <w:t>Poslovni broj: 1 St-480/2017-13</w:t>
      </w:r>
    </w:p>
    <w:p w:rsidRDefault="00E65FC9" w:rsidP="00E65FC9" w:rsidR="00E65FC9">
      <w:pPr>
        <w:jc w:val="center"/>
      </w:pPr>
      <w:r>
        <w:t>R E P U B L I K A    H R V A T S K A</w:t>
      </w:r>
    </w:p>
    <w:p w:rsidRDefault="00E65FC9" w:rsidP="00E65FC9" w:rsidR="00E65FC9">
      <w:pPr>
        <w:pStyle w:val="Bezproreda"/>
        <w:jc w:val="center"/>
      </w:pPr>
      <w:r>
        <w:t>R J E Š E N J E</w:t>
      </w:r>
    </w:p>
    <w:p w:rsidRDefault="00E65FC9" w:rsidP="00E65FC9" w:rsidR="00E65FC9">
      <w:pPr>
        <w:pStyle w:val="Bezproreda"/>
        <w:jc w:val="center"/>
      </w:pPr>
    </w:p>
    <w:p w:rsidRDefault="00E65FC9" w:rsidP="00E65FC9" w:rsidR="00E65FC9">
      <w:pPr>
        <w:pStyle w:val="Bezproreda"/>
        <w:ind w:firstLine="708"/>
      </w:pPr>
      <w:r>
        <w:t xml:space="preserve">Trgovački sud u Bjelovaru, po sucu Branki Pleskalt, u stečajnom postupku nad dužnikom  </w:t>
      </w:r>
      <w:proofErr w:type="spellStart"/>
      <w:r>
        <w:t>UGO.BAR</w:t>
      </w:r>
      <w:proofErr w:type="spellEnd"/>
      <w:r>
        <w:t xml:space="preserve"> j.d.o.o. za ugostiteljstvo, trgovinu i usluge Lijevi </w:t>
      </w:r>
      <w:proofErr w:type="spellStart"/>
      <w:r>
        <w:t>Dubrovčak</w:t>
      </w:r>
      <w:proofErr w:type="spellEnd"/>
      <w:r>
        <w:t xml:space="preserve">, Savska 16, OIB: 25838899150, 19.  prosinca  2017. </w:t>
      </w:r>
    </w:p>
    <w:p w:rsidRDefault="00E65FC9" w:rsidP="00E65FC9" w:rsidR="00E65FC9">
      <w:pPr>
        <w:pStyle w:val="Bezproreda"/>
      </w:pPr>
    </w:p>
    <w:p w:rsidRDefault="00E65FC9" w:rsidP="00E65FC9" w:rsidR="00E65FC9">
      <w:pPr>
        <w:pStyle w:val="Bezproreda"/>
        <w:jc w:val="center"/>
      </w:pPr>
      <w:r>
        <w:t>r i j e š i o    j e</w:t>
      </w:r>
    </w:p>
    <w:p w:rsidRDefault="00E65FC9" w:rsidP="00E65FC9" w:rsidR="00E65FC9">
      <w:pPr>
        <w:pStyle w:val="Bezproreda"/>
      </w:pPr>
    </w:p>
    <w:p w:rsidRDefault="00E65FC9" w:rsidP="00E65FC9" w:rsidR="00E65FC9">
      <w:pPr>
        <w:pStyle w:val="Bezproreda"/>
        <w:ind w:firstLine="708"/>
      </w:pPr>
      <w:r>
        <w:t xml:space="preserve"> Razrješava se dužnosti privremena stečajna upraviteljica  Iva </w:t>
      </w:r>
      <w:proofErr w:type="spellStart"/>
      <w:r>
        <w:t>Petanjek</w:t>
      </w:r>
      <w:proofErr w:type="spellEnd"/>
      <w:r>
        <w:t xml:space="preserve"> iz Zagreba, Trg I. Kukuljevića 9, OIB: 70764524701,  imenovana rješenjem ovog suda </w:t>
      </w:r>
      <w:proofErr w:type="spellStart"/>
      <w:r>
        <w:t>posl</w:t>
      </w:r>
      <w:proofErr w:type="spellEnd"/>
      <w:r>
        <w:t>. br. 1 St-480/2017-8 od 13. studenog 2017.</w:t>
      </w:r>
    </w:p>
    <w:p w:rsidRDefault="00E65FC9" w:rsidP="00E65FC9" w:rsidR="00E65FC9">
      <w:pPr>
        <w:pStyle w:val="Bezproreda"/>
      </w:pPr>
    </w:p>
    <w:p w:rsidRDefault="00E65FC9" w:rsidP="00E65FC9" w:rsidR="00E65FC9">
      <w:pPr>
        <w:pStyle w:val="Bezproreda"/>
        <w:jc w:val="center"/>
      </w:pPr>
      <w:r>
        <w:t>Obrazloženje</w:t>
      </w:r>
    </w:p>
    <w:p w:rsidRDefault="00E65FC9" w:rsidP="00E65FC9" w:rsidR="00E65FC9">
      <w:pPr>
        <w:pStyle w:val="Bezproreda"/>
        <w:jc w:val="center"/>
      </w:pPr>
    </w:p>
    <w:p w:rsidRDefault="00E65FC9" w:rsidP="00E65FC9" w:rsidR="00E65FC9">
      <w:pPr>
        <w:pStyle w:val="Bezproreda"/>
        <w:ind w:firstLine="708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St-480/2017-8  od 13. studenog 2017. godine imenovana je privremena stečajna upraviteljica Iva </w:t>
      </w:r>
      <w:proofErr w:type="spellStart"/>
      <w:r>
        <w:t>Petanjek</w:t>
      </w:r>
      <w:proofErr w:type="spellEnd"/>
      <w:r>
        <w:t xml:space="preserve"> iz Zagreba, Trg I. Kukuljevića 9, OIB: 70764524701,  radi utvrđivanja uvjeta za otvaranje stečajnog postupka  nad dužnikom </w:t>
      </w:r>
      <w:proofErr w:type="spellStart"/>
      <w:r>
        <w:t>UGO.BAR</w:t>
      </w:r>
      <w:proofErr w:type="spellEnd"/>
      <w:r>
        <w:t xml:space="preserve"> j.d.o.o. za ugostiteljstvo, trgovinu i usluge Lijevi </w:t>
      </w:r>
      <w:proofErr w:type="spellStart"/>
      <w:r>
        <w:t>Dubrovčak</w:t>
      </w:r>
      <w:proofErr w:type="spellEnd"/>
      <w:r>
        <w:t>, Savska 16, OIB: 25838899150.</w:t>
      </w:r>
    </w:p>
    <w:p w:rsidRDefault="00E65FC9" w:rsidP="00E65FC9" w:rsidR="00E65FC9">
      <w:pPr>
        <w:pStyle w:val="Bezproreda"/>
      </w:pPr>
    </w:p>
    <w:p w:rsidRDefault="00E65FC9" w:rsidP="00E65FC9" w:rsidR="00E65FC9">
      <w:pPr>
        <w:pStyle w:val="Bezproreda"/>
        <w:ind w:firstLine="708"/>
      </w:pPr>
      <w:r>
        <w:t xml:space="preserve">Dana 24. studenog 2017. godine ovaj sud zaprimio je podnesak privremene stečajne upraviteljice Ive </w:t>
      </w:r>
      <w:proofErr w:type="spellStart"/>
      <w:r>
        <w:t>Petanjek</w:t>
      </w:r>
      <w:proofErr w:type="spellEnd"/>
      <w:r>
        <w:t xml:space="preserve"> iz Zagreba,  koja  predlaže da je sud razriješi dužnosti privremene stečajne upraviteljice, budući  je Ministarstvu pravosuđa podnijela zahtjev za brisanje sa liste stečajnih upravitelja za područje nadležnosti Trgovačkog suda u Bjelovaru obzirom na opterećenost drugim stečajnim postupcima.</w:t>
      </w:r>
    </w:p>
    <w:p w:rsidRDefault="00E65FC9" w:rsidP="00E65FC9" w:rsidR="00E65FC9">
      <w:pPr>
        <w:pStyle w:val="Bezproreda"/>
        <w:ind w:firstLine="708"/>
      </w:pPr>
    </w:p>
    <w:p w:rsidRDefault="00E65FC9" w:rsidP="00E65FC9" w:rsidR="00E65FC9">
      <w:pPr>
        <w:pStyle w:val="Bezproreda"/>
        <w:ind w:firstLine="708"/>
      </w:pPr>
      <w:r>
        <w:t>Stoga je sud zahtjevu udovoljio i riješio kao u izreci ovog rješenja.</w:t>
      </w:r>
    </w:p>
    <w:p w:rsidRDefault="00E65FC9" w:rsidP="00E65FC9" w:rsidR="00E65FC9">
      <w:pPr>
        <w:pStyle w:val="Bezproreda"/>
      </w:pPr>
    </w:p>
    <w:p w:rsidRDefault="00E65FC9" w:rsidP="00E65FC9" w:rsidR="00E65FC9">
      <w:pPr>
        <w:pStyle w:val="Bezproreda"/>
        <w:ind w:firstLine="708"/>
      </w:pPr>
      <w:r>
        <w:t>U Bjelovaru 19. prosinca  2017.</w:t>
      </w:r>
    </w:p>
    <w:p w:rsidRDefault="00E65FC9" w:rsidP="00E65FC9" w:rsidR="00E65F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E65FC9" w:rsidP="00E65FC9" w:rsidR="00E65F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</w:t>
      </w:r>
      <w:r>
        <w:t>v.r.</w:t>
      </w:r>
    </w:p>
    <w:p w:rsidRDefault="00E65FC9" w:rsidP="00E65FC9" w:rsidR="00E65FC9">
      <w:pPr>
        <w:pStyle w:val="Bezproreda"/>
      </w:pPr>
    </w:p>
    <w:p w:rsidRDefault="00E65FC9" w:rsidP="00E65FC9" w:rsidR="00E65F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E65FC9" w:rsidP="00E65FC9" w:rsidR="00E65F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E65FC9" w:rsidP="00E65FC9" w:rsidR="00E65FC9">
      <w:pPr>
        <w:pStyle w:val="Bezproreda"/>
      </w:pPr>
    </w:p>
    <w:p w:rsidRDefault="00E65FC9" w:rsidP="00E65FC9" w:rsidR="00E65FC9">
      <w:pPr>
        <w:pStyle w:val="Bezproreda"/>
      </w:pPr>
    </w:p>
    <w:p w:rsidRDefault="00E65FC9" w:rsidP="00E65FC9" w:rsidR="00AE649C" w:rsidRPr="00B76F3C">
      <w:pPr>
        <w:pStyle w:val="Bezproreda"/>
        <w:ind w:firstLine="708"/>
      </w:pPr>
      <w:r>
        <w:t xml:space="preserve">Pouka o pravnom lijeku:  protiv ovog rješenja pristoji pravo žalbe u roku od 8 dana od dana dostave rješenja, s tim da se dostava smatra obavljenom istekom osmog dana od dana objave rješenja na mrežnoj </w:t>
      </w:r>
      <w:r>
        <w:t>stranici e-oglasne ploče sudova.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FC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698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St-480/2017-13</izvorni_sadrzaj>
    <derivirana_varijabla naziv="DomainObject.Oznaka_1">St-480/2017-13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UGO.BAR j.d.o.o. za ugostiteljstvo, trgovinu i usluge</izvorni_sadrzaj>
    <derivirana_varijabla naziv="DomainObject.Predmet.ProtustrankaFormated_1">  UGO.BAR j.d.o.o. za ugostiteljstvo, trgovinu i usluge</derivirana_varijabla>
  </DomainObject.Predmet.ProtustrankaFormated>
  <DomainObject.Predmet.ProtustrankaFormatedOIB>
    <izvorni_sadrzaj>  UGO.BAR j.d.o.o. za ugostiteljstvo, trgovinu i usluge, OIB 25838899150</izvorni_sadrzaj>
    <derivirana_varijabla naziv="DomainObject.Predmet.ProtustrankaFormatedOIB_1">  UGO.BAR j.d.o.o. za ugostiteljstvo, trgovinu i usluge, OIB 25838899150</derivirana_varijabla>
  </DomainObject.Predmet.ProtustrankaFormatedOIB>
  <DomainObject.Predmet.ProtustrankaFormatedWithAdress>
    <izvorni_sadrzaj> UGO.BAR j.d.o.o. za ugostiteljstvo, trgovinu i usluge, Savska 16, 10310 Lijevi Dubrovčak</izvorni_sadrzaj>
    <derivirana_varijabla naziv="DomainObject.Predmet.ProtustrankaFormatedWithAdress_1"> UGO.BAR j.d.o.o. za ugostiteljstvo, trgovinu i usluge, Savska 16, 10310 Lijevi Dubrovčak</derivirana_varijabla>
  </DomainObject.Predmet.ProtustrankaFormatedWithAdress>
  <DomainObject.Predmet.ProtustrankaFormatedWithAdressOIB>
    <izvorni_sadrzaj> UGO.BAR j.d.o.o. za ugostiteljstvo, trgovinu i usluge, OIB 25838899150, Savska 16, 10310 Lijevi Dubrovčak</izvorni_sadrzaj>
    <derivirana_varijabla naziv="DomainObject.Predmet.ProtustrankaFormatedWithAdressOIB_1"> UGO.BAR j.d.o.o. za ugostiteljstvo, trgovinu i usluge, OIB 25838899150, Savska 16, 10310 Lijevi Dubrovčak</derivirana_varijabla>
  </DomainObject.Predmet.ProtustrankaFormatedWithAdressOIB>
  <DomainObject.Predmet.ProtustrankaWithAdress>
    <izvorni_sadrzaj>UGO.BAR j.d.o.o. za ugostiteljstvo, trgovinu i usluge Savska 16, 10310 Lijevi Dubrovčak</izvorni_sadrzaj>
    <derivirana_varijabla naziv="DomainObject.Predmet.ProtustrankaWithAdress_1">UGO.BAR j.d.o.o. za ugostiteljstvo, trgovinu i usluge Savska 16, 10310 Lijevi Dubrovčak</derivirana_varijabla>
  </DomainObject.Predmet.ProtustrankaWithAdress>
  <DomainObject.Predmet.ProtustrankaWithAdressOIB>
    <izvorni_sadrzaj>UGO.BAR j.d.o.o. za ugostiteljstvo, trgovinu i usluge, OIB 25838899150, Savska 16, 10310 Lijevi Dubrovčak</izvorni_sadrzaj>
    <derivirana_varijabla naziv="DomainObject.Predmet.ProtustrankaWithAdressOIB_1">UGO.BAR j.d.o.o. za ugostiteljstvo, trgovinu i usluge, OIB 25838899150, Savska 16, 10310 Lijevi Dubrovčak</derivirana_varijabla>
  </DomainObject.Predmet.ProtustrankaWithAdressOIB>
  <DomainObject.Predmet.ProtustrankaNazivFormated>
    <izvorni_sadrzaj>UGO.BAR j.d.o.o. za ugostiteljstvo, trgovinu i usluge</izvorni_sadrzaj>
    <derivirana_varijabla naziv="DomainObject.Predmet.ProtustrankaNazivFormated_1">UGO.BAR j.d.o.o. za ugostiteljstvo, trgovinu i usluge</derivirana_varijabla>
  </DomainObject.Predmet.ProtustrankaNazivFormated>
  <DomainObject.Predmet.ProtustrankaNazivFormatedOIB>
    <izvorni_sadrzaj>UGO.BAR j.d.o.o. za ugostiteljstvo, trgovinu i usluge, OIB 25838899150</izvorni_sadrzaj>
    <derivirana_varijabla naziv="DomainObject.Predmet.ProtustrankaNazivFormatedOIB_1">UGO.BAR j.d.o.o. za ugostiteljstvo, trgovinu i usluge, OIB 25838899150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UGO.BAR j.d.o.o. za ugostiteljstvo, trgovinu i usluge</item>
    </izvorni_sadrzaj>
    <derivirana_varijabla naziv="DomainObject.Predmet.ProtuStrankaListFormated_1">
      <item>UGO.BAR j.d.o.o. za ugostiteljstvo, trgovinu i usluge</item>
    </derivirana_varijabla>
  </DomainObject.Predmet.ProtuStrankaListFormated>
  <DomainObject.Predmet.ProtuStrankaListFormatedOIB>
    <izvorni_sadrzaj>
      <item>UGO.BAR j.d.o.o. za ugostiteljstvo, trgovinu i usluge, OIB 25838899150</item>
    </izvorni_sadrzaj>
    <derivirana_varijabla naziv="DomainObject.Predmet.ProtuStrankaListFormatedOIB_1">
      <item>UGO.BAR j.d.o.o. za ugostiteljstvo, trgovinu i usluge, OIB 25838899150</item>
    </derivirana_varijabla>
  </DomainObject.Predmet.ProtuStrankaListFormatedOIB>
  <DomainObject.Predmet.ProtuStrankaListFormatedWithAdress>
    <izvorni_sadrzaj>
      <item>UGO.BAR j.d.o.o. za ugostiteljstvo, trgovinu i usluge, Savska 16, 10310 Lijevi Dubrovčak</item>
    </izvorni_sadrzaj>
    <derivirana_varijabla naziv="DomainObject.Predmet.ProtuStrankaListFormatedWithAdress_1">
      <item>UGO.BAR j.d.o.o. za ugostiteljstvo, trgovinu i usluge, Savska 16, 10310 Lijevi Dubrovčak</item>
    </derivirana_varijabla>
  </DomainObject.Predmet.ProtuStrankaListFormatedWithAdress>
  <DomainObject.Predmet.ProtuStrankaListFormatedWithAdressOIB>
    <izvorni_sadrzaj>
      <item>UGO.BAR j.d.o.o. za ugostiteljstvo, trgovinu i usluge, OIB 25838899150, Savska 16, 10310 Lijevi Dubrovčak</item>
    </izvorni_sadrzaj>
    <derivirana_varijabla naziv="DomainObject.Predmet.ProtuStrankaListFormatedWithAdressOIB_1">
      <item>UGO.BAR j.d.o.o. za ugostiteljstvo, trgovinu i usluge, OIB 25838899150, Savska 16, 10310 Lijevi Dubrovčak</item>
    </derivirana_varijabla>
  </DomainObject.Predmet.ProtuStrankaListFormatedWithAdressOIB>
  <DomainObject.Predmet.ProtuStrankaListNazivFormated>
    <izvorni_sadrzaj>
      <item>UGO.BAR j.d.o.o. za ugostiteljstvo, trgovinu i usluge</item>
    </izvorni_sadrzaj>
    <derivirana_varijabla naziv="DomainObject.Predmet.ProtuStrankaListNazivFormated_1">
      <item>UGO.BAR j.d.o.o. za ugostiteljstvo, trgovinu i usluge</item>
    </derivirana_varijabla>
  </DomainObject.Predmet.ProtuStrankaListNazivFormated>
  <DomainObject.Predmet.ProtuStrankaListNazivFormatedOIB>
    <izvorni_sadrzaj>
      <item>UGO.BAR j.d.o.o. za ugostiteljstvo, trgovinu i usluge, OIB 25838899150</item>
    </izvorni_sadrzaj>
    <derivirana_varijabla naziv="DomainObject.Predmet.ProtuStrankaListNazivFormatedOIB_1">
      <item>UGO.BAR j.d.o.o. za ugostiteljstvo, trgovinu i usluge, OIB 25838899150</item>
    </derivirana_varijabla>
  </DomainObject.Predmet.ProtuStrankaListNazivFormatedOIB>
  <DomainObject.Predmet.OstaliListFormated>
    <izvorni_sadrzaj>
      <item>Miro Barec</item>
    </izvorni_sadrzaj>
    <derivirana_varijabla naziv="DomainObject.Predmet.OstaliListFormated_1">
      <item>Miro Barec</item>
    </derivirana_varijabla>
  </DomainObject.Predmet.OstaliListFormated>
  <DomainObject.Predmet.OstaliListFormatedOIB>
    <izvorni_sadrzaj>
      <item>Miro Barec, OIB 86202428150</item>
    </izvorni_sadrzaj>
    <derivirana_varijabla naziv="DomainObject.Predmet.OstaliListFormatedOIB_1">
      <item>Miro Barec, OIB 86202428150</item>
    </derivirana_varijabla>
  </DomainObject.Predmet.OstaliListFormatedOIB>
  <DomainObject.Predmet.OstaliListFormatedWithAdress>
    <izvorni_sadrzaj>
      <item>Miro Barec, Savska 17, 10310 Lijevi Dubrovčak</item>
    </izvorni_sadrzaj>
    <derivirana_varijabla naziv="DomainObject.Predmet.OstaliListFormatedWithAdress_1">
      <item>Miro Barec, Savska 17, 10310 Lijevi Dubrovčak</item>
    </derivirana_varijabla>
  </DomainObject.Predmet.OstaliListFormatedWithAdress>
  <DomainObject.Predmet.OstaliListFormatedWithAdressOIB>
    <izvorni_sadrzaj>
      <item>Miro Barec, OIB 86202428150, Savska 17, 10310 Lijevi Dubrovčak</item>
    </izvorni_sadrzaj>
    <derivirana_varijabla naziv="DomainObject.Predmet.OstaliListFormatedWithAdressOIB_1">
      <item>Miro Barec, OIB 86202428150, Savska 17, 10310 Lijevi Dubrovčak</item>
    </derivirana_varijabla>
  </DomainObject.Predmet.OstaliListFormatedWithAdressOIB>
  <DomainObject.Predmet.OstaliListNazivFormated>
    <izvorni_sadrzaj>
      <item>Miro Barec</item>
    </izvorni_sadrzaj>
    <derivirana_varijabla naziv="DomainObject.Predmet.OstaliListNazivFormated_1">
      <item>Miro Barec</item>
    </derivirana_varijabla>
  </DomainObject.Predmet.OstaliListNazivFormated>
  <DomainObject.Predmet.OstaliListNazivFormatedOIB>
    <izvorni_sadrzaj>
      <item>Miro Barec, OIB 86202428150</item>
    </izvorni_sadrzaj>
    <derivirana_varijabla naziv="DomainObject.Predmet.OstaliListNazivFormatedOIB_1">
      <item>Miro Barec, OIB 86202428150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St-480/2017-13</izvorni_sadrzaj>
    <derivirana_varijabla naziv="DomainObject.PoslovniBrojDokumenta_1">St-480/2017-13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UGO.BAR j.d.o.o. za ugostiteljstvo, trgovinu i usluge</izvorni_sadrzaj>
    <derivirana_varijabla naziv="DomainObject.Predmet.ProtustrankaIDrugi_1">UGO.BAR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UGO.BAR j.d.o.o. za ugostiteljstvo, trgovinu i usluge, OIB 25838899150, Savska 16, 10310 Lijevi Dubrovčak</izvorni_sadrzaj>
    <derivirana_varijabla naziv="DomainObject.Predmet.ProtustrankaIDrugiAdressOIB_1">UGO.BAR j.d.o.o. za ugostiteljstvo, trgovinu i usluge, OIB 25838899150,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UGO.BAR j.d.o.o. za ugostiteljstvo, trgovinu i usluge</item>
      <item>FINA Regionalni centar Zagreb</item>
      <item>Miro Barec</item>
    </izvorni_sadrzaj>
    <derivirana_varijabla naziv="DomainObject.Predmet.SudioniciListNaziv_1">
      <item>UGO.BAR j.d.o.o. za ugostiteljstvo, trgovinu i usluge</item>
      <item>FINA Regionalni centar Zagreb</item>
      <item>Miro Barec</item>
    </derivirana_varijabla>
  </DomainObject.Predmet.SudioniciListNaziv>
  <DomainObject.Predmet.SudioniciListAdressOIB>
    <izvorni_sadrzaj>
      <item>UGO.BAR j.d.o.o. za ugostiteljstvo, trgovinu i usluge, OIB 25838899150, Savska 16,10310 Lijevi Dubrovčak</item>
      <item>FINA Regionalni centar Zagreb, OIB 85821130368, Trg svibanjskih žrtava 1995. br. 1,10000 Zagreb</item>
      <item>Miro Barec, OIB 86202428150, Savska 17,10310 Lijevi Dubrovčak</item>
    </izvorni_sadrzaj>
    <derivirana_varijabla naziv="DomainObject.Predmet.SudioniciListAdressOIB_1">
      <item>UGO.BAR j.d.o.o. za ugostiteljstvo, trgovinu i usluge, OIB 25838899150, Savska 16,10310 Lijevi Dubrovčak</item>
      <item>FINA Regionalni centar Zagreb, OIB 85821130368, Trg svibanjskih žrtava 1995. br. 1,10000 Zagreb</item>
      <item>Miro Barec, OIB 86202428150,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D70745-883D-43DC-8899-692605757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1491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2017-12-19T11:43:00Z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St-480/2017-13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