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acf4" w14:paraId="25eacf4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967F00">
        <w:rPr>
          <w:rFonts w:cs="Times New Roman" w:hAnsi="Times New Roman" w:ascii="Times New Roman"/>
          <w:sz w:val="24"/>
          <w:szCs w:val="24"/>
        </w:rPr>
        <w:t>Poslovni broj: Sp-7</w:t>
      </w:r>
      <w:r w:rsidR="00D512CE">
        <w:rPr>
          <w:rFonts w:cs="Times New Roman" w:hAnsi="Times New Roman" w:ascii="Times New Roman"/>
          <w:sz w:val="24"/>
          <w:szCs w:val="24"/>
        </w:rPr>
        <w:t>/</w:t>
      </w:r>
      <w:r w:rsidRPr="00DF0AFB">
        <w:rPr>
          <w:rFonts w:cs="Times New Roman" w:hAnsi="Times New Roman" w:ascii="Times New Roman"/>
          <w:sz w:val="24"/>
          <w:szCs w:val="24"/>
        </w:rPr>
        <w:t>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967F00">
        <w:rPr>
          <w:rFonts w:cs="Times New Roman" w:hAnsi="Times New Roman" w:ascii="Times New Roman"/>
          <w:sz w:val="24"/>
          <w:szCs w:val="24"/>
        </w:rPr>
        <w:t>VLADIMIR POLIĆ iz Splita, Marina Držića 25, OIB: 59835330267</w:t>
      </w:r>
      <w:r w:rsidR="00C72AEE">
        <w:rPr>
          <w:rFonts w:cs="Times New Roman" w:hAnsi="Times New Roman" w:ascii="Times New Roman"/>
          <w:sz w:val="24"/>
          <w:szCs w:val="24"/>
        </w:rPr>
        <w:t xml:space="preserve">, </w:t>
      </w:r>
      <w:r w:rsidR="00DF0AFB" w:rsidRPr="00DF0AFB">
        <w:rPr>
          <w:rFonts w:cs="Times New Roman" w:hAnsi="Times New Roman" w:ascii="Times New Roman"/>
          <w:sz w:val="24"/>
          <w:szCs w:val="24"/>
        </w:rPr>
        <w:t>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7338B4" w:rsidP="007338B4" w:rsidR="009A7988" w:rsidRPr="00DF0AFB">
      <w:pPr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>P O Z I V</w:t>
      </w:r>
    </w:p>
    <w:p w:rsidRDefault="009A7988" w:rsidP="007338B4" w:rsidR="009A7988" w:rsidRPr="00DF0AF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B26FDF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967F00">
        <w:rPr>
          <w:rFonts w:cs="Times New Roman" w:hAnsi="Times New Roman" w:ascii="Times New Roman"/>
          <w:b/>
          <w:sz w:val="24"/>
          <w:szCs w:val="24"/>
        </w:rPr>
        <w:t>5.svibnja  2017.g. u 9</w:t>
      </w:r>
      <w:r w:rsidR="00D512CE">
        <w:rPr>
          <w:rFonts w:cs="Times New Roman" w:hAnsi="Times New Roman" w:ascii="Times New Roman"/>
          <w:b/>
          <w:sz w:val="24"/>
          <w:szCs w:val="24"/>
        </w:rPr>
        <w:t>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A003DC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967F00" w:rsidP="00967F00" w:rsidR="00967F00" w:rsidRPr="00967F00">
      <w:pPr>
        <w:numPr>
          <w:ilvl w:val="0"/>
          <w:numId w:val="1"/>
        </w:numPr>
        <w:tabs>
          <w:tab w:pos="923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67F00">
        <w:rPr>
          <w:rFonts w:cs="Times New Roman" w:hAnsi="Times New Roman" w:ascii="Times New Roman"/>
          <w:sz w:val="24"/>
          <w:szCs w:val="24"/>
        </w:rPr>
        <w:t>EOS Matrix d.o.o. Horvatova 82, Zagreb, OIB: 76674680107</w:t>
      </w:r>
    </w:p>
    <w:p w:rsidRDefault="00967F00" w:rsidP="00967F00" w:rsidR="00967F00">
      <w:pPr>
        <w:pStyle w:val="Odlomakpopisa"/>
        <w:numPr>
          <w:ilvl w:val="0"/>
          <w:numId w:val="1"/>
        </w:numPr>
        <w:tabs>
          <w:tab w:pos="923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67F00">
        <w:rPr>
          <w:rFonts w:cs="Times New Roman" w:hAnsi="Times New Roman" w:ascii="Times New Roman"/>
          <w:sz w:val="24"/>
          <w:szCs w:val="24"/>
        </w:rPr>
        <w:t>PBZ d.d., Račkog 6, Zagreb, OIB: 02535697732</w:t>
      </w:r>
    </w:p>
    <w:p w:rsidRDefault="00967F00" w:rsidP="00967F00" w:rsidR="00967F0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Erste Card Club d.d. praška 5, Zagreb, OIB: 85941596441</w:t>
      </w:r>
    </w:p>
    <w:p w:rsidRDefault="00967F00" w:rsidP="00967F00" w:rsidR="00967F0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PBZ Card d.o.o. Radnička Cesta 44, OIB: 28495895537</w:t>
      </w:r>
    </w:p>
    <w:p w:rsidRDefault="00967F00" w:rsidP="00967F00" w:rsidR="00967F0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 Savska cesta 32, Zagreb, OIB: 81793146560</w:t>
      </w:r>
    </w:p>
    <w:p w:rsidRDefault="00967F00" w:rsidP="00967F00" w:rsidR="00967F00" w:rsidRPr="00967F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967F00">
        <w:rPr>
          <w:rFonts w:cs="Times New Roman" w:hAnsi="Times New Roman" w:ascii="Times New Roman"/>
          <w:sz w:val="24"/>
          <w:szCs w:val="24"/>
        </w:rPr>
        <w:t>VIPnet d.o.o. Vrtni put 1, Zagreb, OIB: 29524210204</w:t>
      </w:r>
    </w:p>
    <w:p w:rsidRDefault="00967F00" w:rsidP="00967F00" w:rsidR="00967F00" w:rsidRPr="00967F0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Ulica grada Vukovara 70, Zagreb, OIB: 85821130368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Na ročište se poziva i dužnik – potrošač</w:t>
      </w:r>
      <w:r w:rsidR="00967F00">
        <w:rPr>
          <w:rFonts w:cs="Times New Roman" w:hAnsi="Times New Roman" w:ascii="Times New Roman"/>
          <w:sz w:val="24"/>
          <w:szCs w:val="24"/>
        </w:rPr>
        <w:t xml:space="preserve"> Vladimir Polić, </w:t>
      </w:r>
      <w:r w:rsidRPr="00DF0AFB">
        <w:rPr>
          <w:rFonts w:cs="Times New Roman" w:hAnsi="Times New Roman" w:ascii="Times New Roman"/>
          <w:sz w:val="24"/>
          <w:szCs w:val="24"/>
        </w:rPr>
        <w:t xml:space="preserve">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14AB8"/>
    <w:rsid w:val="00133159"/>
    <w:rsid w:val="001362C0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C7102"/>
    <w:rsid w:val="005F236C"/>
    <w:rsid w:val="00613C32"/>
    <w:rsid w:val="006F2189"/>
    <w:rsid w:val="0072481D"/>
    <w:rsid w:val="007338B4"/>
    <w:rsid w:val="00747080"/>
    <w:rsid w:val="007C4774"/>
    <w:rsid w:val="0094618C"/>
    <w:rsid w:val="00967F00"/>
    <w:rsid w:val="009A7988"/>
    <w:rsid w:val="00A003DC"/>
    <w:rsid w:val="00A23522"/>
    <w:rsid w:val="00AE28F4"/>
    <w:rsid w:val="00AE6106"/>
    <w:rsid w:val="00B26FDF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512CE"/>
    <w:rsid w:val="00DF0AFB"/>
    <w:rsid w:val="00DF4CB5"/>
    <w:rsid w:val="00F0302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1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1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</izvorni_sadrzaj>
    <derivirana_varijabla naziv="DomainObject.Predmet.SudioniciListNaziv_1">
      <item>Vladimir Polić</item>
    </derivirana_varijabla>
  </DomainObject.Predmet.SudioniciListNaziv>
  <DomainObject.Predmet.SudioniciListAdressOIB>
    <izvorni_sadrzaj>
      <item>Vladimir Polić, OIB 59835330267, Marina Držića 25,21000 Split</item>
    </izvorni_sadrzaj>
    <derivirana_varijabla naziv="DomainObject.Predmet.SudioniciListAdressOIB_1">
      <item>Vladimir Polić, OIB 59835330267, Marina Držića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</izvorni_sadrzaj>
    <derivirana_varijabla naziv="DomainObject.Predmet.SudioniciListNazivOIB_1">
      <item>, OIB 59835330267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1023</properties:Characters>
  <properties:Lines>27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2017-02-17T10:27:00Z</dcterms:created>
  <dc:creator>Božena Semren</dc:creator>
  <cp:lastModifiedBy>Božena Semren</cp:lastModifiedBy>
  <cp:lastPrinted>2017-02-17T10:18:00Z</cp:lastPrinted>
  <dcterms:modified xmlns:xsi="http://www.w3.org/2001/XMLSchema-instance" xsi:type="dcterms:W3CDTF">2017-02-17T10:30:00Z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