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17d5" w14:paraId="cf217d5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7C12B1">
        <w:rPr>
          <w:rFonts w:hAnsi="Times New Roman" w:ascii="Times New Roman"/>
          <w:sz w:val="24"/>
          <w:szCs w:val="24"/>
        </w:rPr>
        <w:t>874/18-13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E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P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U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B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L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 H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R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V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T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S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D0492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21210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1210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212106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212106">
        <w:rPr>
          <w:rFonts w:hAnsi="Times New Roman" w:ascii="Times New Roman"/>
          <w:sz w:val="24"/>
          <w:szCs w:val="24"/>
        </w:rPr>
        <w:t>stečajnoj sutkinji</w:t>
      </w:r>
      <w:r w:rsidRPr="00212106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212106" w:rsidRPr="00212106">
        <w:rPr>
          <w:rFonts w:hAnsi="Times New Roman" w:ascii="Times New Roman"/>
          <w:b/>
          <w:sz w:val="24"/>
          <w:szCs w:val="24"/>
        </w:rPr>
        <w:t>AUTO-6M društvo s ograničenom odgovornošću za trgovinu i usluge, MBS: 030171407, OIB: 90508429592, Sarvaš, Osječka 54</w:t>
      </w:r>
      <w:r w:rsidR="00E8003F" w:rsidRPr="00212106">
        <w:rPr>
          <w:rFonts w:hAnsi="Times New Roman" w:ascii="Times New Roman"/>
          <w:sz w:val="24"/>
          <w:szCs w:val="24"/>
        </w:rPr>
        <w:t>,</w:t>
      </w:r>
      <w:r w:rsidR="006C67A8" w:rsidRPr="00212106">
        <w:rPr>
          <w:rFonts w:hAnsi="Times New Roman" w:ascii="Times New Roman"/>
          <w:sz w:val="24"/>
          <w:szCs w:val="24"/>
        </w:rPr>
        <w:t xml:space="preserve"> </w:t>
      </w:r>
      <w:r w:rsidR="002C0D19" w:rsidRPr="00212106">
        <w:rPr>
          <w:rFonts w:hAnsi="Times New Roman" w:ascii="Times New Roman"/>
          <w:sz w:val="24"/>
          <w:szCs w:val="24"/>
        </w:rPr>
        <w:t>dana</w:t>
      </w:r>
      <w:r w:rsidR="00F427F2" w:rsidRPr="00212106">
        <w:rPr>
          <w:rFonts w:hAnsi="Times New Roman" w:ascii="Times New Roman"/>
          <w:sz w:val="24"/>
          <w:szCs w:val="24"/>
        </w:rPr>
        <w:t xml:space="preserve"> </w:t>
      </w:r>
      <w:r w:rsidR="00212106">
        <w:rPr>
          <w:rFonts w:hAnsi="Times New Roman" w:ascii="Times New Roman"/>
          <w:sz w:val="24"/>
          <w:szCs w:val="24"/>
        </w:rPr>
        <w:t>7. rujna</w:t>
      </w:r>
      <w:r w:rsidR="00D0492F" w:rsidRPr="00212106">
        <w:rPr>
          <w:rFonts w:hAnsi="Times New Roman" w:ascii="Times New Roman"/>
          <w:sz w:val="24"/>
          <w:szCs w:val="24"/>
        </w:rPr>
        <w:t xml:space="preserve"> 2018. g.,</w:t>
      </w:r>
    </w:p>
    <w:p w:rsidRDefault="00212106" w:rsidP="00212106" w:rsidR="00F427F2" w:rsidRPr="00212106">
      <w:pPr>
        <w:pStyle w:val="Bezproreda1"/>
        <w:tabs>
          <w:tab w:pos="499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E32CE3" w:rsidR="00F132BA" w:rsidRPr="0021210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212106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212106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212106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7A3E04" w:rsidR="0075314D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212106">
        <w:rPr>
          <w:b w:val="false"/>
          <w:sz w:val="24"/>
          <w:szCs w:val="24"/>
        </w:rPr>
        <w:t>Stečajnoj upraviteljici</w:t>
      </w:r>
      <w:r w:rsidR="00D74722" w:rsidRPr="00212106">
        <w:rPr>
          <w:sz w:val="24"/>
          <w:szCs w:val="24"/>
        </w:rPr>
        <w:t xml:space="preserve"> </w:t>
      </w:r>
      <w:r w:rsidR="00A076FF" w:rsidRPr="00212106">
        <w:rPr>
          <w:sz w:val="24"/>
          <w:szCs w:val="24"/>
        </w:rPr>
        <w:t xml:space="preserve">Snježani </w:t>
      </w:r>
      <w:proofErr w:type="spellStart"/>
      <w:r w:rsidR="00A076FF" w:rsidRPr="00212106">
        <w:rPr>
          <w:sz w:val="24"/>
          <w:szCs w:val="24"/>
        </w:rPr>
        <w:t>Sudarević</w:t>
      </w:r>
      <w:proofErr w:type="spellEnd"/>
      <w:r w:rsidR="00A076FF" w:rsidRPr="00212106">
        <w:rPr>
          <w:sz w:val="24"/>
          <w:szCs w:val="24"/>
        </w:rPr>
        <w:t xml:space="preserve"> iz Osijeka, Trg bana Jelačića 27, OIB 83030278680 </w:t>
      </w:r>
      <w:r w:rsidR="00990647" w:rsidRPr="00212106">
        <w:rPr>
          <w:b w:val="false"/>
          <w:sz w:val="24"/>
          <w:szCs w:val="24"/>
        </w:rPr>
        <w:t xml:space="preserve">određuje se nagrada za rad u prethodnom postupku radi </w:t>
      </w:r>
      <w:r w:rsidR="00990647" w:rsidRPr="00677BFD">
        <w:rPr>
          <w:b w:val="false"/>
          <w:sz w:val="24"/>
          <w:szCs w:val="24"/>
        </w:rPr>
        <w:t xml:space="preserve">ispitivanja uvjeta za otvaranja stečajnog postupka nad dužnikom </w:t>
      </w:r>
      <w:r w:rsidR="00212106" w:rsidRPr="00212106">
        <w:rPr>
          <w:b w:val="false"/>
          <w:sz w:val="24"/>
          <w:szCs w:val="24"/>
          <w:lang w:eastAsia="en-US"/>
        </w:rPr>
        <w:t>AUTO-6M društvo s ograničenom odgovornošću za trgovinu i usluge, MBS: 030171407, OIB: 90508429592, Sarvaš, Osječka 54</w:t>
      </w:r>
      <w:r w:rsidR="00212106">
        <w:rPr>
          <w:b w:val="false"/>
          <w:sz w:val="24"/>
          <w:szCs w:val="24"/>
          <w:lang w:eastAsia="en-US"/>
        </w:rPr>
        <w:t xml:space="preserve"> </w:t>
      </w:r>
      <w:r w:rsidR="00F132BA" w:rsidRPr="00677BFD">
        <w:rPr>
          <w:b w:val="false"/>
          <w:sz w:val="24"/>
          <w:szCs w:val="24"/>
        </w:rPr>
        <w:t>u</w:t>
      </w:r>
      <w:r w:rsidR="00F132BA" w:rsidRPr="00A076FF">
        <w:rPr>
          <w:b w:val="false"/>
          <w:sz w:val="24"/>
          <w:szCs w:val="24"/>
        </w:rPr>
        <w:t xml:space="preserve">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D0492F">
        <w:rPr>
          <w:b w:val="false"/>
          <w:sz w:val="24"/>
          <w:szCs w:val="24"/>
        </w:rPr>
        <w:t>4.000,00</w:t>
      </w:r>
      <w:r w:rsidR="00F132BA" w:rsidRPr="00A076FF">
        <w:rPr>
          <w:b w:val="false"/>
          <w:sz w:val="24"/>
          <w:szCs w:val="24"/>
        </w:rPr>
        <w:t xml:space="preserve"> kn.</w:t>
      </w:r>
    </w:p>
    <w:p w:rsidRDefault="007A3E04" w:rsidP="007A3E04" w:rsidR="007A3E04" w:rsidRPr="007A3E04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sz w:val="24"/>
          <w:szCs w:val="24"/>
        </w:rPr>
      </w:pPr>
    </w:p>
    <w:p w:rsidRDefault="00923BDA" w:rsidP="007A3E04" w:rsidR="0075314D" w:rsidRPr="007A3E04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sz w:val="24"/>
          <w:szCs w:val="24"/>
        </w:rPr>
      </w:pPr>
      <w:r w:rsidRPr="007A3E04">
        <w:rPr>
          <w:b w:val="false"/>
          <w:sz w:val="24"/>
          <w:szCs w:val="24"/>
        </w:rPr>
        <w:t>Nalaže se računovodstvu ovoga suda da sa</w:t>
      </w:r>
      <w:r w:rsidR="00E8003F" w:rsidRPr="007A3E04">
        <w:rPr>
          <w:b w:val="false"/>
          <w:sz w:val="24"/>
          <w:szCs w:val="24"/>
        </w:rPr>
        <w:t xml:space="preserve"> </w:t>
      </w:r>
      <w:proofErr w:type="spellStart"/>
      <w:r w:rsidR="00212106">
        <w:rPr>
          <w:b w:val="false"/>
          <w:sz w:val="24"/>
          <w:szCs w:val="24"/>
        </w:rPr>
        <w:t>kontovnika</w:t>
      </w:r>
      <w:proofErr w:type="spellEnd"/>
      <w:r w:rsidR="00212106">
        <w:rPr>
          <w:b w:val="false"/>
          <w:sz w:val="24"/>
          <w:szCs w:val="24"/>
        </w:rPr>
        <w:t xml:space="preserve"> 8500</w:t>
      </w:r>
      <w:r w:rsidRPr="007A3E04">
        <w:rPr>
          <w:b w:val="false"/>
          <w:sz w:val="24"/>
          <w:szCs w:val="24"/>
        </w:rPr>
        <w:t xml:space="preserve"> isplati</w:t>
      </w:r>
      <w:r w:rsidR="00AF773F" w:rsidRPr="007A3E04">
        <w:rPr>
          <w:b w:val="false"/>
          <w:sz w:val="24"/>
          <w:szCs w:val="24"/>
        </w:rPr>
        <w:t xml:space="preserve"> </w:t>
      </w:r>
      <w:r w:rsidR="006D487D" w:rsidRPr="007A3E04">
        <w:rPr>
          <w:b w:val="false"/>
          <w:sz w:val="24"/>
          <w:szCs w:val="24"/>
        </w:rPr>
        <w:t xml:space="preserve">ukupan </w:t>
      </w:r>
      <w:r w:rsidR="00F132BA" w:rsidRPr="007A3E04">
        <w:rPr>
          <w:b w:val="false"/>
          <w:sz w:val="24"/>
          <w:szCs w:val="24"/>
        </w:rPr>
        <w:t xml:space="preserve">iznos od </w:t>
      </w:r>
      <w:r w:rsidR="00D0492F" w:rsidRPr="007A3E04">
        <w:rPr>
          <w:b w:val="false"/>
          <w:sz w:val="24"/>
          <w:szCs w:val="24"/>
        </w:rPr>
        <w:t>4.000</w:t>
      </w:r>
      <w:r w:rsidR="00F132BA" w:rsidRPr="007A3E04">
        <w:rPr>
          <w:b w:val="false"/>
          <w:sz w:val="24"/>
          <w:szCs w:val="24"/>
        </w:rPr>
        <w:t xml:space="preserve">,00 kn  </w:t>
      </w:r>
      <w:r w:rsidRPr="007A3E04">
        <w:rPr>
          <w:b w:val="false"/>
          <w:sz w:val="24"/>
          <w:szCs w:val="24"/>
        </w:rPr>
        <w:t xml:space="preserve">stečajnoj upraviteljici </w:t>
      </w:r>
      <w:r w:rsidR="00A076FF" w:rsidRPr="007A3E04">
        <w:rPr>
          <w:b w:val="false"/>
          <w:sz w:val="24"/>
          <w:szCs w:val="24"/>
        </w:rPr>
        <w:t xml:space="preserve">Snježani </w:t>
      </w:r>
      <w:proofErr w:type="spellStart"/>
      <w:r w:rsidR="00A076FF" w:rsidRPr="007A3E04">
        <w:rPr>
          <w:b w:val="false"/>
          <w:sz w:val="24"/>
          <w:szCs w:val="24"/>
        </w:rPr>
        <w:t>Sudarević</w:t>
      </w:r>
      <w:proofErr w:type="spellEnd"/>
      <w:r w:rsidR="00A076FF" w:rsidRPr="007A3E04">
        <w:rPr>
          <w:b w:val="false"/>
          <w:sz w:val="24"/>
          <w:szCs w:val="24"/>
        </w:rPr>
        <w:t xml:space="preserve"> iz Osijeka, Trg bana Jelačića 27 </w:t>
      </w:r>
      <w:r w:rsidR="00AF773F" w:rsidRPr="007A3E04">
        <w:rPr>
          <w:b w:val="false"/>
          <w:sz w:val="24"/>
          <w:szCs w:val="24"/>
        </w:rPr>
        <w:t>a da se neto iznos isplati</w:t>
      </w:r>
      <w:r w:rsidR="006C67A8" w:rsidRPr="007A3E04">
        <w:rPr>
          <w:b w:val="false"/>
          <w:sz w:val="24"/>
          <w:szCs w:val="24"/>
        </w:rPr>
        <w:t xml:space="preserve"> </w:t>
      </w:r>
      <w:r w:rsidRPr="007A3E04">
        <w:rPr>
          <w:b w:val="false"/>
          <w:sz w:val="24"/>
          <w:szCs w:val="24"/>
        </w:rPr>
        <w:t xml:space="preserve">na žiro račun </w:t>
      </w:r>
      <w:r w:rsidR="00A076FF" w:rsidRPr="007A3E04">
        <w:rPr>
          <w:b w:val="false"/>
          <w:sz w:val="24"/>
          <w:szCs w:val="24"/>
        </w:rPr>
        <w:t xml:space="preserve">kod </w:t>
      </w:r>
      <w:proofErr w:type="spellStart"/>
      <w:r w:rsidR="007F2584" w:rsidRPr="007A3E04">
        <w:rPr>
          <w:b w:val="false"/>
          <w:sz w:val="24"/>
          <w:szCs w:val="24"/>
        </w:rPr>
        <w:t>Addiko</w:t>
      </w:r>
      <w:proofErr w:type="spellEnd"/>
      <w:r w:rsidR="00A076FF" w:rsidRPr="007A3E04">
        <w:rPr>
          <w:b w:val="false"/>
          <w:sz w:val="24"/>
          <w:szCs w:val="24"/>
        </w:rPr>
        <w:t xml:space="preserve"> Bank d.d. broj IBAN: HR36 2500 0093 1005 1682 1</w:t>
      </w:r>
      <w:r w:rsidR="007A3E04">
        <w:rPr>
          <w:b w:val="false"/>
          <w:sz w:val="24"/>
          <w:szCs w:val="24"/>
        </w:rPr>
        <w:t>,</w:t>
      </w:r>
      <w:r w:rsidR="007A3E04" w:rsidRPr="007A3E04">
        <w:rPr>
          <w:b w:val="false"/>
          <w:sz w:val="24"/>
          <w:szCs w:val="24"/>
        </w:rPr>
        <w:t xml:space="preserve"> </w:t>
      </w:r>
      <w:r w:rsidR="007A3E04">
        <w:rPr>
          <w:b w:val="false"/>
          <w:sz w:val="24"/>
          <w:szCs w:val="24"/>
        </w:rPr>
        <w:t>o</w:t>
      </w:r>
      <w:r w:rsidR="00E8003F" w:rsidRPr="007A3E04">
        <w:rPr>
          <w:b w:val="false"/>
          <w:sz w:val="24"/>
          <w:szCs w:val="24"/>
        </w:rPr>
        <w:t>bveze na neto nagradu obračunava i plaća isplatitelj, n</w:t>
      </w:r>
      <w:r w:rsidR="00212106">
        <w:rPr>
          <w:b w:val="false"/>
          <w:sz w:val="24"/>
          <w:szCs w:val="24"/>
        </w:rPr>
        <w:t xml:space="preserve">akon pravomoćnosti ovog </w:t>
      </w:r>
      <w:proofErr w:type="spellStart"/>
      <w:r w:rsidR="00212106">
        <w:rPr>
          <w:b w:val="false"/>
          <w:sz w:val="24"/>
          <w:szCs w:val="24"/>
        </w:rPr>
        <w:t>rješenj</w:t>
      </w:r>
      <w:proofErr w:type="spellEnd"/>
      <w:r w:rsidR="007A3E04" w:rsidRPr="007A3E04">
        <w:rPr>
          <w:sz w:val="24"/>
          <w:szCs w:val="24"/>
        </w:rPr>
        <w:t>.</w:t>
      </w:r>
    </w:p>
    <w:p w:rsidRDefault="007A3E04" w:rsidP="007A3E04" w:rsidR="007A3E04" w:rsidRPr="007A3E04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F132BA" w:rsidP="007A3E04" w:rsidR="00F132BA" w:rsidRPr="007A3E04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7A3E04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F132BA" w:rsidP="007A3E04" w:rsidR="00F132BA" w:rsidRPr="007A3E04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677BFD" w:rsidR="00D0492F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212106">
        <w:rPr>
          <w:rFonts w:hAnsi="Times New Roman" w:ascii="Times New Roman"/>
          <w:sz w:val="24"/>
          <w:szCs w:val="24"/>
        </w:rPr>
        <w:t>874/18-6 od 7. lipnja 2018.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212106" w:rsidRPr="00212106">
        <w:rPr>
          <w:rFonts w:hAnsi="Times New Roman" w:ascii="Times New Roman"/>
          <w:b/>
          <w:sz w:val="24"/>
          <w:szCs w:val="24"/>
        </w:rPr>
        <w:t>AUTO-6M društvo s ograničenom odgovornošću za trgovinu i usluge, MBS: 030171407, OIB: 90508429592, Sarvaš, Osječka 54</w:t>
      </w:r>
      <w:r w:rsidR="00212106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Snježana </w:t>
      </w:r>
      <w:proofErr w:type="spellStart"/>
      <w:r>
        <w:rPr>
          <w:rFonts w:hAnsi="Times New Roman" w:ascii="Times New Roman"/>
          <w:sz w:val="24"/>
          <w:szCs w:val="24"/>
        </w:rPr>
        <w:t>Sudarević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212106" w:rsidP="00D0492F" w:rsidR="0021210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A3E04" w:rsidP="00D0492F" w:rsidR="007A3E0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12106" w:rsidP="00212106" w:rsidR="00677BFD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7C12B1">
        <w:rPr>
          <w:rFonts w:hAnsi="Times New Roman" w:ascii="Times New Roman"/>
          <w:sz w:val="24"/>
          <w:szCs w:val="24"/>
        </w:rPr>
        <w:t>874/18-13</w:t>
      </w:r>
      <w:bookmarkStart w:name="_GoBack" w:id="0"/>
      <w:bookmarkEnd w:id="0"/>
    </w:p>
    <w:p w:rsidRDefault="00D0492F" w:rsidP="00677BFD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212106">
        <w:rPr>
          <w:rFonts w:hAnsi="Times New Roman" w:ascii="Times New Roman"/>
          <w:sz w:val="24"/>
          <w:szCs w:val="24"/>
        </w:rPr>
        <w:t>14. kolovoza</w:t>
      </w:r>
      <w:r>
        <w:rPr>
          <w:rFonts w:hAnsi="Times New Roman" w:ascii="Times New Roman"/>
          <w:sz w:val="24"/>
          <w:szCs w:val="24"/>
        </w:rPr>
        <w:t xml:space="preserve"> 2018. g. iz kojeg proizlazi koje je sve radnje obavila radi utvrđivanja činjeničnog stanja. 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na ročištu održanom dana </w:t>
      </w:r>
      <w:r w:rsidR="00212106">
        <w:rPr>
          <w:rFonts w:hAnsi="Times New Roman" w:ascii="Times New Roman"/>
          <w:sz w:val="24"/>
          <w:szCs w:val="24"/>
        </w:rPr>
        <w:t>5. rujna</w:t>
      </w:r>
      <w:r>
        <w:rPr>
          <w:rFonts w:hAnsi="Times New Roman" w:ascii="Times New Roman"/>
          <w:sz w:val="24"/>
          <w:szCs w:val="24"/>
        </w:rPr>
        <w:t xml:space="preserve"> 2018. g. predložila da joj se odredi nagrada za obavljanje poslova privremene stečajne upraviteljice.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D0492F" w:rsidP="00D0492F" w:rsidR="00D0492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0492F" w:rsidP="00D0492F" w:rsidR="00D0492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ukupno i valjalo je odlučiti kao u izreci.</w:t>
      </w:r>
    </w:p>
    <w:p w:rsidRDefault="00F132BA" w:rsidP="007F2584" w:rsidR="00417717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</w:p>
    <w:p w:rsidRDefault="007F2584" w:rsidP="007F2584" w:rsidR="007F2584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7F2584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212106">
        <w:rPr>
          <w:rFonts w:hAnsi="Times New Roman" w:ascii="Times New Roman"/>
          <w:sz w:val="24"/>
          <w:szCs w:val="24"/>
        </w:rPr>
        <w:t>7. rujna</w:t>
      </w:r>
      <w:r w:rsidR="00D0492F">
        <w:rPr>
          <w:rFonts w:hAnsi="Times New Roman" w:ascii="Times New Roman"/>
          <w:sz w:val="24"/>
          <w:szCs w:val="24"/>
        </w:rPr>
        <w:t xml:space="preserve"> 2018.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212106" w:rsidP="00F132BA" w:rsidR="0021210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st. uprav. Snježana </w:t>
      </w:r>
      <w:proofErr w:type="spellStart"/>
      <w:r>
        <w:rPr>
          <w:rFonts w:hAnsi="Times New Roman" w:ascii="Times New Roman"/>
          <w:sz w:val="24"/>
          <w:szCs w:val="24"/>
        </w:rPr>
        <w:t>Sudarević</w:t>
      </w:r>
      <w:proofErr w:type="spellEnd"/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212106">
        <w:rPr>
          <w:rFonts w:hAnsi="Times New Roman" w:ascii="Times New Roman"/>
          <w:sz w:val="24"/>
          <w:szCs w:val="24"/>
        </w:rPr>
        <w:t>24.9.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E73816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C40" w:rsidP="00F427F2" w:rsidR="000C6C40">
      <w:pPr>
        <w:spacing w:lineRule="auto" w:line="240" w:after="0"/>
      </w:pPr>
      <w:r>
        <w:separator/>
      </w:r>
    </w:p>
  </w:endnote>
  <w:endnote w:id="0" w:type="continuationSeparator">
    <w:p w:rsidRDefault="000C6C40" w:rsidP="00F427F2" w:rsidR="000C6C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C40" w:rsidP="00F427F2" w:rsidR="000C6C40">
      <w:pPr>
        <w:spacing w:lineRule="auto" w:line="240" w:after="0"/>
      </w:pPr>
      <w:r>
        <w:separator/>
      </w:r>
    </w:p>
  </w:footnote>
  <w:footnote w:id="0" w:type="continuationSeparator">
    <w:p w:rsidRDefault="000C6C40" w:rsidP="00F427F2" w:rsidR="000C6C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C12B1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C6C40"/>
    <w:rsid w:val="000D2A5B"/>
    <w:rsid w:val="000D2DDD"/>
    <w:rsid w:val="00121AE8"/>
    <w:rsid w:val="001B157C"/>
    <w:rsid w:val="001B7CC7"/>
    <w:rsid w:val="001C62E9"/>
    <w:rsid w:val="001E0666"/>
    <w:rsid w:val="00212106"/>
    <w:rsid w:val="00246940"/>
    <w:rsid w:val="00283837"/>
    <w:rsid w:val="00294CD7"/>
    <w:rsid w:val="002A600F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5F76A7"/>
    <w:rsid w:val="00677BFD"/>
    <w:rsid w:val="006C67A8"/>
    <w:rsid w:val="006C6E23"/>
    <w:rsid w:val="006D487D"/>
    <w:rsid w:val="006D6FDD"/>
    <w:rsid w:val="00752475"/>
    <w:rsid w:val="0075314D"/>
    <w:rsid w:val="007919D0"/>
    <w:rsid w:val="007A3E04"/>
    <w:rsid w:val="007B43BB"/>
    <w:rsid w:val="007B7E29"/>
    <w:rsid w:val="007C0E88"/>
    <w:rsid w:val="007C12B1"/>
    <w:rsid w:val="007F2584"/>
    <w:rsid w:val="00887529"/>
    <w:rsid w:val="008919A8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F073C"/>
    <w:rsid w:val="00AF773F"/>
    <w:rsid w:val="00B071A9"/>
    <w:rsid w:val="00B1188C"/>
    <w:rsid w:val="00B33D31"/>
    <w:rsid w:val="00B64593"/>
    <w:rsid w:val="00BE0DC1"/>
    <w:rsid w:val="00C50577"/>
    <w:rsid w:val="00CA1194"/>
    <w:rsid w:val="00CE019E"/>
    <w:rsid w:val="00D0492F"/>
    <w:rsid w:val="00D16580"/>
    <w:rsid w:val="00D463FF"/>
    <w:rsid w:val="00D6411F"/>
    <w:rsid w:val="00D74553"/>
    <w:rsid w:val="00D74722"/>
    <w:rsid w:val="00DB2B18"/>
    <w:rsid w:val="00DB2D35"/>
    <w:rsid w:val="00E32CE3"/>
    <w:rsid w:val="00E70E37"/>
    <w:rsid w:val="00E73816"/>
    <w:rsid w:val="00E8003F"/>
    <w:rsid w:val="00E94CF4"/>
    <w:rsid w:val="00E96EFB"/>
    <w:rsid w:val="00EA33F3"/>
    <w:rsid w:val="00EE6EBF"/>
    <w:rsid w:val="00EF7AFD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D6F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6F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FD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F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F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D6F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6F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FD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F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F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St-874/2018-13</izvorni_sadrzaj>
    <derivirana_varijabla naziv="DomainObject.Oznaka_1">St-874/2018-13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St-874/2018</izvorni_sadrzaj>
    <derivirana_varijabla naziv="DomainObject.Predmet.OznakaBroj_1">St-874/2018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AUTO-6M društvo s ograničenom odgovornošću za trgovinu i usluge</izvorni_sadrzaj>
    <derivirana_varijabla naziv="DomainObject.Predmet.ProtustrankaFormated_1">  AUTO-6M društvo s ograničenom odgovornošću za trgovinu i usluge</derivirana_varijabla>
  </DomainObject.Predmet.ProtustrankaFormated>
  <DomainObject.Predmet.ProtustrankaFormatedOIB>
    <izvorni_sadrzaj>  AUTO-6M društvo s ograničenom odgovornošću za trgovinu i usluge, OIB 90508429592</izvorni_sadrzaj>
    <derivirana_varijabla naziv="DomainObject.Predmet.ProtustrankaFormatedOIB_1">  AUTO-6M društvo s ograničenom odgovornošću za trgovinu i usluge, OIB 90508429592</derivirana_varijabla>
  </DomainObject.Predmet.ProtustrankaFormatedOIB>
  <DomainObject.Predmet.ProtustrankaFormatedWithAdress>
    <izvorni_sadrzaj> AUTO-6M društvo s ograničenom odgovornošću za trgovinu i usluge, Osječka 54, 31000 Sarvaš</izvorni_sadrzaj>
    <derivirana_varijabla naziv="DomainObject.Predmet.ProtustrankaFormatedWithAdress_1"> AUTO-6M društvo s ograničenom odgovornošću za trgovinu i usluge, Osječka 54, 31000 Sarvaš</derivirana_varijabla>
  </DomainObject.Predmet.ProtustrankaFormatedWithAdress>
  <DomainObject.Predmet.ProtustrankaFormatedWithAdressOIB>
    <izvorni_sadrzaj> AUTO-6M društvo s ograničenom odgovornošću za trgovinu i usluge, OIB 90508429592, Osječka 54, 31000 Sarvaš</izvorni_sadrzaj>
    <derivirana_varijabla naziv="DomainObject.Predmet.ProtustrankaFormatedWithAdressOIB_1"> AUTO-6M društvo s ograničenom odgovornošću za trgovinu i usluge, OIB 90508429592, Osječka 54, 31000 Sarvaš</derivirana_varijabla>
  </DomainObject.Predmet.ProtustrankaFormatedWithAdressOIB>
  <DomainObject.Predmet.ProtustrankaWithAdress>
    <izvorni_sadrzaj>AUTO-6M društvo s ograničenom odgovornošću za trgovinu i usluge Osječka 54, 31000 Sarvaš</izvorni_sadrzaj>
    <derivirana_varijabla naziv="DomainObject.Predmet.ProtustrankaWithAdress_1">AUTO-6M društvo s ograničenom odgovornošću za trgovinu i usluge Osječka 54, 31000 Sarvaš</derivirana_varijabla>
  </DomainObject.Predmet.ProtustrankaWithAdress>
  <DomainObject.Predmet.ProtustrankaWithAdressOIB>
    <izvorni_sadrzaj>AUTO-6M društvo s ograničenom odgovornošću za trgovinu i usluge, OIB 90508429592, Osječka 54, 31000 Sarvaš</izvorni_sadrzaj>
    <derivirana_varijabla naziv="DomainObject.Predmet.ProtustrankaWithAdressOIB_1">AUTO-6M društvo s ograničenom odgovornošću za trgovinu i usluge, OIB 90508429592, Osječka 54, 31000 Sarvaš</derivirana_varijabla>
  </DomainObject.Predmet.ProtustrankaWithAdressOIB>
  <DomainObject.Predmet.ProtustrankaNazivFormated>
    <izvorni_sadrzaj>AUTO-6M društvo s ograničenom odgovornošću za trgovinu i usluge</izvorni_sadrzaj>
    <derivirana_varijabla naziv="DomainObject.Predmet.ProtustrankaNazivFormated_1">AUTO-6M društvo s ograničenom odgovornošću za trgovinu i usluge</derivirana_varijabla>
  </DomainObject.Predmet.ProtustrankaNazivFormated>
  <DomainObject.Predmet.ProtustrankaNazivFormatedOIB>
    <izvorni_sadrzaj>AUTO-6M društvo s ograničenom odgovornošću za trgovinu i usluge, OIB 90508429592</izvorni_sadrzaj>
    <derivirana_varijabla naziv="DomainObject.Predmet.ProtustrankaNazivFormatedOIB_1">AUTO-6M društvo s ograničenom odgovornošću za trgovinu i usluge, OIB 90508429592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AUTO-6M društvo s ograničenom odgovornošću za trgovinu i usluge</item>
    </izvorni_sadrzaj>
    <derivirana_varijabla naziv="DomainObject.Predmet.ProtuStrankaListFormated_1">
      <item>AUTO-6M društvo s ograničenom odgovornošću za trgovinu i usluge</item>
    </derivirana_varijabla>
  </DomainObject.Predmet.ProtuStrankaListFormated>
  <DomainObject.Predmet.ProtuStrankaListFormatedOIB>
    <izvorni_sadrzaj>
      <item>AUTO-6M društvo s ograničenom odgovornošću za trgovinu i usluge, OIB 90508429592</item>
    </izvorni_sadrzaj>
    <derivirana_varijabla naziv="DomainObject.Predmet.ProtuStrankaListFormatedOIB_1">
      <item>AUTO-6M društvo s ograničenom odgovornošću za trgovinu i usluge, OIB 90508429592</item>
    </derivirana_varijabla>
  </DomainObject.Predmet.ProtuStrankaListFormatedOIB>
  <DomainObject.Predmet.ProtuStrankaListFormatedWithAdress>
    <izvorni_sadrzaj>
      <item>AUTO-6M društvo s ograničenom odgovornošću za trgovinu i usluge, Osječka 54, 31000 Sarvaš</item>
    </izvorni_sadrzaj>
    <derivirana_varijabla naziv="DomainObject.Predmet.ProtuStrankaListFormatedWithAdress_1">
      <item>AUTO-6M društvo s ograničenom odgovornošću za trgovinu i usluge, Osječka 54, 31000 Sarvaš</item>
    </derivirana_varijabla>
  </DomainObject.Predmet.ProtuStrankaListFormatedWithAdress>
  <DomainObject.Predmet.ProtuStrankaListFormatedWithAdressOIB>
    <izvorni_sadrzaj>
      <item>AUTO-6M društvo s ograničenom odgovornošću za trgovinu i usluge, OIB 90508429592, Osječka 54, 31000 Sarvaš</item>
    </izvorni_sadrzaj>
    <derivirana_varijabla naziv="DomainObject.Predmet.ProtuStrankaListFormatedWithAdressOIB_1">
      <item>AUTO-6M društvo s ograničenom odgovornošću za trgovinu i usluge, OIB 90508429592, Osječka 54, 31000 Sarvaš</item>
    </derivirana_varijabla>
  </DomainObject.Predmet.ProtuStrankaListFormatedWithAdressOIB>
  <DomainObject.Predmet.ProtuStrankaListNazivFormated>
    <izvorni_sadrzaj>
      <item>AUTO-6M društvo s ograničenom odgovornošću za trgovinu i usluge</item>
    </izvorni_sadrzaj>
    <derivirana_varijabla naziv="DomainObject.Predmet.ProtuStrankaListNazivFormated_1">
      <item>AUTO-6M društvo s ograničenom odgovornošću za trgovinu i usluge</item>
    </derivirana_varijabla>
  </DomainObject.Predmet.ProtuStrankaListNazivFormated>
  <DomainObject.Predmet.ProtuStrankaListNazivFormatedOIB>
    <izvorni_sadrzaj>
      <item>AUTO-6M društvo s ograničenom odgovornošću za trgovinu i usluge, OIB 90508429592</item>
    </izvorni_sadrzaj>
    <derivirana_varijabla naziv="DomainObject.Predmet.ProtuStrankaListNazivFormatedOIB_1">
      <item>AUTO-6M društvo s ograničenom odgovornošću za trgovinu i usluge, OIB 90508429592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St-874/2018-13</izvorni_sadrzaj>
    <derivirana_varijabla naziv="DomainObject.PoslovniBrojDokumenta_1">St-874/2018-13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AUTO-6M društvo s ograničenom odgovornošću za trgovinu i usluge</izvorni_sadrzaj>
    <derivirana_varijabla naziv="DomainObject.Predmet.ProtustrankaIDrugi_1">AUTO-6M društvo s ograničenom odgovornošću za trgovinu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AUTO-6M društvo s ograničenom odgovornošću za trgovinu i usluge, OIB 90508429592, Osječka 54, 31000 Sarvaš</izvorni_sadrzaj>
    <derivirana_varijabla naziv="DomainObject.Predmet.ProtustrankaIDrugiAdressOIB_1">AUTO-6M društvo s ograničenom odgovornošću za trgovinu i usluge, OIB 90508429592, Osječka 54, 31000 Sarvaš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AUTO-6M društvo s ograničenom odgovornošću za trgovinu i usluge</item>
      <item>RH Ministarstvo financija</item>
    </izvorni_sadrzaj>
    <derivirana_varijabla naziv="DomainObject.Predmet.SudioniciListNaziv_1">
      <item>AUTO-6M društvo s ograničenom odgovornošću za trgovinu i usluge</item>
      <item>RH Ministarstvo financija</item>
    </derivirana_varijabla>
  </DomainObject.Predmet.SudioniciListNaziv>
  <DomainObject.Predmet.SudioniciListAdressOIB>
    <izvorni_sadrzaj>
      <item>AUTO-6M društvo s ograničenom odgovornošću za trgovinu i usluge, OIB 90508429592, Osječka 54,31000 Sarvaš</item>
      <item>RH Ministarstvo financija, OIB 52634238587</item>
    </izvorni_sadrzaj>
    <derivirana_varijabla naziv="DomainObject.Predmet.SudioniciListAdressOIB_1">
      <item>AUTO-6M društvo s ograničenom odgovornošću za trgovinu i usluge, OIB 90508429592, Osječka 54,31000 Sarvaš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90508429592</item>
      <item>, OIB 52634238587</item>
    </izvorni_sadrzaj>
    <derivirana_varijabla naziv="DomainObject.Predmet.SudioniciListNazivOIB_1">
      <item>, OIB 90508429592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326394-3F9D-4966-BE76-1A0973ED8B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503</properties:Words>
  <properties:Characters>2672</properties:Characters>
  <properties:Lines>126</properties:Lines>
  <properties:Paragraphs>27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2016-09-30T08:15:00Z</dcterms:created>
  <dc:creator>Blanka</dc:creator>
  <cp:lastModifiedBy>Danijela Sekulić</cp:lastModifiedBy>
  <cp:lastPrinted>2018-09-07T06:28:00Z</cp:lastPrinted>
  <dcterms:modified xmlns:xsi="http://www.w3.org/2001/XMLSchema-instance" xsi:type="dcterms:W3CDTF">2018-09-07T06:34:00Z</dcterms:modified>
  <cp:revision>13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St-874/2018-13 / Odluka - Rješenje - određivanje nagrade stečajnom upravitelju (SNJEŽANA-PRETHODNI_-_NOVO.docx)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