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f94b" w14:paraId="571f94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75710">
        <w:t>1</w:t>
      </w:r>
      <w:r w:rsidR="00DC018E">
        <w:t>3</w:t>
      </w:r>
      <w:r w:rsidR="00A75710">
        <w:t>9</w:t>
      </w:r>
      <w:r>
        <w:t>/</w:t>
      </w:r>
      <w:r w:rsidR="00E8650F">
        <w:t>1</w:t>
      </w:r>
      <w:r w:rsidR="009D3A05">
        <w:t>8</w:t>
      </w:r>
      <w:r>
        <w:t>-</w:t>
      </w:r>
      <w:r w:rsidR="00A75710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>RH, MF, PU, Područni ured Osijek zastupana po ŽDO u Osijeku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A75710">
        <w:t xml:space="preserve">GEZA-TRADE jednostavno društvo s ograničenom odgovornošću </w:t>
      </w:r>
      <w:r w:rsidR="00184063" w:rsidRPr="00184063">
        <w:t xml:space="preserve">za trgovinu i usluge, </w:t>
      </w:r>
      <w:r w:rsidR="00B66CFD">
        <w:t>Briješće, Vrtna 35</w:t>
      </w:r>
      <w:r w:rsidR="00184063" w:rsidRPr="00184063">
        <w:t>, MBS 0301</w:t>
      </w:r>
      <w:r w:rsidR="00B66CFD">
        <w:t>58661</w:t>
      </w:r>
      <w:r w:rsidR="00184063" w:rsidRPr="00184063">
        <w:t xml:space="preserve">, OIB: </w:t>
      </w:r>
      <w:r w:rsidR="00B66CFD">
        <w:t>79269693230</w:t>
      </w:r>
      <w:r w:rsidR="00184063" w:rsidRPr="00184063">
        <w:t xml:space="preserve">, dana </w:t>
      </w:r>
      <w:r w:rsidR="00B66CFD">
        <w:t>15</w:t>
      </w:r>
      <w:r w:rsidR="00184063" w:rsidRPr="00184063">
        <w:t xml:space="preserve">. </w:t>
      </w:r>
      <w:r w:rsidR="00B66CFD">
        <w:t>veljače</w:t>
      </w:r>
      <w:r w:rsidR="00184063" w:rsidRPr="00184063">
        <w:t xml:space="preserve"> 2018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B66CFD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66CFD" w:rsidRPr="00B66CFD">
        <w:t>GEZA-TRADE jednostavno društvo s ograničenom odgovornošću za trgovinu i usluge, Briješće, Vrtna 35, MBS 030158661, OIB: 79269693230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04544">
        <w:t>Zvonko Tomljanović, Našice, J. Runjanina 7</w:t>
      </w:r>
      <w:r w:rsidR="003743D2" w:rsidRPr="003743D2">
        <w:t xml:space="preserve">, OIB </w:t>
      </w:r>
      <w:r w:rsidR="00A04544">
        <w:t>01559486</w:t>
      </w:r>
      <w:r w:rsidR="002A0E09">
        <w:t>405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762D6">
        <w:t>2</w:t>
      </w:r>
      <w:r w:rsidR="007E0931">
        <w:t>2</w:t>
      </w:r>
      <w:r w:rsidR="00406F6D">
        <w:t xml:space="preserve">. </w:t>
      </w:r>
      <w:r w:rsidR="007E0931">
        <w:t>ožujka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1F2CFB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F2CFB" w:rsidRPr="001F2CFB">
        <w:t>GEZA-TRADE jednostavno društvo s ograničenom odgovornošću za trgovinu i usluge, Briješće, Vrtna 35, MBS 030158661, OIB: 79269693230</w:t>
      </w:r>
    </w:p>
    <w:p w:rsidRDefault="00850ADD" w:rsidP="009365DD" w:rsidR="00850ADD">
      <w:pPr>
        <w:jc w:val="both"/>
      </w:pPr>
    </w:p>
    <w:p w:rsidRDefault="007E0931" w:rsidP="00A320F5" w:rsidR="00F12013">
      <w:pPr>
        <w:ind w:firstLine="720" w:left="2160"/>
      </w:pPr>
      <w:r>
        <w:t>29</w:t>
      </w:r>
      <w:r w:rsidR="00F12013">
        <w:t xml:space="preserve">. </w:t>
      </w:r>
      <w:r w:rsidR="00DE6DFB">
        <w:t>ožujka</w:t>
      </w:r>
      <w:r w:rsidR="00F12013">
        <w:t xml:space="preserve"> 201</w:t>
      </w:r>
      <w:r w:rsidR="004B2D17">
        <w:t>8</w:t>
      </w:r>
      <w:r w:rsidR="00F12013">
        <w:t xml:space="preserve">. u </w:t>
      </w:r>
      <w:r>
        <w:t>10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DE6DFB" w:rsidP="00DE6DFB" w:rsidR="00DE6DFB">
      <w:pPr>
        <w:ind w:firstLine="720"/>
        <w:jc w:val="both"/>
      </w:pPr>
      <w:r>
        <w:t>Dana 2</w:t>
      </w:r>
      <w:r w:rsidR="007E0931">
        <w:t>5</w:t>
      </w:r>
      <w:r>
        <w:t>.1</w:t>
      </w:r>
      <w:r w:rsidR="007E0931">
        <w:t>0</w:t>
      </w:r>
      <w:r>
        <w:t>.2017. zaprimljen je na ovome sudu zahtjev FINE Regionalni centar Osijek, Podružnica Osijek, klasa: 110-07/17-01/04 Ur. broj 04-06-17-51</w:t>
      </w:r>
      <w:r w:rsidR="007E0931">
        <w:t>29</w:t>
      </w:r>
      <w:r>
        <w:t xml:space="preserve"> od 2</w:t>
      </w:r>
      <w:r w:rsidR="001F2CFB">
        <w:t>4</w:t>
      </w:r>
      <w:r>
        <w:t>.1</w:t>
      </w:r>
      <w:r w:rsidR="001F2CFB">
        <w:t>0</w:t>
      </w:r>
      <w:r>
        <w:t xml:space="preserve">.2017. godine, za provedbu skraćenog stečajnog postupka nad dužnikom </w:t>
      </w:r>
      <w:r w:rsidR="001F2CFB" w:rsidRPr="001F2CFB">
        <w:t>GEZA-TRADE jednostavno društvo s ograničenom odgovornošću za trgovinu i usluge, Briješće, Vrtna 35, MBS 030158661, OIB: 79269693230</w:t>
      </w:r>
      <w:r>
        <w:t>, temeljem odredbe čl. 429. st. 1. Stečajnog zakona (NN 71/15 i 104/17, dalje: SZ).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>U prijedlogu je navela da na dan 2</w:t>
      </w:r>
      <w:r w:rsidR="001F2CFB">
        <w:t>3</w:t>
      </w:r>
      <w:r>
        <w:t>.1</w:t>
      </w:r>
      <w:r w:rsidR="001F2CFB">
        <w:t>0</w:t>
      </w:r>
      <w:r>
        <w:t xml:space="preserve">.2017. dužnik u Očevidniku redoslijeda osnova za plaćanje ima evidentirane neizvršene osnove za plaćanje u neprekinutom razdoblju od </w:t>
      </w:r>
      <w:r w:rsidR="001F2CFB">
        <w:t>120</w:t>
      </w:r>
      <w:r>
        <w:t xml:space="preserve"> dana, u ukupnom iznosu od </w:t>
      </w:r>
      <w:r w:rsidR="001F2CFB">
        <w:t>6.270,75</w:t>
      </w:r>
      <w:r>
        <w:t xml:space="preserve"> kn, u koji iznos je uračunata kamata i naknada FINE za provedbe ovrhe na novčanim sredstvima dužnika. Navodi da dužnik nema zaposlenih radnika. 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>Dostavlja popis računa i oročenih novčanih sredstava dužnika na dan 2</w:t>
      </w:r>
      <w:r w:rsidR="001F2CFB">
        <w:t>3</w:t>
      </w:r>
      <w:r w:rsidRPr="00AF752F">
        <w:t>.</w:t>
      </w:r>
      <w:r>
        <w:t>1</w:t>
      </w:r>
      <w:r w:rsidR="001F2CFB">
        <w:t>0</w:t>
      </w:r>
      <w:r>
        <w:t xml:space="preserve">.2017., te navodi da na temelju čl. 112. st. 5. SZ dužnik na ime predujma za namirenje troškova stečajnog postupka nema zaplijenjena novčana sredstva na dan </w:t>
      </w:r>
      <w:r w:rsidRPr="00893426">
        <w:t>2</w:t>
      </w:r>
      <w:r w:rsidR="001F2CFB">
        <w:t>3</w:t>
      </w:r>
      <w:r w:rsidRPr="00893426">
        <w:t>.1</w:t>
      </w:r>
      <w:r w:rsidR="001F2CFB">
        <w:t>0</w:t>
      </w:r>
      <w:r>
        <w:t>.2017.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>Dana 1</w:t>
      </w:r>
      <w:r w:rsidR="00ED710C">
        <w:t>3</w:t>
      </w:r>
      <w:r>
        <w:t>.1</w:t>
      </w:r>
      <w:r w:rsidR="00ED710C">
        <w:t>1</w:t>
      </w:r>
      <w:r>
        <w:t xml:space="preserve">.2017. sud je zaprimio prijedlog vjerovnika RH, Ministarstva financija za otvaranje stečajnog postupka nad predmetnim dužnikom, te sud obustavio skraćeni stečajni postupak i postupak nastavio prema općim odredbama Stečajnog zakona. 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ED710C" w:rsidRPr="00ED710C">
        <w:t xml:space="preserve">15. veljače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152F86" w:rsidR="007158FC">
      <w:pPr>
        <w:pStyle w:val="Odlomakpopisa"/>
        <w:numPr>
          <w:ilvl w:val="0"/>
          <w:numId w:val="7"/>
        </w:numPr>
        <w:jc w:val="both"/>
      </w:pPr>
      <w:r>
        <w:t xml:space="preserve">Zakonski zastupnik dužnika </w:t>
      </w:r>
      <w:r w:rsidR="00ED710C">
        <w:t>Géza Ferenc Kovács, 8800 Nagykanizsa, L</w:t>
      </w:r>
      <w:r w:rsidR="00152F86">
        <w:t>átóhegyi ut 13047/0, Mađarska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8249C">
        <w:t>i</w:t>
      </w:r>
      <w:r>
        <w:t xml:space="preserve"> stečajn</w:t>
      </w:r>
      <w:r w:rsidR="0078249C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1D22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A75710" w:rsidRPr="00A75710">
      <w:t>139/18-2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E1D2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GEZA-TRADE jednostavno društvo s ograničenom odgovornošću za trgovinu i usluge</izvorni_sadrzaj>
    <derivirana_varijabla naziv="DomainObject.Predmet.ProtustrankaFormated_1">  GEZA-TRADE jednostavno društvo s ograničenom odgovornošću za trgovinu i usluge</derivirana_varijabla>
  </DomainObject.Predmet.ProtustrankaFormated>
  <DomainObject.Predmet.ProtustrankaFormatedOIB>
    <izvorni_sadrzaj>  GEZA-TRADE jednostavno društvo s ograničenom odgovornošću za trgovinu i usluge, OIB 79269693230</izvorni_sadrzaj>
    <derivirana_varijabla naziv="DomainObject.Predmet.ProtustrankaFormatedOIB_1">  GEZA-TRADE jednostavno društvo s ograničenom odgovornošću za trgovinu i usluge, OIB 79269693230</derivirana_varijabla>
  </DomainObject.Predmet.ProtustrankaFormatedOIB>
  <DomainObject.Predmet.ProtustrankaFormatedWithAdress>
    <izvorni_sadrzaj> GEZA-TRADE jednostavno društvo s ograničenom odgovornošću za trgovinu i usluge, Vrtna 35, 31000 Briješće</izvorni_sadrzaj>
    <derivirana_varijabla naziv="DomainObject.Predmet.ProtustrankaFormatedWithAdress_1"> GEZA-TRADE jednostavno društvo s ograničenom odgovornošću za trgovinu i usluge, Vrtna 35, 31000 Briješće</derivirana_varijabla>
  </DomainObject.Predmet.ProtustrankaFormatedWithAdress>
  <DomainObject.Predmet.ProtustrankaFormatedWithAdressOIB>
    <izvorni_sadrzaj> GEZA-TRADE jednostavno društvo s ograničenom odgovornošću za trgovinu i usluge, OIB 79269693230, Vrtna 35, 31000 Briješće</izvorni_sadrzaj>
    <derivirana_varijabla naziv="DomainObject.Predmet.ProtustrankaFormatedWithAdressOIB_1"> GEZA-TRADE jednostavno društvo s ograničenom odgovornošću za trgovinu i usluge, OIB 79269693230, Vrtna 35, 31000 Briješće</derivirana_varijabla>
  </DomainObject.Predmet.ProtustrankaFormatedWithAdressOIB>
  <DomainObject.Predmet.ProtustrankaWithAdress>
    <izvorni_sadrzaj>GEZA-TRADE jednostavno društvo s ograničenom odgovornošću za trgovinu i usluge Vrtna 35, 31000 Briješće</izvorni_sadrzaj>
    <derivirana_varijabla naziv="DomainObject.Predmet.ProtustrankaWithAdress_1">GEZA-TRADE jednostavno društvo s ograničenom odgovornošću za trgovinu i usluge Vrtna 35, 31000 Briješće</derivirana_varijabla>
  </DomainObject.Predmet.ProtustrankaWithAdress>
  <DomainObject.Predmet.ProtustrankaWithAdressOIB>
    <izvorni_sadrzaj>GEZA-TRADE jednostavno društvo s ograničenom odgovornošću za trgovinu i usluge, OIB 79269693230, Vrtna 35, 31000 Briješće</izvorni_sadrzaj>
    <derivirana_varijabla naziv="DomainObject.Predmet.ProtustrankaWithAdressOIB_1">GEZA-TRADE jednostavno društvo s ograničenom odgovornošću za trgovinu i usluge, OIB 79269693230, Vrtna 35, 31000 Briješće</derivirana_varijabla>
  </DomainObject.Predmet.ProtustrankaWithAdressOIB>
  <DomainObject.Predmet.ProtustrankaNazivFormated>
    <izvorni_sadrzaj>GEZA-TRADE jednostavno društvo s ograničenom odgovornošću za trgovinu i usluge</izvorni_sadrzaj>
    <derivirana_varijabla naziv="DomainObject.Predmet.ProtustrankaNazivFormated_1">GEZA-TRADE jednostavno društvo s ograničenom odgovornošću za trgovinu i usluge</derivirana_varijabla>
  </DomainObject.Predmet.ProtustrankaNazivFormated>
  <DomainObject.Predmet.ProtustrankaNazivFormatedOIB>
    <izvorni_sadrzaj>GEZA-TRADE jednostavno društvo s ograničenom odgovornošću za trgovinu i usluge, OIB 79269693230</izvorni_sadrzaj>
    <derivirana_varijabla naziv="DomainObject.Predmet.ProtustrankaNazivFormatedOIB_1">GEZA-TRADE jednostavno društvo s ograničenom odgovornošću za trgovinu i usluge, OIB 79269693230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PDRUČNI URED OSIJEK</izvorni_sadrzaj>
    <derivirana_varijabla naziv="DomainObject.Predmet.StrankaFormated_1">  RH MF PU PDRUČNI URED OSIJEK</derivirana_varijabla>
  </DomainObject.Predmet.StrankaFormated>
  <DomainObject.Predmet.StrankaFormatedOIB>
    <izvorni_sadrzaj>  RH MF PU PDRUČNI URED OSIJEK, OIB 18683136487</izvorni_sadrzaj>
    <derivirana_varijabla naziv="DomainObject.Predmet.StrankaFormatedOIB_1">  RH MF PU PDRUČNI URED OSIJEK, OIB 18683136487</derivirana_varijabla>
  </DomainObject.Predmet.StrankaFormatedOIB>
  <DomainObject.Predmet.StrankaFormatedWithAdress>
    <izvorni_sadrzaj> RH MF PU PDRUČNI URED OSIJEK</izvorni_sadrzaj>
    <derivirana_varijabla naziv="DomainObject.Predmet.StrankaFormatedWithAdress_1"> RH MF PU PDRUČNI URED OSIJEK</derivirana_varijabla>
  </DomainObject.Predmet.StrankaFormatedWithAdress>
  <DomainObject.Predmet.StrankaFormatedWithAdressOIB>
    <izvorni_sadrzaj> RH MF PU PDRUČNI URED OSIJEK, OIB 18683136487</izvorni_sadrzaj>
    <derivirana_varijabla naziv="DomainObject.Predmet.StrankaFormatedWithAdressOIB_1"> RH MF PU PDRUČNI URED OSIJEK, OIB 18683136487</derivirana_varijabla>
  </DomainObject.Predmet.StrankaFormatedWithAdressOIB>
  <DomainObject.Predmet.StrankaWithAdress>
    <izvorni_sadrzaj>RH MF PU PDRUČNI URED OSIJEK </izvorni_sadrzaj>
    <derivirana_varijabla naziv="DomainObject.Predmet.StrankaWithAdress_1">RH MF PU PDRUČNI URED OSIJEK </derivirana_varijabla>
  </DomainObject.Predmet.StrankaWithAdress>
  <DomainObject.Predmet.StrankaWithAdressOIB>
    <izvorni_sadrzaj>RH MF PU PDRUČNI URED OSIJEK, OIB 18683136487</izvorni_sadrzaj>
    <derivirana_varijabla naziv="DomainObject.Predmet.StrankaWithAdressOIB_1">RH MF PU PDRUČNI URED OSIJEK, OIB 18683136487</derivirana_varijabla>
  </DomainObject.Predmet.StrankaWithAdressOIB>
  <DomainObject.Predmet.StrankaNazivFormated>
    <izvorni_sadrzaj>RH MF PU PDRUČNI URED OSIJEK</izvorni_sadrzaj>
    <derivirana_varijabla naziv="DomainObject.Predmet.StrankaNazivFormated_1">RH MF PU PDRUČNI URED OSIJEK</derivirana_varijabla>
  </DomainObject.Predmet.StrankaNazivFormated>
  <DomainObject.Predmet.StrankaNazivFormatedOIB>
    <izvorni_sadrzaj>RH MF PU PDRUČNI URED OSIJEK, OIB 18683136487</izvorni_sadrzaj>
    <derivirana_varijabla naziv="DomainObject.Predmet.StrankaNazivFormatedOIB_1">RH MF PU PDRUČNI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PDRUČNI URED OSIJEK</item>
    </izvorni_sadrzaj>
    <derivirana_varijabla naziv="DomainObject.Predmet.StrankaListFormated_1">
      <item>RH MF PU PDRUČNI URED OSIJEK</item>
    </derivirana_varijabla>
  </DomainObject.Predmet.StrankaListFormated>
  <DomainObject.Predmet.StrankaListFormatedOIB>
    <izvorni_sadrzaj>
      <item>RH MF PU PDRUČNI URED OSIJEK, OIB 18683136487</item>
    </izvorni_sadrzaj>
    <derivirana_varijabla naziv="DomainObject.Predmet.StrankaListFormatedOIB_1">
      <item>RH MF PU PDRUČNI URED OSIJEK, OIB 18683136487</item>
    </derivirana_varijabla>
  </DomainObject.Predmet.StrankaListFormatedOIB>
  <DomainObject.Predmet.StrankaListFormatedWithAdress>
    <izvorni_sadrzaj>
      <item>RH MF PU PDRUČNI URED OSIJEK</item>
    </izvorni_sadrzaj>
    <derivirana_varijabla naziv="DomainObject.Predmet.StrankaListFormatedWithAdress_1">
      <item>RH MF PU PDRUČNI URED OSIJEK</item>
    </derivirana_varijabla>
  </DomainObject.Predmet.StrankaListFormatedWithAdress>
  <DomainObject.Predmet.StrankaListFormatedWithAdressOIB>
    <izvorni_sadrzaj>
      <item>RH MF PU PDRUČNI URED OSIJEK, OIB 18683136487</item>
    </izvorni_sadrzaj>
    <derivirana_varijabla naziv="DomainObject.Predmet.StrankaListFormatedWithAdressOIB_1">
      <item>RH MF PU PDRUČNI URED OSIJEK, OIB 18683136487</item>
    </derivirana_varijabla>
  </DomainObject.Predmet.StrankaListFormatedWithAdressOIB>
  <DomainObject.Predmet.StrankaListNazivFormated>
    <izvorni_sadrzaj>
      <item>RH MF PU PDRUČNI URED OSIJEK</item>
    </izvorni_sadrzaj>
    <derivirana_varijabla naziv="DomainObject.Predmet.StrankaListNazivFormated_1">
      <item>RH MF PU PDRUČNI URED OSIJEK</item>
    </derivirana_varijabla>
  </DomainObject.Predmet.StrankaListNazivFormated>
  <DomainObject.Predmet.StrankaListNazivFormatedOIB>
    <izvorni_sadrzaj>
      <item>RH MF PU PDRUČNI URED OSIJEK, OIB 18683136487</item>
    </izvorni_sadrzaj>
    <derivirana_varijabla naziv="DomainObject.Predmet.StrankaListNazivFormatedOIB_1">
      <item>RH MF PU PDRUČNI URED OSIJEK, OIB 18683136487</item>
    </derivirana_varijabla>
  </DomainObject.Predmet.StrankaListNazivFormatedOIB>
  <DomainObject.Predmet.ProtuStrankaListFormated>
    <izvorni_sadrzaj>
      <item>GEZA-TRADE jednostavno društvo s ograničenom odgovornošću za trgovinu i usluge</item>
    </izvorni_sadrzaj>
    <derivirana_varijabla naziv="DomainObject.Predmet.ProtuStrankaListFormated_1">
      <item>GEZA-TRADE jednostavno društvo s ograničenom odgovornošću za trgovinu i usluge</item>
    </derivirana_varijabla>
  </DomainObject.Predmet.ProtuStrankaListFormated>
  <DomainObject.Predmet.ProtuStrankaListFormatedOIB>
    <izvorni_sadrzaj>
      <item>GEZA-TRADE jednostavno društvo s ograničenom odgovornošću za trgovinu i usluge, OIB 79269693230</item>
    </izvorni_sadrzaj>
    <derivirana_varijabla naziv="DomainObject.Predmet.ProtuStrankaListFormatedOIB_1">
      <item>GEZA-TRADE jednostavno društvo s ograničenom odgovornošću za trgovinu i usluge, OIB 79269693230</item>
    </derivirana_varijabla>
  </DomainObject.Predmet.ProtuStrankaListFormatedOIB>
  <DomainObject.Predmet.ProtuStrankaListFormatedWithAdress>
    <izvorni_sadrzaj>
      <item>GEZA-TRADE jednostavno društvo s ograničenom odgovornošću za trgovinu i usluge, Vrtna 35, 31000 Briješće</item>
    </izvorni_sadrzaj>
    <derivirana_varijabla naziv="DomainObject.Predmet.ProtuStrankaListFormatedWithAdress_1">
      <item>GEZA-TRADE jednostavno društvo s ograničenom odgovornošću za trgovinu i usluge, Vrtna 35, 31000 Briješće</item>
    </derivirana_varijabla>
  </DomainObject.Predmet.ProtuStrankaListFormatedWithAdress>
  <DomainObject.Predmet.ProtuStrankaListFormatedWithAdressOIB>
    <izvorni_sadrzaj>
      <item>GEZA-TRADE jednostavno društvo s ograničenom odgovornošću za trgovinu i usluge, OIB 79269693230, Vrtna 35, 31000 Briješće</item>
    </izvorni_sadrzaj>
    <derivirana_varijabla naziv="DomainObject.Predmet.ProtuStrankaListFormatedWithAdressOIB_1">
      <item>GEZA-TRADE jednostavno društvo s ograničenom odgovornošću za trgovinu i usluge, OIB 79269693230, Vrtna 35, 31000 Briješće</item>
    </derivirana_varijabla>
  </DomainObject.Predmet.ProtuStrankaListFormatedWithAdressOIB>
  <DomainObject.Predmet.ProtuStrankaListNazivFormated>
    <izvorni_sadrzaj>
      <item>GEZA-TRADE jednostavno društvo s ograničenom odgovornošću za trgovinu i usluge</item>
    </izvorni_sadrzaj>
    <derivirana_varijabla naziv="DomainObject.Predmet.ProtuStrankaListNazivFormated_1">
      <item>GEZA-TRADE jednostavno društvo s ograničenom odgovornošću za trgovinu i usluge</item>
    </derivirana_varijabla>
  </DomainObject.Predmet.ProtuStrankaListNazivFormated>
  <DomainObject.Predmet.ProtuStrankaListNazivFormatedOIB>
    <izvorni_sadrzaj>
      <item>GEZA-TRADE jednostavno društvo s ograničenom odgovornošću za trgovinu i usluge, OIB 79269693230</item>
    </izvorni_sadrzaj>
    <derivirana_varijabla naziv="DomainObject.Predmet.ProtuStrankaListNazivFormatedOIB_1">
      <item>GEZA-TRADE jednostavno društvo s ograničenom odgovornošću za trgovinu i usluge, OIB 79269693230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PDRUČNI URED OSIJEK</izvorni_sadrzaj>
    <derivirana_varijabla naziv="DomainObject.Predmet.StrankaIDrugi_1">RH MF PU PDRUČNI URED OSIJEK</derivirana_varijabla>
  </DomainObject.Predmet.StrankaIDrugi>
  <DomainObject.Predmet.ProtustrankaIDrugi>
    <izvorni_sadrzaj>GEZA-TRADE jednostavno društvo s ograničenom odgovornošću za trgovinu i usluge</izvorni_sadrzaj>
    <derivirana_varijabla naziv="DomainObject.Predmet.ProtustrankaIDrugi_1">GEZA-TRADE jednostavno društvo s ograničenom odgovornošću za trgovinu i usluge</derivirana_varijabla>
  </DomainObject.Predmet.ProtustrankaIDrugi>
  <DomainObject.Predmet.StrankaIDrugiAdressOIB>
    <izvorni_sadrzaj>RH MF PU PDRUČNI URED OSIJEK, OIB 18683136487</izvorni_sadrzaj>
    <derivirana_varijabla naziv="DomainObject.Predmet.StrankaIDrugiAdressOIB_1">RH MF PU PDRUČNI URED OSIJEK, OIB 18683136487</derivirana_varijabla>
  </DomainObject.Predmet.StrankaIDrugiAdressOIB>
  <DomainObject.Predmet.ProtustrankaIDrugiAdressOIB>
    <izvorni_sadrzaj>GEZA-TRADE jednostavno društvo s ograničenom odgovornošću za trgovinu i usluge, OIB 79269693230, Vrtna 35, 31000 Briješće</izvorni_sadrzaj>
    <derivirana_varijabla naziv="DomainObject.Predmet.ProtustrankaIDrugiAdressOIB_1">GEZA-TRADE jednostavno društvo s ograničenom odgovornošću za trgovinu i usluge, OIB 79269693230, Vrtna 35,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GEZA-TRADE jednostavno društvo s ograničenom odgovornošću za trgovinu i usluge</item>
      <item>RH MF PU PDRUČNI URED OSIJEK</item>
    </izvorni_sadrzaj>
    <derivirana_varijabla naziv="DomainObject.Predmet.SudioniciListNaziv_1">
      <item>GEZA-TRADE jednostavno društvo s ograničenom odgovornošću za trgovinu i usluge</item>
      <item>RH MF PU PDRUČNI URED OSIJEK</item>
    </derivirana_varijabla>
  </DomainObject.Predmet.SudioniciListNaziv>
  <DomainObject.Predmet.SudioniciListAdressOIB>
    <izvorni_sadrzaj>
      <item>GEZA-TRADE jednostavno društvo s ograničenom odgovornošću za trgovinu i usluge, OIB 79269693230, Vrtna 35,31000 Briješće</item>
      <item>RH MF PU PDRUČNI URED OSIJEK, OIB 18683136487</item>
    </izvorni_sadrzaj>
    <derivirana_varijabla naziv="DomainObject.Predmet.SudioniciListAdressOIB_1">
      <item>GEZA-TRADE jednostavno društvo s ograničenom odgovornošću za trgovinu i usluge, OIB 79269693230, Vrtna 35,31000 Briješće</item>
      <item>RH MF PU PDRUČNI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79269693230</item>
      <item>, OIB 18683136487</item>
    </izvorni_sadrzaj>
    <derivirana_varijabla naziv="DomainObject.Predmet.SudioniciListNazivOIB_1">
      <item>, OIB 79269693230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D1745-4FC2-4743-A4F6-4DABB5478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742</properties:Words>
  <properties:Characters>4280</properties:Characters>
  <properties:Lines>118</properties:Lines>
  <properties:Paragraphs>37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2018-02-15T08:20:00Z</dcterms:modified>
  <cp:revision>23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