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f44b" w14:paraId="419f44b" w:rsidRDefault="00FC65D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</w:p>
    <w:p w:rsidRDefault="00FC65D2" w:rsidP="00FC65D2" w:rsidR="00AE649C">
      <w:pPr>
        <w:pStyle w:val="Bezproreda"/>
      </w:pPr>
      <w:r>
        <w:t xml:space="preserve">     Republika Hrvatska</w:t>
      </w:r>
    </w:p>
    <w:p w:rsidRDefault="00FC65D2" w:rsidP="00FC65D2" w:rsidR="00FC65D2">
      <w:pPr>
        <w:pStyle w:val="Bezproreda"/>
      </w:pPr>
      <w:r>
        <w:t>Trgovački sud u Bjelovaru</w:t>
      </w:r>
    </w:p>
    <w:p w:rsidRDefault="00FC65D2" w:rsidP="00FC65D2" w:rsidR="00FC65D2">
      <w:pPr>
        <w:pStyle w:val="Bezproreda"/>
      </w:pPr>
      <w:r>
        <w:t>Bjelovar, Dr. I. Lebovića 42.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  <w:ind w:firstLine="708" w:left="4248"/>
      </w:pPr>
      <w:r>
        <w:t>Poslovni broj: 1 St-238/2018-12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  <w:jc w:val="center"/>
      </w:pPr>
      <w:r>
        <w:t>R E P U B L I K A    H R V A T S K A</w:t>
      </w:r>
    </w:p>
    <w:p w:rsidRDefault="00FC65D2" w:rsidP="00FC65D2" w:rsidR="00FC65D2">
      <w:pPr>
        <w:pStyle w:val="Bezproreda"/>
        <w:jc w:val="center"/>
      </w:pPr>
    </w:p>
    <w:p w:rsidRDefault="00FC65D2" w:rsidP="00FC65D2" w:rsidR="00FC65D2">
      <w:pPr>
        <w:pStyle w:val="Bezproreda"/>
        <w:jc w:val="center"/>
      </w:pPr>
      <w:r>
        <w:t>R J E Š E N J E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  <w:ind w:firstLine="708"/>
        <w:jc w:val="both"/>
      </w:pPr>
      <w:r>
        <w:t xml:space="preserve">Trgovački sud u Bjelovaru, po sucu Branki Pleskalt, u postupku radi naknadne diobe stečajne mase stečajnog dužnika EKSPANZIJA d.o.o. za trgovinu u stečaju, Zagorska Sela, Plavić 18, OIB: 34850023053, zastupanog po stečajnom upravitelju Marku Fak iz Zagreba, OIB: 25300508272, odlučujući po službenoj dužnosti o određivanju upisa stečajne mase u sudski registar, 6.  prosinca  2018. </w:t>
      </w:r>
    </w:p>
    <w:p w:rsidRDefault="00FC65D2" w:rsidP="00FC65D2" w:rsidR="00FC65D2">
      <w:pPr>
        <w:pStyle w:val="Bezproreda"/>
        <w:ind w:firstLine="708"/>
        <w:jc w:val="both"/>
      </w:pPr>
    </w:p>
    <w:p w:rsidRDefault="00FC65D2" w:rsidP="00FC65D2" w:rsidR="00FC65D2">
      <w:pPr>
        <w:pStyle w:val="Bezproreda"/>
        <w:jc w:val="center"/>
      </w:pPr>
      <w:r>
        <w:t>r i j e š i o    j e</w:t>
      </w: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ind w:firstLine="708"/>
        <w:jc w:val="both"/>
      </w:pPr>
      <w:r>
        <w:t>1. Određuje se nastavak stečajnog postupka nad Stečajnom masom iza stečajnog dužnika EKSPANZIJA d.o.o. za trgovinu u stečaju, Zagorska Sela, Plavić 18, OIB: 34850023053,  radi naknadne diobe.</w:t>
      </w:r>
    </w:p>
    <w:p w:rsidRDefault="00FC65D2" w:rsidP="00FC65D2" w:rsidR="00FC65D2">
      <w:pPr>
        <w:pStyle w:val="Bezproreda"/>
        <w:jc w:val="both"/>
      </w:pPr>
      <w:r>
        <w:t xml:space="preserve"> </w:t>
      </w:r>
    </w:p>
    <w:p w:rsidRDefault="00FC65D2" w:rsidP="00FC65D2" w:rsidR="00FC65D2">
      <w:pPr>
        <w:pStyle w:val="Bezproreda"/>
        <w:ind w:firstLine="708"/>
        <w:jc w:val="both"/>
      </w:pPr>
      <w:r>
        <w:t>2. Određuje se po službenoj dužnosti upis u sudski registar Stečajne mase brisanog dužnika EKSPANZIJA d.o.o. za trgovinu u stečaju, Zagorska Sela, Plavić 18, OIB: 34850023053, sa sjedištem stečajnog upravitelja Marka Fak iz Zagreba, Petrinjska 28, OIB: 25300508272.</w:t>
      </w:r>
    </w:p>
    <w:p w:rsidRDefault="00FC65D2" w:rsidP="00FC65D2" w:rsidR="00FC65D2">
      <w:pPr>
        <w:pStyle w:val="Bezproreda"/>
        <w:ind w:firstLine="708"/>
        <w:jc w:val="both"/>
      </w:pPr>
    </w:p>
    <w:p w:rsidRDefault="00FC65D2" w:rsidP="00FC65D2" w:rsidR="00FC65D2">
      <w:pPr>
        <w:pStyle w:val="Bezproreda"/>
        <w:ind w:firstLine="708"/>
        <w:jc w:val="both"/>
      </w:pPr>
      <w:r>
        <w:t>3. U sudski registar pored stečajne mase određuje se i upis stečajnog upravitelja Marka Fak iz Zagreba, Petrinjska 28, OIB: 25300508272.</w:t>
      </w: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jc w:val="center"/>
      </w:pPr>
      <w:r>
        <w:t>Obrazloženje</w:t>
      </w:r>
    </w:p>
    <w:p w:rsidRDefault="00FC65D2" w:rsidP="00FC65D2" w:rsidR="00FC65D2">
      <w:pPr>
        <w:pStyle w:val="Bezproreda"/>
        <w:jc w:val="center"/>
      </w:pPr>
    </w:p>
    <w:p w:rsidRDefault="00FC65D2" w:rsidP="00FC65D2" w:rsidR="00FC65D2">
      <w:pPr>
        <w:pStyle w:val="Bezproreda"/>
        <w:ind w:firstLine="708"/>
        <w:jc w:val="both"/>
      </w:pPr>
      <w:r>
        <w:t xml:space="preserve">Rješenjem Trgovačkog suda u Bjelovaru posl. br. 1 St-238/2018-7  od 16. srpnja 2018. godine otvoren je i istovremeno zaključen stečajni postupak nad dužnikom EKSPANZIJA d.o.o. za trgovinu Zagorska Sela, Plavić 18, OIB: 34850023053,  te je  nakon pravomoćnosti rješenja stečajni dužnik brisan  iz sudskog registra,  pa isti više ne postoji kao pravna osoba. </w:t>
      </w:r>
    </w:p>
    <w:p w:rsidRDefault="00FC65D2" w:rsidP="00FC65D2" w:rsidR="00FC65D2">
      <w:pPr>
        <w:pStyle w:val="Bezproreda"/>
        <w:ind w:firstLine="708"/>
        <w:jc w:val="both"/>
      </w:pPr>
    </w:p>
    <w:p w:rsidRDefault="00FC65D2" w:rsidP="00FC65D2" w:rsidR="00FC65D2">
      <w:pPr>
        <w:pStyle w:val="Bezproreda"/>
        <w:ind w:firstLine="708"/>
        <w:jc w:val="both"/>
      </w:pPr>
      <w:r>
        <w:t xml:space="preserve">Podneskom od 5. prosinca 2018. godine stečajni upravitelj Marko Fak iz Zagreba predložio je  da sud donese rješenje o nastavku postupka u odnosu na stečajnu masu te  odredi upis stečajne mase iza stečajnog dužnika EKSPANZIJA d.o.o. za trgovinu u stečaju, Zagorska Sela, Plavić 18, OIB: 34850023053, radi nastavka postupka i naknadne diobe, budući iza  dužnika postoji imovina i to traktor T Torpedo, TD 75A Adriatic, broj šasije 58087, reg. </w:t>
      </w:r>
      <w:r>
        <w:lastRenderedPageBreak/>
        <w:t>oznake KR225IM, te stoga predlaže da sud donose rješenje o nastavku postupka i upisa stečajne  mase.</w:t>
      </w:r>
    </w:p>
    <w:p w:rsidRDefault="00FC65D2" w:rsidP="00FC65D2" w:rsidR="00FC65D2">
      <w:pPr>
        <w:pStyle w:val="Bezproreda"/>
        <w:ind w:firstLine="708"/>
        <w:jc w:val="both"/>
      </w:pPr>
    </w:p>
    <w:p w:rsidRDefault="00FC65D2" w:rsidP="00FC65D2" w:rsidR="00FC65D2">
      <w:pPr>
        <w:pStyle w:val="Bezproreda"/>
        <w:ind w:firstLine="708"/>
        <w:jc w:val="both"/>
      </w:pPr>
      <w:r>
        <w:t xml:space="preserve">Postupak je nastavljen zbog toga što dužnik raspolaže gore navedenom imovinom  te nakon unovčenja iste bi se provela naknadna dioba te tim sredstvima namirile tražbine vjerovnika. </w:t>
      </w: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ind w:firstLine="708"/>
        <w:jc w:val="both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FC65D2" w:rsidP="00FC65D2" w:rsidR="00FC65D2">
      <w:pPr>
        <w:pStyle w:val="Bezproreda"/>
        <w:jc w:val="both"/>
      </w:pPr>
    </w:p>
    <w:p w:rsidRDefault="00FC65D2" w:rsidP="00FC65D2" w:rsidR="00FC65D2">
      <w:pPr>
        <w:pStyle w:val="Bezproreda"/>
        <w:ind w:firstLine="708"/>
      </w:pPr>
      <w:r>
        <w:t>U Bjelovaru  6. prosinca  2018.</w:t>
      </w:r>
    </w:p>
    <w:p w:rsidRDefault="00FC65D2" w:rsidP="00FC65D2" w:rsidR="00FC65D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FC65D2" w:rsidP="00FC65D2" w:rsidR="00FC65D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</w:pPr>
    </w:p>
    <w:p w:rsidRDefault="00FC65D2" w:rsidP="00FC65D2" w:rsidR="00FC65D2">
      <w:pPr>
        <w:pStyle w:val="Bezproreda"/>
        <w:ind w:firstLine="708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FC65D2" w:rsidP="00FC65D2" w:rsidR="00FC65D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C65D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9123838"/>
      <w:docPartObj>
        <w:docPartGallery w:val="Page Numbers (Top of Page)"/>
        <w:docPartUnique/>
      </w:docPartObj>
    </w:sdtPr>
    <w:sdtEndPr/>
    <w:sdtContent>
      <w:p w:rsidRDefault="00FC65D2" w:rsidR="00FC65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520">
          <w:t>2</w:t>
        </w:r>
        <w:r>
          <w:fldChar w:fldCharType="end"/>
        </w:r>
      </w:p>
    </w:sdtContent>
  </w:sdt>
  <w:p w:rsidRDefault="00FC65D2" w:rsidR="008333A9">
    <w:pPr>
      <w:pStyle w:val="Zaglavlje"/>
    </w:pPr>
    <w:r>
      <w:t>Poslovni broj: 1 St-238/2018-12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52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5D2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St-238/2018-12</izvorni_sadrzaj>
    <derivirana_varijabla naziv="DomainObject.Oznaka_1">St-238/2018-12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rujna 2018.</izvorni_sadrzaj>
    <derivirana_varijabla naziv="DomainObject.Predmet.DatumArhiviranja_1">17.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2018.</izvorni_sadrzaj>
    <derivirana_varijabla naziv="DomainObject.Predmet.DatumRjesavanja_1">30. srpnja 2018.</derivirana_varijabla>
  </DomainObject.Predmet.DatumRjesavanja>
  <DomainObject.Predmet.DatumRokaCuvanja>
    <izvorni_sadrzaj>31. prosinca 2048.</izvorni_sadrzaj>
    <derivirana_varijabla naziv="DomainObject.Predmet.DatumRokaCuvanja_1">31. prosinca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rujna 2018.</izvorni_sadrzaj>
    <derivirana_varijabla naziv="DomainObject.Predmet.DatumZatvaranja_1">17.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hr.ibm.icms.common.model.sluzbeneosobe.UstrojstvenaJedinica@34e434e4[id=5722, dbStatus=null, naziv=Sudska pisarnica, oznaka=null, sudac=null]</izvorni_sadrzaj>
    <derivirana_varijabla naziv="DomainObject.Predmet.MjestoCuvanja_1">hr.ibm.icms.common.model.sluzbeneosobe.UstrojstvenaJedinica@34e434e4[id=5722,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</izvorni_sadrzaj>
    <derivirana_varijabla naziv="DomainObject.Predmet.ProtustrankaFormated_1">  EKSPANZIJA d.o.o.</derivirana_varijabla>
  </DomainObject.Predmet.ProtustrankaFormated>
  <DomainObject.Predmet.ProtustrankaFormatedOIB>
    <izvorni_sadrzaj>  EKSPANZIJA d.o.o., OIB 34850023053</izvorni_sadrzaj>
    <derivirana_varijabla naziv="DomainObject.Predmet.ProtustrankaFormatedOIB_1">  EKSPANZIJA d.o.o., OIB 34850023053</derivirana_varijabla>
  </DomainObject.Predmet.ProtustrankaFormatedOIB>
  <DomainObject.Predmet.ProtustrankaFormatedWithAdress>
    <izvorni_sadrzaj> EKSPANZIJA d.o.o., Plavić 18, 49296 Zagorska Sela</izvorni_sadrzaj>
    <derivirana_varijabla naziv="DomainObject.Predmet.ProtustrankaFormatedWithAdress_1"> EKSPANZIJA d.o.o., Plavić 18, 49296 Zagorska Sela</derivirana_varijabla>
  </DomainObject.Predmet.ProtustrankaFormatedWithAdress>
  <DomainObject.Predmet.ProtustrankaFormatedWithAdressOIB>
    <izvorni_sadrzaj> EKSPANZIJA d.o.o., OIB 34850023053, Plavić 18, 49296 Zagorska Sela</izvorni_sadrzaj>
    <derivirana_varijabla naziv="DomainObject.Predmet.ProtustrankaFormatedWithAdressOIB_1"> EKSPANZIJA d.o.o., OIB 34850023053, Plavić 18, 49296 Zagorska Sela</derivirana_varijabla>
  </DomainObject.Predmet.ProtustrankaFormatedWithAdressOIB>
  <DomainObject.Predmet.ProtustrankaWithAdress>
    <izvorni_sadrzaj>EKSPANZIJA d.o.o. Plavić 18, 49296 Zagorska Sela</izvorni_sadrzaj>
    <derivirana_varijabla naziv="DomainObject.Predmet.ProtustrankaWithAdress_1">EKSPANZIJA d.o.o. Plavić 18, 49296 Zagorska Sela</derivirana_varijabla>
  </DomainObject.Predmet.ProtustrankaWithAdress>
  <DomainObject.Predmet.ProtustrankaWithAdressOIB>
    <izvorni_sadrzaj>EKSPANZIJA d.o.o., OIB 34850023053, Plavić 18, 49296 Zagorska Sela</izvorni_sadrzaj>
    <derivirana_varijabla naziv="DomainObject.Predmet.ProtustrankaWithAdressOIB_1">EKSPANZIJA d.o.o., OIB 34850023053, Plavić 18, 49296 Zagorska Sela</derivirana_varijabla>
  </DomainObject.Predmet.ProtustrankaWithAdressOIB>
  <DomainObject.Predmet.ProtustrankaNazivFormated>
    <izvorni_sadrzaj>EKSPANZIJA d.o.o.</izvorni_sadrzaj>
    <derivirana_varijabla naziv="DomainObject.Predmet.ProtustrankaNazivFormated_1">EKSPANZIJA d.o.o.</derivirana_varijabla>
  </DomainObject.Predmet.ProtustrankaNazivFormated>
  <DomainObject.Predmet.ProtustrankaNazivFormatedOIB>
    <izvorni_sadrzaj>EKSPANZIJA d.o.o., OIB 34850023053</izvorni_sadrzaj>
    <derivirana_varijabla naziv="DomainObject.Predmet.ProtustrankaNazivFormatedOIB_1">EKSPANZIJA d.o.o., OIB 34850023053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EKSPANZIJA d.o.o.</item>
    </izvorni_sadrzaj>
    <derivirana_varijabla naziv="DomainObject.Predmet.ProtuStrankaListFormated_1">
      <item>EKSPANZIJA d.o.o.</item>
    </derivirana_varijabla>
  </DomainObject.Predmet.ProtuStrankaListFormated>
  <DomainObject.Predmet.ProtuStrankaListFormatedOIB>
    <izvorni_sadrzaj>
      <item>EKSPANZIJA d.o.o., OIB 34850023053</item>
    </izvorni_sadrzaj>
    <derivirana_varijabla naziv="DomainObject.Predmet.ProtuStrankaListFormatedOIB_1">
      <item>EKSPANZIJA d.o.o., OIB 34850023053</item>
    </derivirana_varijabla>
  </DomainObject.Predmet.ProtuStrankaListFormatedOIB>
  <DomainObject.Predmet.ProtuStrankaListFormatedWithAdress>
    <izvorni_sadrzaj>
      <item>EKSPANZIJA d.o.o., Plavić 18, 49296 Zagorska Sela</item>
    </izvorni_sadrzaj>
    <derivirana_varijabla naziv="DomainObject.Predmet.ProtuStrankaListFormatedWithAdress_1">
      <item>EKSPANZIJA d.o.o., Plavić 18, 49296 Zagorska Sela</item>
    </derivirana_varijabla>
  </DomainObject.Predmet.ProtuStrankaListFormatedWithAdress>
  <DomainObject.Predmet.ProtuStrankaListFormatedWithAdressOIB>
    <izvorni_sadrzaj>
      <item>EKSPANZIJA d.o.o., OIB 34850023053, Plavić 18, 49296 Zagorska Sela</item>
    </izvorni_sadrzaj>
    <derivirana_varijabla naziv="DomainObject.Predmet.ProtuStrankaListFormatedWithAdressOIB_1">
      <item>EKSPANZIJA d.o.o., OIB 34850023053, Plavić 18, 49296 Zagorska Sela</item>
    </derivirana_varijabla>
  </DomainObject.Predmet.ProtuStrankaListFormatedWithAdressOIB>
  <DomainObject.Predmet.ProtuStrankaListNazivFormated>
    <izvorni_sadrzaj>
      <item>EKSPANZIJA d.o.o.</item>
    </izvorni_sadrzaj>
    <derivirana_varijabla naziv="DomainObject.Predmet.ProtuStrankaListNazivFormated_1">
      <item>EKSPANZIJA d.o.o.</item>
    </derivirana_varijabla>
  </DomainObject.Predmet.ProtuStrankaListNazivFormated>
  <DomainObject.Predmet.ProtuStrankaListNazivFormatedOIB>
    <izvorni_sadrzaj>
      <item>EKSPANZIJA d.o.o., OIB 34850023053</item>
    </izvorni_sadrzaj>
    <derivirana_varijabla naziv="DomainObject.Predmet.ProtuStrankaListNazivFormatedOIB_1">
      <item>EKSPANZIJA d.o.o., OIB 34850023053</item>
    </derivirana_varijabla>
  </DomainObject.Predmet.ProtuStrankaListNazivFormatedOIB>
  <DomainObject.Predmet.OstaliListFormated>
    <izvorni_sadrzaj>
      <item>Božidar Šoić</item>
      <item>Trgovački sud u Zagrebu, sudski registar</item>
    </izvorni_sadrzaj>
    <derivirana_varijabla naziv="DomainObject.Predmet.OstaliListFormated_1">
      <item>Božidar Šoić</item>
      <item>Trgovački sud u Zagrebu, sudski registar</item>
    </derivirana_varijabla>
  </DomainObject.Predmet.OstaliListFormated>
  <DomainObject.Predmet.OstaliListFormatedOIB>
    <izvorni_sadrzaj>
      <item>Božidar Šoić, OIB 26653127018</item>
      <item>Trgovački sud u Zagrebu, sudski registar</item>
    </izvorni_sadrzaj>
    <derivirana_varijabla naziv="DomainObject.Predmet.OstaliListFormatedOIB_1">
      <item>Božidar Šoić, OIB 26653127018</item>
      <item>Trgovački sud u Zagrebu, sudski registar</item>
    </derivirana_varijabla>
  </DomainObject.Predmet.OstaliListFormatedOIB>
  <DomainObject.Predmet.OstaliListFormatedWithAdress>
    <izvorni_sadrzaj>
      <item>Božidar Šoić, Plavić 16., 49296 Plavić</item>
      <item>Trgovački sud u Zagrebu, sudski registar</item>
    </izvorni_sadrzaj>
    <derivirana_varijabla naziv="DomainObject.Predmet.OstaliListFormatedWithAdress_1">
      <item>Božidar Šoić, Plavić 16., 49296 Plavić</item>
      <item>Trgovački sud u Zagrebu, sudski registar</item>
    </derivirana_varijabla>
  </DomainObject.Predmet.OstaliListFormatedWithAdress>
  <DomainObject.Predmet.OstaliListFormatedWithAdressOIB>
    <izvorni_sadrzaj>
      <item>Božidar Šoić, OIB 26653127018, Plavić 16., 49296 Plavić</item>
      <item>Trgovački sud u Zagrebu, sudski registar</item>
    </izvorni_sadrzaj>
    <derivirana_varijabla naziv="DomainObject.Predmet.OstaliListFormatedWithAdressOIB_1">
      <item>Božidar Šoić, OIB 26653127018, Plavić 16., 49296 Plavić</item>
      <item>Trgovački sud u Zagrebu, sudski registar</item>
    </derivirana_varijabla>
  </DomainObject.Predmet.OstaliListFormatedWithAdressOIB>
  <DomainObject.Predmet.OstaliListNazivFormated>
    <izvorni_sadrzaj>
      <item>Božidar Šoić</item>
      <item>Trgovački sud u Zagrebu, sudski registar</item>
    </izvorni_sadrzaj>
    <derivirana_varijabla naziv="DomainObject.Predmet.OstaliListNazivFormated_1">
      <item>Božidar Šoić</item>
      <item>Trgovački sud u Zagrebu, sudski registar</item>
    </derivirana_varijabla>
  </DomainObject.Predmet.OstaliListNazivFormated>
  <DomainObject.Predmet.OstaliListNazivFormatedOIB>
    <izvorni_sadrzaj>
      <item>Božidar Šoić, OIB 26653127018</item>
      <item>Trgovački sud u Zagrebu, sudski registar</item>
    </izvorni_sadrzaj>
    <derivirana_varijabla naziv="DomainObject.Predmet.OstaliListNazivFormatedOIB_1">
      <item>Božidar Šoić, OIB 26653127018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St-238/2018-12</izvorni_sadrzaj>
    <derivirana_varijabla naziv="DomainObject.PoslovniBrojDokumenta_1">St-238/2018-12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EKSPANZIJA d.o.o.</izvorni_sadrzaj>
    <derivirana_varijabla naziv="DomainObject.Predmet.ProtustrankaIDrugi_1">EKSPANZIJA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EKSPANZIJA d.o.o., OIB 34850023053, Plavić 18, 49296 Zagorska Sela</izvorni_sadrzaj>
    <derivirana_varijabla naziv="DomainObject.Predmet.ProtustrankaIDrugiAdressOIB_1">EKSPANZIJA d.o.o., OIB 34850023053, Plavić 18,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2018.</izvorni_sadrzaj>
    <derivirana_varijabla naziv="DomainObject.Predmet.OdlukaRjesenje.DatumDonosenjaOdluke_1">16. srpnja 2018.</derivirana_varijabla>
  </DomainObject.Predmet.OdlukaRjesenje.DatumDonosenjaOdluke>
  <DomainObject.Predmet.OdlukaRjesenje.DatumPravomocnosti>
    <izvorni_sadrzaj>2. kolovoza 2018.</izvorni_sadrzaj>
    <derivirana_varijabla naziv="DomainObject.Predmet.OdlukaRjesenje.DatumPravomocnosti_1">2. kolovoza 2018.</derivirana_varijabla>
  </DomainObject.Predmet.OdlukaRjesenje.DatumPravomocnosti>
  <DomainObject.Predmet.OdlukaRjesenje.Oznaka>
    <izvorni_sadrzaj>St-238/2018-7</izvorni_sadrzaj>
    <derivirana_varijabla naziv="DomainObject.Predmet.OdlukaRjesenje.Oznaka_1">St-238/2018-7</derivirana_varijabla>
  </DomainObject.Predmet.OdlukaRjesenje.Oznaka>
  <DomainObject.Predmet.SudioniciListNaziv>
    <izvorni_sadrzaj>
      <item>EKSPANZIJA d.o.o.</item>
      <item>FINA Regionalni centar Zagreb</item>
      <item>Božidar Šoić</item>
      <item>Trgovački sud u Zagrebu, sudski registar</item>
    </izvorni_sadrzaj>
    <derivirana_varijabla naziv="DomainObject.Predmet.SudioniciListNaziv_1">
      <item>EKSPANZIJA d.o.o.</item>
      <item>FINA Regionalni centar Zagreb</item>
      <item>Božidar Šoić</item>
      <item>Trgovački sud u Zagrebu, sudski registar</item>
    </derivirana_varijabla>
  </DomainObject.Predmet.SudioniciListNaziv>
  <DomainObject.Predmet.SudioniciListAdressOIB>
    <izvorni_sadrzaj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  <item>Trgovački sud u Zagrebu, sudski registar</item>
    </izvorni_sadrzaj>
    <derivirana_varijabla naziv="DomainObject.Predmet.SudioniciListAdressOIB_1"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  <item>Trgovački sud u Zagrebu, 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5BCDD-931F-4D3C-9144-C75580F33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2419</properties:Characters>
  <properties:Lines>74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2018-12-06T08:53:00Z</cp:lastPrinted>
  <dcterms:modified xmlns:xsi="http://www.w3.org/2001/XMLSchema-instance" xsi:type="dcterms:W3CDTF">2018-12-06T08:54:00Z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St-238/2018-12 / Odluka - Rješenje - nastavak postupka zbog naknadne diobe (odluka_St-238_2018-12.docx)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