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8770" w14:paraId="02d8770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</w:t>
      </w:r>
      <w:r w:rsidR="0088716C">
        <w:t>stečajnog postupka nad dužnikom PILAT d.o.o.</w:t>
      </w:r>
      <w:r w:rsidR="0088716C" w:rsidRPr="00936C9E">
        <w:t xml:space="preserve"> </w:t>
      </w:r>
      <w:r w:rsidR="0088716C">
        <w:t>Vižinada, Lašići 15</w:t>
      </w:r>
      <w:r w:rsidR="0088716C" w:rsidRPr="00936C9E">
        <w:t xml:space="preserve">, OIB: </w:t>
      </w:r>
      <w:r w:rsidR="0088716C">
        <w:t>04949880064</w:t>
      </w:r>
      <w:r w:rsidR="002E3A56" w:rsidRPr="009E27CE">
        <w:t>,</w:t>
      </w:r>
      <w:r w:rsidR="0088716C">
        <w:t xml:space="preserve">                    </w:t>
      </w:r>
      <w:r w:rsidR="002E3A56" w:rsidRPr="009E27CE">
        <w:t xml:space="preserve"> </w:t>
      </w:r>
      <w:r w:rsidR="00610DBF">
        <w:t>01</w:t>
      </w:r>
      <w:r w:rsidR="00DF28E8" w:rsidRPr="009E27CE">
        <w:t xml:space="preserve">. </w:t>
      </w:r>
      <w:r w:rsidR="00610DBF">
        <w:t>lipnja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88716C">
        <w:t>PILAT d.o.o.</w:t>
      </w:r>
      <w:r w:rsidR="0088716C" w:rsidRPr="00936C9E">
        <w:t xml:space="preserve"> </w:t>
      </w:r>
      <w:r w:rsidR="0088716C">
        <w:t>Vižinada, Lašići 15</w:t>
      </w:r>
      <w:r w:rsidR="0088716C" w:rsidRPr="00936C9E">
        <w:t xml:space="preserve">, OIB: </w:t>
      </w:r>
      <w:r w:rsidR="0088716C">
        <w:t>04949880064</w:t>
      </w:r>
      <w:r w:rsidR="00FB0B18" w:rsidRPr="009E27CE">
        <w:t xml:space="preserve">, te se </w:t>
      </w:r>
      <w:r w:rsidR="0051365F" w:rsidRPr="00D11548">
        <w:rPr>
          <w:b/>
        </w:rPr>
        <w:t xml:space="preserve">zakazuje </w:t>
      </w:r>
      <w:r w:rsidR="00FB0B18" w:rsidRPr="00D11548">
        <w:rPr>
          <w:b/>
        </w:rPr>
        <w:t xml:space="preserve">ročište </w:t>
      </w:r>
      <w:r w:rsidRPr="00D11548">
        <w:rPr>
          <w:b/>
        </w:rPr>
        <w:t xml:space="preserve">za dan </w:t>
      </w:r>
      <w:r w:rsidR="009E27CE" w:rsidRPr="00D11548">
        <w:rPr>
          <w:b/>
        </w:rPr>
        <w:t>08</w:t>
      </w:r>
      <w:r w:rsidR="00814FDD" w:rsidRPr="00D11548">
        <w:rPr>
          <w:b/>
        </w:rPr>
        <w:t xml:space="preserve">. </w:t>
      </w:r>
      <w:r w:rsidR="009E27CE" w:rsidRPr="00D11548">
        <w:rPr>
          <w:b/>
        </w:rPr>
        <w:t>rujna</w:t>
      </w:r>
      <w:r w:rsidR="00FE1051" w:rsidRPr="00D11548">
        <w:rPr>
          <w:b/>
        </w:rPr>
        <w:t xml:space="preserve"> 2016</w:t>
      </w:r>
      <w:r w:rsidRPr="00D11548">
        <w:rPr>
          <w:b/>
        </w:rPr>
        <w:t xml:space="preserve">. u </w:t>
      </w:r>
      <w:r w:rsidR="00E33886" w:rsidRPr="00D11548">
        <w:rPr>
          <w:b/>
        </w:rPr>
        <w:t>09</w:t>
      </w:r>
      <w:r w:rsidR="001648DC" w:rsidRPr="00D11548">
        <w:rPr>
          <w:b/>
        </w:rPr>
        <w:t>:</w:t>
      </w:r>
      <w:r w:rsidR="0088716C" w:rsidRPr="00D11548">
        <w:rPr>
          <w:b/>
        </w:rPr>
        <w:t>2</w:t>
      </w:r>
      <w:r w:rsidRPr="00D11548">
        <w:rPr>
          <w:b/>
        </w:rPr>
        <w:t>0 sati</w:t>
      </w:r>
      <w:r w:rsidRPr="009E27CE">
        <w:t>,</w:t>
      </w:r>
      <w:r w:rsidR="00814FDD" w:rsidRPr="009E27CE">
        <w:t xml:space="preserve"> </w:t>
      </w:r>
      <w:r w:rsidR="00814FDD" w:rsidRPr="00D11548">
        <w:rPr>
          <w:b/>
        </w:rPr>
        <w:t xml:space="preserve">u Trgovačkom sudu u Pazinu, Dršćevka 1, sudnica </w:t>
      </w:r>
      <w:r w:rsidR="00FE1051" w:rsidRPr="00D11548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r w:rsidR="0088716C">
        <w:t>PILAT d.o.o.</w:t>
      </w:r>
      <w:r w:rsidR="0088716C" w:rsidRPr="00936C9E">
        <w:t xml:space="preserve"> </w:t>
      </w:r>
      <w:r w:rsidR="0088716C">
        <w:t>Vižinada, Lašići 15</w:t>
      </w:r>
      <w:r w:rsidR="0088716C" w:rsidRPr="00936C9E">
        <w:t xml:space="preserve">, </w:t>
      </w:r>
    </w:p>
    <w:p w:rsidRDefault="00814FDD" w:rsidP="009E27CE" w:rsidR="0088716C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5E3EB7" w:rsidRPr="009E27CE">
        <w:t>zakonski zastupni</w:t>
      </w:r>
      <w:r w:rsidR="0088716C">
        <w:t xml:space="preserve">ci </w:t>
      </w:r>
      <w:r w:rsidR="005E3EB7" w:rsidRPr="009E27CE">
        <w:t xml:space="preserve">dužnika </w:t>
      </w:r>
      <w:r w:rsidR="0088716C">
        <w:t xml:space="preserve">Elio Pilat </w:t>
      </w:r>
      <w:r w:rsidR="0088716C" w:rsidRPr="00936C9E">
        <w:t xml:space="preserve">iz </w:t>
      </w:r>
      <w:r w:rsidR="0088716C">
        <w:t>Poreča</w:t>
      </w:r>
      <w:r w:rsidR="0088716C" w:rsidRPr="00936C9E">
        <w:t xml:space="preserve">, </w:t>
      </w:r>
      <w:r w:rsidR="0088716C">
        <w:t>Lašići bb</w:t>
      </w:r>
      <w:r w:rsidR="0088716C" w:rsidRPr="00936C9E">
        <w:t xml:space="preserve">, OIB: </w:t>
      </w:r>
      <w:r w:rsidR="0088716C">
        <w:t>37446475474 i Adelina Pilat iz Vižinade, Lašići 0, OIB: 57410523295</w:t>
      </w:r>
    </w:p>
    <w:p w:rsidRDefault="00FB0B18" w:rsidP="009E27CE" w:rsidR="00E33886">
      <w:pPr>
        <w:jc w:val="both"/>
      </w:pPr>
      <w:r w:rsidRPr="009E27CE">
        <w:tab/>
        <w:t>II.</w:t>
      </w:r>
      <w:r w:rsidRPr="009E27CE">
        <w:tab/>
        <w:t>Poziva</w:t>
      </w:r>
      <w:r w:rsidR="0088716C">
        <w:t>ju se zakonski zastupnici</w:t>
      </w:r>
      <w:r w:rsidRPr="009E27CE">
        <w:t xml:space="preserve"> dužnika </w:t>
      </w:r>
      <w:r w:rsidR="0088716C">
        <w:t xml:space="preserve">Elio Pilat </w:t>
      </w:r>
      <w:r w:rsidR="0088716C" w:rsidRPr="00936C9E">
        <w:t xml:space="preserve">iz </w:t>
      </w:r>
      <w:r w:rsidR="0088716C">
        <w:t>Poreča</w:t>
      </w:r>
      <w:r w:rsidR="0088716C" w:rsidRPr="00936C9E">
        <w:t xml:space="preserve">, </w:t>
      </w:r>
      <w:r w:rsidR="0088716C">
        <w:t>Lašići bb</w:t>
      </w:r>
      <w:r w:rsidR="0088716C" w:rsidRPr="00936C9E">
        <w:t xml:space="preserve">, OIB: </w:t>
      </w:r>
      <w:r w:rsidR="0088716C">
        <w:t>37446475474 i Adelina Pilat iz Vižinade, Lašići 0, OIB: 57410523295</w:t>
      </w:r>
      <w:r w:rsidRPr="009E27CE">
        <w:t xml:space="preserve">, pristupiti u sud na zakazano ročište radi saslušanja te dostaviti sudu javnobilježnički ovjerovljen prokazni popis imovine za dužnika </w:t>
      </w:r>
      <w:r w:rsidR="0088716C">
        <w:t>PILAT d.o.o.</w:t>
      </w:r>
      <w:r w:rsidR="0088716C" w:rsidRPr="00936C9E">
        <w:t xml:space="preserve"> </w:t>
      </w:r>
      <w:r w:rsidR="0088716C">
        <w:t>Vižinada, Lašići 15</w:t>
      </w:r>
      <w:r w:rsidR="0088716C" w:rsidRPr="00936C9E">
        <w:t xml:space="preserve">, OIB: </w:t>
      </w:r>
      <w:r w:rsidR="0088716C">
        <w:t>04949880064.</w:t>
      </w:r>
    </w:p>
    <w:p w:rsidRDefault="0088716C" w:rsidP="009E27CE" w:rsidR="0088716C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31240C">
        <w:t>01</w:t>
      </w:r>
      <w:r w:rsidR="00036ADB" w:rsidRPr="00FE1051">
        <w:t xml:space="preserve">. </w:t>
      </w:r>
      <w:r w:rsidR="0031240C">
        <w:t>lipnja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88716C">
      <w:r w:rsidRPr="00FE1051">
        <w:t xml:space="preserve">- dužnik </w:t>
      </w:r>
      <w:r w:rsidR="0088716C">
        <w:t>PILAT d.o.o.</w:t>
      </w:r>
      <w:r w:rsidR="0088716C" w:rsidRPr="00936C9E">
        <w:t xml:space="preserve"> </w:t>
      </w:r>
      <w:r w:rsidR="0088716C">
        <w:t>Vižinada, Lašići 15</w:t>
      </w:r>
    </w:p>
    <w:p w:rsidRDefault="00FB0B18" w:rsidP="00460051" w:rsidR="00AC63CE">
      <w:r w:rsidRPr="00FE1051">
        <w:rPr>
          <w:lang w:val="sv-SE"/>
        </w:rPr>
        <w:t>- zakonski zastupni</w:t>
      </w:r>
      <w:r w:rsidR="0088716C">
        <w:rPr>
          <w:lang w:val="sv-SE"/>
        </w:rPr>
        <w:t>ci</w:t>
      </w:r>
      <w:r w:rsidRPr="00FE1051">
        <w:rPr>
          <w:lang w:val="sv-SE"/>
        </w:rPr>
        <w:t xml:space="preserve"> dužnika </w:t>
      </w:r>
      <w:r w:rsidR="0088716C">
        <w:t xml:space="preserve">Elio Pilat </w:t>
      </w:r>
      <w:r w:rsidR="0088716C" w:rsidRPr="00936C9E">
        <w:t xml:space="preserve">iz </w:t>
      </w:r>
      <w:r w:rsidR="0088716C">
        <w:t>Poreča</w:t>
      </w:r>
      <w:r w:rsidR="0088716C" w:rsidRPr="00936C9E">
        <w:t xml:space="preserve">, </w:t>
      </w:r>
      <w:r w:rsidR="0088716C">
        <w:t>Lašići bb</w:t>
      </w:r>
      <w:r w:rsidR="0088716C" w:rsidRPr="00936C9E">
        <w:t xml:space="preserve">, OIB: </w:t>
      </w:r>
      <w:r w:rsidR="0088716C">
        <w:t>37446475474 i Adelina        Pilat iz Vižinade, Lašići 0, OIB: 57410523295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716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  <w:t>Posl.br.: 1 St-</w:t>
    </w:r>
    <w:r w:rsidR="009E27CE">
      <w:t>7</w:t>
    </w:r>
    <w:r w:rsidR="0088716C">
      <w:t>37</w:t>
    </w:r>
    <w:r w:rsidR="003A006D">
      <w:t>/16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C7627"/>
    <w:rsid w:val="005E3EB7"/>
    <w:rsid w:val="005F4FD6"/>
    <w:rsid w:val="00610DBF"/>
    <w:rsid w:val="00671C0E"/>
    <w:rsid w:val="006B4F64"/>
    <w:rsid w:val="007D4D06"/>
    <w:rsid w:val="00814FDD"/>
    <w:rsid w:val="0088716C"/>
    <w:rsid w:val="008C3F42"/>
    <w:rsid w:val="00985388"/>
    <w:rsid w:val="009A04CC"/>
    <w:rsid w:val="009E27CE"/>
    <w:rsid w:val="00AC63CE"/>
    <w:rsid w:val="00B31B75"/>
    <w:rsid w:val="00B33836"/>
    <w:rsid w:val="00B5586B"/>
    <w:rsid w:val="00B76D83"/>
    <w:rsid w:val="00C26B83"/>
    <w:rsid w:val="00D11548"/>
    <w:rsid w:val="00D14604"/>
    <w:rsid w:val="00D41ACB"/>
    <w:rsid w:val="00D5275E"/>
    <w:rsid w:val="00DA1E5A"/>
    <w:rsid w:val="00DF28E8"/>
    <w:rsid w:val="00E33886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B8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B8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B8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B8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B8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B8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B8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B8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PILAT d.o.o. VIŽINADA</izvorni_sadrzaj>
    <derivirana_varijabla naziv="DomainObject.Predmet.ProtustrankaFormated_1">  PILAT d.o.o. VIŽINADA</derivirana_varijabla>
  </DomainObject.Predmet.ProtustrankaFormated>
  <DomainObject.Predmet.ProtustrankaFormatedOIB>
    <izvorni_sadrzaj>  PILAT d.o.o. VIŽINADA, OIB 04949880064</izvorni_sadrzaj>
    <derivirana_varijabla naziv="DomainObject.Predmet.ProtustrankaFormatedOIB_1">  PILAT d.o.o. VIŽINADA, OIB 04949880064</derivirana_varijabla>
  </DomainObject.Predmet.ProtustrankaFormatedOIB>
  <DomainObject.Predmet.ProtustrankaFormatedWithAdress>
    <izvorni_sadrzaj> PILAT d.o.o. VIŽINADA, Lašići 15, 52447 Vižinada</izvorni_sadrzaj>
    <derivirana_varijabla naziv="DomainObject.Predmet.ProtustrankaFormatedWithAdress_1"> PILAT d.o.o. VIŽINADA, Lašići 15, 52447 Vižinada</derivirana_varijabla>
  </DomainObject.Predmet.ProtustrankaFormatedWithAdress>
  <DomainObject.Predmet.ProtustrankaFormatedWithAdressOIB>
    <izvorni_sadrzaj> PILAT d.o.o. VIŽINADA, OIB 04949880064, Lašići 15, 52447 Vižinada</izvorni_sadrzaj>
    <derivirana_varijabla naziv="DomainObject.Predmet.ProtustrankaFormatedWithAdressOIB_1"> PILAT d.o.o. VIŽINADA, OIB 04949880064, Lašići 15, 52447 Vižinada</derivirana_varijabla>
  </DomainObject.Predmet.ProtustrankaFormatedWithAdressOIB>
  <DomainObject.Predmet.ProtustrankaWithAdress>
    <izvorni_sadrzaj>PILAT d.o.o. VIŽINADA Lašići 15, 52447 Vižinada</izvorni_sadrzaj>
    <derivirana_varijabla naziv="DomainObject.Predmet.ProtustrankaWithAdress_1">PILAT d.o.o. VIŽINADA Lašići 15, 52447 Vižinada</derivirana_varijabla>
  </DomainObject.Predmet.ProtustrankaWithAdress>
  <DomainObject.Predmet.ProtustrankaWithAdressOIB>
    <izvorni_sadrzaj>PILAT d.o.o. VIŽINADA, OIB 04949880064, Lašići 15, 52447 Vižinada</izvorni_sadrzaj>
    <derivirana_varijabla naziv="DomainObject.Predmet.ProtustrankaWithAdressOIB_1">PILAT d.o.o. VIŽINADA, OIB 04949880064, Lašići 15, 52447 Vižinada</derivirana_varijabla>
  </DomainObject.Predmet.ProtustrankaWithAdressOIB>
  <DomainObject.Predmet.ProtustrankaNazivFormated>
    <izvorni_sadrzaj>PILAT d.o.o. VIŽINADA</izvorni_sadrzaj>
    <derivirana_varijabla naziv="DomainObject.Predmet.ProtustrankaNazivFormated_1">PILAT d.o.o. VIŽINADA</derivirana_varijabla>
  </DomainObject.Predmet.ProtustrankaNazivFormated>
  <DomainObject.Predmet.ProtustrankaNazivFormatedOIB>
    <izvorni_sadrzaj>PILAT d.o.o. VIŽINADA, OIB 04949880064</izvorni_sadrzaj>
    <derivirana_varijabla naziv="DomainObject.Predmet.ProtustrankaNazivFormatedOIB_1">PILAT d.o.o. VIŽINADA, OIB 04949880064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1342427.62</izvorni_sadrzaj>
    <derivirana_varijabla naziv="DomainObject.Predmet.TrenutnaVrijednost_1">1342427.62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PILAT d.o.o. VIŽINADA</item>
    </izvorni_sadrzaj>
    <derivirana_varijabla naziv="DomainObject.Predmet.ProtuStrankaListFormated_1">
      <item>PILAT d.o.o. VIŽINADA</item>
    </derivirana_varijabla>
  </DomainObject.Predmet.ProtuStrankaListFormated>
  <DomainObject.Predmet.ProtuStrankaListFormatedOIB>
    <izvorni_sadrzaj>
      <item>PILAT d.o.o. VIŽINADA, OIB 04949880064</item>
    </izvorni_sadrzaj>
    <derivirana_varijabla naziv="DomainObject.Predmet.ProtuStrankaListFormatedOIB_1">
      <item>PILAT d.o.o. VIŽINADA, OIB 04949880064</item>
    </derivirana_varijabla>
  </DomainObject.Predmet.ProtuStrankaListFormatedOIB>
  <DomainObject.Predmet.ProtuStrankaListFormatedWithAdress>
    <izvorni_sadrzaj>
      <item>PILAT d.o.o. VIŽINADA, Lašići 15, 52447 Vižinada</item>
    </izvorni_sadrzaj>
    <derivirana_varijabla naziv="DomainObject.Predmet.ProtuStrankaListFormatedWithAdress_1">
      <item>PILAT d.o.o. VIŽINADA, Lašići 15, 52447 Vižinada</item>
    </derivirana_varijabla>
  </DomainObject.Predmet.ProtuStrankaListFormatedWithAdress>
  <DomainObject.Predmet.ProtuStrankaListFormatedWithAdressOIB>
    <izvorni_sadrzaj>
      <item>PILAT d.o.o. VIŽINADA, OIB 04949880064, Lašići 15, 52447 Vižinada</item>
    </izvorni_sadrzaj>
    <derivirana_varijabla naziv="DomainObject.Predmet.ProtuStrankaListFormatedWithAdressOIB_1">
      <item>PILAT d.o.o. VIŽINADA, OIB 04949880064, Lašići 15, 52447 Vižinada</item>
    </derivirana_varijabla>
  </DomainObject.Predmet.ProtuStrankaListFormatedWithAdressOIB>
  <DomainObject.Predmet.ProtuStrankaListNazivFormated>
    <izvorni_sadrzaj>
      <item>PILAT d.o.o. VIŽINADA</item>
    </izvorni_sadrzaj>
    <derivirana_varijabla naziv="DomainObject.Predmet.ProtuStrankaListNazivFormated_1">
      <item>PILAT d.o.o. VIŽINADA</item>
    </derivirana_varijabla>
  </DomainObject.Predmet.ProtuStrankaListNazivFormated>
  <DomainObject.Predmet.ProtuStrankaListNazivFormatedOIB>
    <izvorni_sadrzaj>
      <item>PILAT d.o.o. VIŽINADA, OIB 04949880064</item>
    </izvorni_sadrzaj>
    <derivirana_varijabla naziv="DomainObject.Predmet.ProtuStrankaListNazivFormatedOIB_1">
      <item>PILAT d.o.o. VIŽINADA, OIB 04949880064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PILAT d.o.o. VIŽINADA</izvorni_sadrzaj>
    <derivirana_varijabla naziv="DomainObject.Predmet.ProtustrankaIDrugi_1">PILAT d.o.o.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PILAT d.o.o. VIŽINADA, OIB 04949880064, Lašići 15, 52447 Vižinada</izvorni_sadrzaj>
    <derivirana_varijabla naziv="DomainObject.Predmet.ProtustrankaIDrugiAdressOIB_1">PILAT d.o.o. VIŽINADA, OIB 04949880064, Lašići 15,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PILAT d.o.o. VIŽINADA</item>
    </izvorni_sadrzaj>
    <derivirana_varijabla naziv="DomainObject.Predmet.SudioniciListNaziv_1">
      <item>FINANCIJSKA AGENCIJA, RC RIJEKA, PODRUŽNICA PULA, PULA</item>
      <item>PILAT d.o.o. VIŽINADA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PILAT d.o.o. VIŽINADA, OIB 04949880064, Lašići 15,52447 Vižinada</item>
    </izvorni_sadrzaj>
    <derivirana_varijabla naziv="DomainObject.Predmet.SudioniciListAdressOIB_1">
      <item>FINANCIJSKA AGENCIJA, RC RIJEKA, PODRUŽNICA PULA, PULA, OIB 85821130368, Giardini 5,52100 Pula</item>
      <item>PILAT d.o.o. VIŽINADA, OIB 04949880064, Lašići 15,52447 Vižinada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04949880064</item>
    </izvorni_sadrzaj>
    <derivirana_varijabla naziv="DomainObject.Predmet.SudioniciListNazivOIB_1">
      <item>, OIB 85821130368</item>
      <item>, OIB 04949880064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1459</properties:Characters>
  <properties:Lines>47</properties:Lines>
  <properties:Paragraphs>22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2016-06-01T08:23:00Z</cp:lastPrinted>
  <dcterms:modified xmlns:xsi="http://www.w3.org/2001/XMLSchema-instance" xsi:type="dcterms:W3CDTF">2016-06-01T10:44:00Z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