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ecbc4" w14:paraId="a8ecbc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</w:t>
      </w:r>
      <w:r w:rsidR="00F725F0">
        <w:t>318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F725F0">
        <w:t>Financijske agencije Regionalni centar Zagreb, Podružnica ZAGREB,  OIB: 85821130368, Zagreb, Trg svibanjskih žrtava 1995. 1, za pokretanje skraćenog stečajnog postupka nad dužnikom ZIL d.o.o., OIB: 91676188104, MBS: 080053663, Zagreb, Kneza Višeslava</w:t>
      </w:r>
      <w:r w:rsidR="002F01CE">
        <w:t xml:space="preserve">, dana </w:t>
      </w:r>
      <w:r w:rsidR="00F725F0">
        <w:t>18. listopada</w:t>
      </w:r>
      <w:r w:rsidR="002F01CE">
        <w:t xml:space="preserve">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F725F0">
        <w:t>ZIL d.o.o., OIB: 91676188104, MBS: 080053663, Zagreb, Kneza Višeslava</w:t>
      </w:r>
      <w:r w:rsidR="00AE6834">
        <w:t>.</w:t>
      </w:r>
    </w:p>
    <w:p w:rsidRDefault="00897DA1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 se VENCEL ČULJAK, OIB:  60951188779 Osijek, Plješivička 16E</w:t>
      </w:r>
      <w:r w:rsidR="002F01CE">
        <w:t>.</w:t>
      </w:r>
    </w:p>
    <w:p w:rsidRDefault="0040522B" w:rsidP="0040522B" w:rsidR="00691F15" w:rsidRPr="00691F15">
      <w:pPr>
        <w:pStyle w:val="Odlomakpopisa"/>
        <w:numPr>
          <w:ilvl w:val="0"/>
          <w:numId w:val="5"/>
        </w:numPr>
        <w:jc w:val="both"/>
        <w:rPr>
          <w:bCs/>
        </w:rPr>
      </w:pPr>
      <w:r w:rsidRPr="00691F15">
        <w:rPr>
          <w:bCs/>
        </w:rPr>
        <w:t xml:space="preserve">ZAKLJUČUJE SE stečajni postupak nad dužnikom </w:t>
      </w:r>
      <w:r w:rsidR="00F725F0">
        <w:t>ZIL d.o.o., OIB: 91676188104, MBS: 080053663, Zagreb, Kneza Višeslava</w:t>
      </w:r>
      <w:r w:rsidR="00691F15">
        <w:t>.</w:t>
      </w:r>
    </w:p>
    <w:p w:rsidRDefault="0040522B" w:rsidP="0040522B" w:rsidR="0040522B" w:rsidRPr="00691F15">
      <w:pPr>
        <w:pStyle w:val="Odlomakpopisa"/>
        <w:numPr>
          <w:ilvl w:val="0"/>
          <w:numId w:val="5"/>
        </w:numPr>
        <w:jc w:val="both"/>
        <w:rPr>
          <w:bCs/>
        </w:rPr>
      </w:pPr>
      <w:r w:rsidRPr="00691F15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F725F0">
        <w:t>23. veljače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F725F0">
        <w:t>3747</w:t>
      </w:r>
      <w:r w:rsidR="00805CF1">
        <w:t xml:space="preserve">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F725F0">
        <w:t>ZIL d.o.o., OIB: 91676188104, MBS: 080053663, Zagreb, Kneza Višeslava</w:t>
      </w:r>
      <w:r w:rsidR="00691F15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F725F0">
        <w:t>3</w:t>
      </w:r>
      <w:r w:rsidR="00DA1995">
        <w:t>. lipnja</w:t>
      </w:r>
      <w:r w:rsidR="00C91D98">
        <w:t xml:space="preserve"> 2016</w:t>
      </w:r>
      <w:r>
        <w:t>. objavio oglas na mrežnoj stranici e-Oglasna ploča sudova pod posl. brojem St-</w:t>
      </w:r>
      <w:r w:rsidR="00DA1995">
        <w:t>1</w:t>
      </w:r>
      <w:r w:rsidR="00F725F0">
        <w:t>318</w:t>
      </w:r>
      <w:r w:rsidR="00DA1995">
        <w:t>/</w:t>
      </w:r>
      <w:r w:rsidR="00590A0E">
        <w:t>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691F15" w:rsidP="0040522B" w:rsidR="00691F15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F725F0">
        <w:t>18. listopada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DA1995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F725F0">
        <w:t>22/11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667A5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F725F0">
      <w:t>318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0613A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605241"/>
    <w:rsid w:val="00616C8E"/>
    <w:rsid w:val="00657E40"/>
    <w:rsid w:val="00662F2C"/>
    <w:rsid w:val="00686F9E"/>
    <w:rsid w:val="00690406"/>
    <w:rsid w:val="00691F15"/>
    <w:rsid w:val="006B1663"/>
    <w:rsid w:val="006B4DFF"/>
    <w:rsid w:val="00785BDD"/>
    <w:rsid w:val="00792188"/>
    <w:rsid w:val="007F5576"/>
    <w:rsid w:val="00805CF1"/>
    <w:rsid w:val="008667A5"/>
    <w:rsid w:val="00897DA1"/>
    <w:rsid w:val="008B67CD"/>
    <w:rsid w:val="008D6180"/>
    <w:rsid w:val="008D7500"/>
    <w:rsid w:val="00917B69"/>
    <w:rsid w:val="0095467A"/>
    <w:rsid w:val="0096162D"/>
    <w:rsid w:val="009B6422"/>
    <w:rsid w:val="009F32F6"/>
    <w:rsid w:val="009F5360"/>
    <w:rsid w:val="009F5B7A"/>
    <w:rsid w:val="00A868A7"/>
    <w:rsid w:val="00AE6834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A1995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725F0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67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667A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667A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7A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7A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67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667A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667A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7A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7A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1318</izvorni_sadrzaj>
    <derivirana_varijabla naziv="DomainObject.Predmet.Broj_1">1318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St-1318/2016</izvorni_sadrzaj>
    <derivirana_varijabla naziv="DomainObject.Predmet.OznakaBroj_1">St-1318/2016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ZIL d.o.o. za mjenjačke poslove, unutarnju i vanjsku trgovinu i usluge</izvorni_sadrzaj>
    <derivirana_varijabla naziv="DomainObject.Predmet.ProtustrankaFormated_1">  ZIL d.o.o. za mjenjačke poslove, unutarnju i vanjsku trgovinu i usluge</derivirana_varijabla>
  </DomainObject.Predmet.ProtustrankaFormated>
  <DomainObject.Predmet.ProtustrankaFormatedOIB>
    <izvorni_sadrzaj>  ZIL d.o.o. za mjenjačke poslove, unutarnju i vanjsku trgovinu i usluge, OIB 91676188104</izvorni_sadrzaj>
    <derivirana_varijabla naziv="DomainObject.Predmet.ProtustrankaFormatedOIB_1">  ZIL d.o.o. za mjenjačke poslove, unutarnju i vanjsku trgovinu i usluge, OIB 91676188104</derivirana_varijabla>
  </DomainObject.Predmet.ProtustrankaFormatedOIB>
  <DomainObject.Predmet.ProtustrankaFormatedWithAdress>
    <izvorni_sadrzaj> ZIL d.o.o. za mjenjačke poslove, unutarnju i vanjsku trgovinu i usluge, Kneza Višeslava 5, 10000 Zagreb</izvorni_sadrzaj>
    <derivirana_varijabla naziv="DomainObject.Predmet.ProtustrankaFormatedWithAdress_1"> ZIL d.o.o. za mjenjačke poslove, unutarnju i vanjsku trgovinu i usluge, Kneza Višeslava 5, 10000 Zagreb</derivirana_varijabla>
  </DomainObject.Predmet.ProtustrankaFormatedWithAdress>
  <DomainObject.Predmet.ProtustrankaFormatedWithAdressOIB>
    <izvorni_sadrzaj> ZIL d.o.o. za mjenjačke poslove, unutarnju i vanjsku trgovinu i usluge, OIB 91676188104, Kneza Višeslava 5, 10000 Zagreb</izvorni_sadrzaj>
    <derivirana_varijabla naziv="DomainObject.Predmet.ProtustrankaFormatedWithAdressOIB_1"> ZIL d.o.o. za mjenjačke poslove, unutarnju i vanjsku trgovinu i usluge, OIB 91676188104, Kneza Višeslava 5, 10000 Zagreb</derivirana_varijabla>
  </DomainObject.Predmet.ProtustrankaFormatedWithAdressOIB>
  <DomainObject.Predmet.ProtustrankaWithAdress>
    <izvorni_sadrzaj>ZIL d.o.o. za mjenjačke poslove, unutarnju i vanjsku trgovinu i usluge Kneza Višeslava 5, 10000 Zagreb</izvorni_sadrzaj>
    <derivirana_varijabla naziv="DomainObject.Predmet.ProtustrankaWithAdress_1">ZIL d.o.o. za mjenjačke poslove, unutarnju i vanjsku trgovinu i usluge Kneza Višeslava 5, 10000 Zagreb</derivirana_varijabla>
  </DomainObject.Predmet.ProtustrankaWithAdress>
  <DomainObject.Predmet.ProtustrankaWithAdressOIB>
    <izvorni_sadrzaj>ZIL d.o.o. za mjenjačke poslove, unutarnju i vanjsku trgovinu i usluge, OIB 91676188104, Kneza Višeslava 5, 10000 Zagreb</izvorni_sadrzaj>
    <derivirana_varijabla naziv="DomainObject.Predmet.ProtustrankaWithAdressOIB_1">ZIL d.o.o. za mjenjačke poslove, unutarnju i vanjsku trgovinu i usluge, OIB 91676188104, Kneza Višeslava 5, 10000 Zagreb</derivirana_varijabla>
  </DomainObject.Predmet.ProtustrankaWithAdressOIB>
  <DomainObject.Predmet.ProtustrankaNazivFormated>
    <izvorni_sadrzaj>ZIL d.o.o. za mjenjačke poslove, unutarnju i vanjsku trgovinu i usluge</izvorni_sadrzaj>
    <derivirana_varijabla naziv="DomainObject.Predmet.ProtustrankaNazivFormated_1">ZIL d.o.o. za mjenjačke poslove, unutarnju i vanjsku trgovinu i usluge</derivirana_varijabla>
  </DomainObject.Predmet.ProtustrankaNazivFormated>
  <DomainObject.Predmet.ProtustrankaNazivFormatedOIB>
    <izvorni_sadrzaj>ZIL d.o.o. za mjenjačke poslove, unutarnju i vanjsku trgovinu i usluge, OIB 91676188104</izvorni_sadrzaj>
    <derivirana_varijabla naziv="DomainObject.Predmet.ProtustrankaNazivFormatedOIB_1">ZIL d.o.o. za mjenjačke poslove, unutarnju i vanjsku trgovinu i usluge, OIB 91676188104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ZIL d.o.o. za mjenjačke poslove, unutarnju i vanjsku trgovinu i usluge</item>
    </izvorni_sadrzaj>
    <derivirana_varijabla naziv="DomainObject.Predmet.ProtuStrankaListFormated_1">
      <item>ZIL d.o.o. za mjenjačke poslove, unutarnju i vanjsku trgovinu i usluge</item>
    </derivirana_varijabla>
  </DomainObject.Predmet.ProtuStrankaListFormated>
  <DomainObject.Predmet.ProtuStrankaListFormatedOIB>
    <izvorni_sadrzaj>
      <item>ZIL d.o.o. za mjenjačke poslove, unutarnju i vanjsku trgovinu i usluge, OIB 91676188104</item>
    </izvorni_sadrzaj>
    <derivirana_varijabla naziv="DomainObject.Predmet.ProtuStrankaListFormatedOIB_1">
      <item>ZIL d.o.o. za mjenjačke poslove, unutarnju i vanjsku trgovinu i usluge, OIB 91676188104</item>
    </derivirana_varijabla>
  </DomainObject.Predmet.ProtuStrankaListFormatedOIB>
  <DomainObject.Predmet.ProtuStrankaListFormatedWithAdress>
    <izvorni_sadrzaj>
      <item>ZIL d.o.o. za mjenjačke poslove, unutarnju i vanjsku trgovinu i usluge, Kneza Višeslava 5, 10000 Zagreb</item>
    </izvorni_sadrzaj>
    <derivirana_varijabla naziv="DomainObject.Predmet.ProtuStrankaListFormatedWithAdress_1">
      <item>ZIL d.o.o. za mjenjačke poslove, unutarnju i vanjsku trgovinu i usluge, Kneza Višeslava 5, 10000 Zagreb</item>
    </derivirana_varijabla>
  </DomainObject.Predmet.ProtuStrankaListFormatedWithAdress>
  <DomainObject.Predmet.ProtuStrankaListFormatedWithAdressOIB>
    <izvorni_sadrzaj>
      <item>ZIL d.o.o. za mjenjačke poslove, unutarnju i vanjsku trgovinu i usluge, OIB 91676188104, Kneza Višeslava 5, 10000 Zagreb</item>
    </izvorni_sadrzaj>
    <derivirana_varijabla naziv="DomainObject.Predmet.ProtuStrankaListFormatedWithAdressOIB_1">
      <item>ZIL d.o.o. za mjenjačke poslove, unutarnju i vanjsku trgovinu i usluge, OIB 91676188104, Kneza Višeslava 5, 10000 Zagreb</item>
    </derivirana_varijabla>
  </DomainObject.Predmet.ProtuStrankaListFormatedWithAdressOIB>
  <DomainObject.Predmet.ProtuStrankaListNazivFormated>
    <izvorni_sadrzaj>
      <item>ZIL d.o.o. za mjenjačke poslove, unutarnju i vanjsku trgovinu i usluge</item>
    </izvorni_sadrzaj>
    <derivirana_varijabla naziv="DomainObject.Predmet.ProtuStrankaListNazivFormated_1">
      <item>ZIL d.o.o. za mjenjačke poslove, unutarnju i vanjsku trgovinu i usluge</item>
    </derivirana_varijabla>
  </DomainObject.Predmet.ProtuStrankaListNazivFormated>
  <DomainObject.Predmet.ProtuStrankaListNazivFormatedOIB>
    <izvorni_sadrzaj>
      <item>ZIL d.o.o. za mjenjačke poslove, unutarnju i vanjsku trgovinu i usluge, OIB 91676188104</item>
    </izvorni_sadrzaj>
    <derivirana_varijabla naziv="DomainObject.Predmet.ProtuStrankaListNazivFormatedOIB_1">
      <item>ZIL d.o.o. za mjenjačke poslove, unutarnju i vanjsku trgovinu i usluge, OIB 91676188104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ZIL d.o.o. za mjenjačke poslove, unutarnju i vanjsku trgovinu i usluge</izvorni_sadrzaj>
    <derivirana_varijabla naziv="DomainObject.Predmet.ProtustrankaIDrugi_1">ZIL d.o.o. za mjenjačke poslove, unutarnju i vanjsku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ZIL d.o.o. za mjenjačke poslove, unutarnju i vanjsku trgovinu i usluge, OIB 91676188104, Kneza Višeslava 5, 10000 Zagreb</izvorni_sadrzaj>
    <derivirana_varijabla naziv="DomainObject.Predmet.ProtustrankaIDrugiAdressOIB_1">ZIL d.o.o. za mjenjačke poslove, unutarnju i vanjsku trgovinu i usluge, OIB 91676188104, Kneza Višeslava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ZIL d.o.o. za mjenjačke poslove, unutarnju i vanjsku trgovinu i usluge</item>
      <item>FINA Regionalni centar Zagreb</item>
    </izvorni_sadrzaj>
    <derivirana_varijabla naziv="DomainObject.Predmet.SudioniciListNaziv_1">
      <item>ZIL d.o.o. za mjenjačke poslove, unutarnju i vanjsku trgovinu i usluge</item>
      <item>FINA Regionalni centar Zagreb</item>
    </derivirana_varijabla>
  </DomainObject.Predmet.SudioniciListNaziv>
  <DomainObject.Predmet.SudioniciListAdressOIB>
    <izvorni_sadrzaj>
      <item>ZIL d.o.o. za mjenjačke poslove, unutarnju i vanjsku trgovinu i usluge, OIB 91676188104, Kneza Višeslava 5,10000 Zagreb</item>
      <item>FINA Regionalni centar Zagreb, OIB 85821130368, Trg svibanjskih žrtava 1995. br.1,10000 Zagreb</item>
    </izvorni_sadrzaj>
    <derivirana_varijabla naziv="DomainObject.Predmet.SudioniciListAdressOIB_1">
      <item>ZIL d.o.o. za mjenjačke poslove, unutarnju i vanjsku trgovinu i usluge, OIB 91676188104, Kneza Višeslava 5,10000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91676188104</item>
      <item>, OIB 85821130368</item>
    </izvorni_sadrzaj>
    <derivirana_varijabla naziv="DomainObject.Predmet.SudioniciListNazivOIB_1">
      <item>, OIB 91676188104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2249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2016-10-19T08:20:00Z</dcterms:created>
  <dc:creator>korisnik</dc:creator>
  <cp:lastModifiedBy>Snježana Andrijanić</cp:lastModifiedBy>
  <cp:lastPrinted>2016-10-19T08:20:00Z</cp:lastPrinted>
  <dcterms:modified xmlns:xsi="http://www.w3.org/2001/XMLSchema-instance" xsi:type="dcterms:W3CDTF">2016-10-21T09:33:00Z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