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42d9f" w14:paraId="7442d9f" w:rsidRDefault="00681101" w:rsidP="00681101" w:rsidR="00681101">
      <w:pPr>
        <w15:collapsed w:val="false"/>
        <w:rPr>
          <w:bCs/>
        </w:rPr>
      </w:pPr>
      <w:r>
        <w:rPr>
          <w:bCs/>
        </w:rPr>
        <w:t xml:space="preserve">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1101" w:rsidP="00681101" w:rsidR="00681101"/>
    <w:p w:rsidRDefault="00681101" w:rsidP="00681101" w:rsidR="00681101">
      <w:pPr>
        <w:ind w:hanging="720" w:left="360"/>
      </w:pPr>
      <w:r>
        <w:t xml:space="preserve">        REPUBLIKA HRVATSKA</w:t>
      </w:r>
    </w:p>
    <w:p w:rsidRDefault="00681101" w:rsidP="00687028" w:rsidR="00681101">
      <w:pPr>
        <w:ind w:hanging="720" w:left="360"/>
      </w:pPr>
      <w:r>
        <w:t xml:space="preserve">     TRGOVAČKI SUD U OSIJEKU</w:t>
      </w:r>
    </w:p>
    <w:p w:rsidRDefault="00681101" w:rsidP="00681101" w:rsidR="00681101"/>
    <w:p w:rsidRDefault="00681101" w:rsidP="00681101" w:rsidR="00681101">
      <w:pPr>
        <w:jc w:val="center"/>
      </w:pPr>
      <w:r>
        <w:t>R E P U B L I K A   H R V A T S K A</w:t>
      </w:r>
    </w:p>
    <w:p w:rsidRDefault="00681101" w:rsidP="00681101" w:rsidR="00681101">
      <w:pPr>
        <w:jc w:val="center"/>
      </w:pPr>
      <w:r>
        <w:t>R J E Š E N J E</w:t>
      </w:r>
    </w:p>
    <w:p w:rsidRDefault="00681101" w:rsidP="00681101" w:rsidR="00681101">
      <w:pPr>
        <w:pStyle w:val="Tijeloteksta"/>
        <w:rPr>
          <w:sz w:val="24"/>
        </w:rPr>
      </w:pPr>
    </w:p>
    <w:p w:rsidRDefault="003D1DC3" w:rsidP="003D1DC3" w:rsidR="00681101" w:rsidRPr="003D1DC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DEVAST j.d.o.o., </w:t>
      </w:r>
      <w:proofErr w:type="spellStart"/>
      <w:r>
        <w:t>Hrastin</w:t>
      </w:r>
      <w:proofErr w:type="spellEnd"/>
      <w:r>
        <w:t xml:space="preserve">, </w:t>
      </w:r>
      <w:proofErr w:type="spellStart"/>
      <w:r>
        <w:t>Ferenca</w:t>
      </w:r>
      <w:proofErr w:type="spellEnd"/>
      <w:r>
        <w:t xml:space="preserve"> Kiša 5, MBS: 030187106, OIB: 33806465986</w:t>
      </w:r>
      <w:r>
        <w:rPr>
          <w:color w:val="000000"/>
        </w:rPr>
        <w:t>, dana 2</w:t>
      </w:r>
      <w:r w:rsidR="00D42796">
        <w:rPr>
          <w:color w:val="000000"/>
        </w:rPr>
        <w:t>6</w:t>
      </w:r>
      <w:r>
        <w:rPr>
          <w:color w:val="000000"/>
        </w:rPr>
        <w:t>. studenog 2018. godine</w:t>
      </w:r>
    </w:p>
    <w:p w:rsidRDefault="00681101" w:rsidP="00681101" w:rsidR="00681101">
      <w:pPr>
        <w:jc w:val="both"/>
      </w:pPr>
    </w:p>
    <w:p w:rsidRDefault="00681101" w:rsidP="00681101" w:rsidR="00681101">
      <w:pPr>
        <w:jc w:val="center"/>
      </w:pPr>
      <w:r>
        <w:t>r i j e š i o  j e</w:t>
      </w:r>
    </w:p>
    <w:p w:rsidRDefault="00681101" w:rsidP="00681101" w:rsidR="00681101">
      <w:pPr>
        <w:jc w:val="center"/>
      </w:pPr>
    </w:p>
    <w:p w:rsidRDefault="00681101" w:rsidP="00681101" w:rsidR="00681101">
      <w:pPr>
        <w:jc w:val="both"/>
      </w:pPr>
    </w:p>
    <w:p w:rsidRDefault="00681101" w:rsidP="00681101" w:rsidR="00681101">
      <w:pPr>
        <w:jc w:val="both"/>
      </w:pPr>
      <w:r>
        <w:t>I.</w:t>
      </w:r>
      <w:r>
        <w:tab/>
        <w:t xml:space="preserve">Nalaže se osobi ovlaštenoj za zastupanje dužnika </w:t>
      </w:r>
      <w:r w:rsidR="003D1DC3">
        <w:t xml:space="preserve">direktoru </w:t>
      </w:r>
      <w:proofErr w:type="spellStart"/>
      <w:r w:rsidR="003D1DC3">
        <w:t>Mihalju</w:t>
      </w:r>
      <w:proofErr w:type="spellEnd"/>
      <w:r w:rsidR="003D1DC3">
        <w:t xml:space="preserve"> Kelemen, OIB: 77267934175, </w:t>
      </w:r>
      <w:proofErr w:type="spellStart"/>
      <w:r w:rsidR="003D1DC3">
        <w:t>Hrastin</w:t>
      </w:r>
      <w:proofErr w:type="spellEnd"/>
      <w:r w:rsidR="003D1DC3">
        <w:t xml:space="preserve">, </w:t>
      </w:r>
      <w:proofErr w:type="spellStart"/>
      <w:r w:rsidR="003D1DC3">
        <w:t>Ferenca</w:t>
      </w:r>
      <w:proofErr w:type="spellEnd"/>
      <w:r w:rsidR="003D1DC3">
        <w:t xml:space="preserve"> Kiša 5</w:t>
      </w:r>
      <w:r>
        <w:t>, da u roku od 8 (osam) dana od dana primitka ovog rješenja uplati:</w:t>
      </w:r>
    </w:p>
    <w:p w:rsidRDefault="00681101" w:rsidP="00681101" w:rsidR="00681101">
      <w:pPr>
        <w:pStyle w:val="Tijeloteksta"/>
        <w:ind w:hanging="720" w:left="720"/>
        <w:rPr>
          <w:sz w:val="24"/>
        </w:rPr>
      </w:pPr>
    </w:p>
    <w:p w:rsidRDefault="00681101" w:rsidP="00681101" w:rsidR="00681101">
      <w:pPr>
        <w:pStyle w:val="Tijeloteksta"/>
        <w:numPr>
          <w:ilvl w:val="0"/>
          <w:numId w:val="18"/>
        </w:numPr>
        <w:rPr>
          <w:sz w:val="24"/>
        </w:rPr>
      </w:pPr>
      <w:r>
        <w:rPr>
          <w:sz w:val="24"/>
        </w:rPr>
        <w:t>predujam od 1.000,00 kn (</w:t>
      </w:r>
      <w:proofErr w:type="spellStart"/>
      <w:r>
        <w:rPr>
          <w:sz w:val="24"/>
        </w:rPr>
        <w:t>tisućukuna</w:t>
      </w:r>
      <w:proofErr w:type="spellEnd"/>
      <w:r>
        <w:rPr>
          <w:sz w:val="24"/>
        </w:rPr>
        <w:t>) u Fond za namirenje troškova stečajnog postupka na žiro račun Trgovačkog suda u Osijeku broj HR31 2390 0011 3000 0020 0 s pozivom na  broj HR0</w:t>
      </w:r>
      <w:r w:rsidR="003D1DC3">
        <w:rPr>
          <w:sz w:val="24"/>
        </w:rPr>
        <w:t>5</w:t>
      </w:r>
      <w:r>
        <w:rPr>
          <w:sz w:val="24"/>
        </w:rPr>
        <w:t xml:space="preserve"> 8500-</w:t>
      </w:r>
      <w:r w:rsidR="003D1DC3">
        <w:rPr>
          <w:sz w:val="24"/>
        </w:rPr>
        <w:t>1181</w:t>
      </w:r>
      <w:r>
        <w:rPr>
          <w:sz w:val="24"/>
        </w:rPr>
        <w:t xml:space="preserve">-18, te po izvršenoj uplati dostavi dokaz u spis. </w:t>
      </w:r>
    </w:p>
    <w:p w:rsidRDefault="00681101" w:rsidP="00681101" w:rsidR="00681101">
      <w:pPr>
        <w:pStyle w:val="Tijeloteksta"/>
        <w:rPr>
          <w:sz w:val="24"/>
        </w:rPr>
      </w:pPr>
    </w:p>
    <w:p w:rsidRDefault="00681101" w:rsidP="00681101" w:rsidR="00681101">
      <w:pPr>
        <w:jc w:val="both"/>
      </w:pPr>
      <w:r>
        <w:t xml:space="preserve">II. </w:t>
      </w:r>
      <w:r>
        <w:tab/>
        <w:t xml:space="preserve">Ukoliko osoba ovlaštena za zastupanje dužnika </w:t>
      </w:r>
      <w:r w:rsidR="00F06BAC">
        <w:t xml:space="preserve">direktor </w:t>
      </w:r>
      <w:proofErr w:type="spellStart"/>
      <w:r w:rsidR="00F06BAC">
        <w:t>Mihalj</w:t>
      </w:r>
      <w:proofErr w:type="spellEnd"/>
      <w:r w:rsidR="00F06BAC">
        <w:t xml:space="preserve"> Kelemen, OIB: 77267934175, </w:t>
      </w:r>
      <w:proofErr w:type="spellStart"/>
      <w:r w:rsidR="00F06BAC">
        <w:t>Hrastin</w:t>
      </w:r>
      <w:proofErr w:type="spellEnd"/>
      <w:r w:rsidR="00F06BAC">
        <w:t xml:space="preserve">, </w:t>
      </w:r>
      <w:proofErr w:type="spellStart"/>
      <w:r w:rsidR="00F06BAC">
        <w:t>Ferenca</w:t>
      </w:r>
      <w:proofErr w:type="spellEnd"/>
      <w:r w:rsidR="00F06BAC">
        <w:t xml:space="preserve"> Kiša 5</w:t>
      </w:r>
      <w:r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681101" w:rsidP="00681101" w:rsidR="00681101">
      <w:pPr>
        <w:jc w:val="both"/>
      </w:pPr>
    </w:p>
    <w:p w:rsidRDefault="00681101" w:rsidP="00681101" w:rsidR="00681101">
      <w:pPr>
        <w:pStyle w:val="Odlomakpopisa"/>
        <w:numPr>
          <w:ilvl w:val="0"/>
          <w:numId w:val="19"/>
        </w:numPr>
        <w:jc w:val="both"/>
      </w:pPr>
      <w:r>
        <w:t>Poziva se FINA da izda nalog za izvršenje osnove za plaćanje sukladno članku 9. Zakona o provedbi ovrhe na novčanim sredstvima.</w:t>
      </w:r>
    </w:p>
    <w:p w:rsidRDefault="00681101" w:rsidP="00681101" w:rsidR="00681101">
      <w:pPr>
        <w:pStyle w:val="Odlomakpopisa"/>
        <w:ind w:left="1680"/>
        <w:jc w:val="both"/>
      </w:pPr>
    </w:p>
    <w:p w:rsidRDefault="00681101" w:rsidP="00681101" w:rsidR="00681101">
      <w:pPr>
        <w:ind w:left="1320"/>
        <w:jc w:val="both"/>
      </w:pPr>
      <w:r>
        <w:t>b) Nalaže se FINI da novčani iznos od 1.000,00 kn,  (</w:t>
      </w:r>
      <w:proofErr w:type="spellStart"/>
      <w:r>
        <w:t>tisućukuna</w:t>
      </w:r>
      <w:proofErr w:type="spellEnd"/>
      <w:r>
        <w:t xml:space="preserve">) za koji je određena ovrha, zaplijeni i prenese na žiro račun Trgovačkog suda u Osijeku </w:t>
      </w:r>
    </w:p>
    <w:p w:rsidRDefault="00681101" w:rsidP="00681101" w:rsidR="00681101">
      <w:pPr>
        <w:ind w:left="1320"/>
        <w:jc w:val="both"/>
      </w:pPr>
      <w:r>
        <w:t>broj HR31 2390 0011 3000 0020 0 s pozivom na  broj HR0</w:t>
      </w:r>
      <w:r w:rsidR="00F06BAC">
        <w:t>5</w:t>
      </w:r>
      <w:r>
        <w:t xml:space="preserve"> 8500-</w:t>
      </w:r>
      <w:r w:rsidR="00041D53">
        <w:t>1181</w:t>
      </w:r>
      <w:r>
        <w:t xml:space="preserve">-18. </w:t>
      </w:r>
    </w:p>
    <w:p w:rsidRDefault="00681101" w:rsidP="00681101" w:rsidR="00681101">
      <w:pPr>
        <w:jc w:val="both"/>
      </w:pPr>
    </w:p>
    <w:p w:rsidRDefault="00681101" w:rsidP="00681101" w:rsidR="00681101">
      <w:pPr>
        <w:ind w:left="1320"/>
        <w:jc w:val="both"/>
      </w:pPr>
      <w:r>
        <w:t xml:space="preserve">c) Zabranjuje se FINI da navedenu tražbinu ispuni osobi ovlaštenoj za zastupanje dužnika </w:t>
      </w:r>
      <w:r w:rsidR="00041D53">
        <w:t xml:space="preserve">direktoru </w:t>
      </w:r>
      <w:proofErr w:type="spellStart"/>
      <w:r w:rsidR="00041D53">
        <w:t>Mihalju</w:t>
      </w:r>
      <w:proofErr w:type="spellEnd"/>
      <w:r w:rsidR="00041D53">
        <w:t xml:space="preserve"> Kelemen, OIB: 77267934175, </w:t>
      </w:r>
      <w:proofErr w:type="spellStart"/>
      <w:r w:rsidR="00041D53">
        <w:t>Hrastin</w:t>
      </w:r>
      <w:proofErr w:type="spellEnd"/>
      <w:r w:rsidR="00041D53">
        <w:t xml:space="preserve">, </w:t>
      </w:r>
      <w:proofErr w:type="spellStart"/>
      <w:r w:rsidR="00041D53">
        <w:t>Ferenca</w:t>
      </w:r>
      <w:proofErr w:type="spellEnd"/>
      <w:r w:rsidR="00041D53">
        <w:t xml:space="preserve"> Kiša 5</w:t>
      </w:r>
      <w:r>
        <w:t>, te se istom zabranjuje da tu tražbinu naplati ili inače raspolaže njome.</w:t>
      </w:r>
    </w:p>
    <w:p w:rsidRDefault="00681101" w:rsidP="00681101" w:rsidR="00681101">
      <w:pPr>
        <w:jc w:val="both"/>
      </w:pPr>
    </w:p>
    <w:p w:rsidRDefault="00681101" w:rsidP="00681101" w:rsidR="00681101">
      <w:pPr>
        <w:jc w:val="both"/>
      </w:pPr>
      <w:r>
        <w:t>III.</w:t>
      </w:r>
      <w:r>
        <w:tab/>
        <w:t xml:space="preserve">Ukoliko osoba ovlaštena za zastupanje dužnika </w:t>
      </w:r>
      <w:r w:rsidR="00041D53">
        <w:t xml:space="preserve">direktor </w:t>
      </w:r>
      <w:proofErr w:type="spellStart"/>
      <w:r w:rsidR="00041D53">
        <w:t>Mihalj</w:t>
      </w:r>
      <w:proofErr w:type="spellEnd"/>
      <w:r w:rsidR="00041D53">
        <w:t xml:space="preserve"> Kelemen, OIB: 77267934175, </w:t>
      </w:r>
      <w:proofErr w:type="spellStart"/>
      <w:r w:rsidR="00041D53">
        <w:t>Hrastin</w:t>
      </w:r>
      <w:proofErr w:type="spellEnd"/>
      <w:r w:rsidR="00041D53">
        <w:t xml:space="preserve">, </w:t>
      </w:r>
      <w:proofErr w:type="spellStart"/>
      <w:r w:rsidR="00041D53">
        <w:t>Ferenca</w:t>
      </w:r>
      <w:proofErr w:type="spellEnd"/>
      <w:r w:rsidR="00041D53">
        <w:t xml:space="preserve"> Kiša 5</w:t>
      </w:r>
      <w:r>
        <w:t xml:space="preserve">, ne postupi po nalogu suda iz točke I., ovo rješenje će se po pravomoćnosti dostaviti FINI radi provedbe ovrhe iz točke II. izreke rješenja.  </w:t>
      </w:r>
    </w:p>
    <w:p w:rsidRDefault="00681101" w:rsidP="00681101" w:rsidR="00681101">
      <w:pPr>
        <w:jc w:val="both"/>
      </w:pPr>
    </w:p>
    <w:p w:rsidRDefault="00687028" w:rsidP="00681101" w:rsidR="00687028">
      <w:pPr>
        <w:jc w:val="both"/>
      </w:pPr>
    </w:p>
    <w:p w:rsidRDefault="00681101" w:rsidP="00681101" w:rsidR="00681101">
      <w:pPr>
        <w:jc w:val="center"/>
      </w:pPr>
      <w:r>
        <w:t>Obrazloženje</w:t>
      </w:r>
    </w:p>
    <w:p w:rsidRDefault="00681101" w:rsidP="00681101" w:rsidR="00681101">
      <w:pPr>
        <w:pStyle w:val="Tijeloteksta"/>
        <w:rPr>
          <w:bCs/>
          <w:sz w:val="24"/>
        </w:rPr>
      </w:pPr>
    </w:p>
    <w:p w:rsidRDefault="00681101" w:rsidP="00681101" w:rsidR="00681101">
      <w:pPr>
        <w:pStyle w:val="Tijeloteksta"/>
        <w:rPr>
          <w:bCs/>
          <w:sz w:val="24"/>
        </w:rPr>
      </w:pPr>
    </w:p>
    <w:p w:rsidRDefault="00041D53" w:rsidP="00041D53" w:rsidR="00041D53">
      <w:pPr>
        <w:ind w:firstLine="708"/>
        <w:jc w:val="both"/>
      </w:pPr>
      <w:r>
        <w:t xml:space="preserve">Dana 02. listopada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04-06-18-4446 od 01. listopada 2018. godine, za otvaranje stečajnog postupka nad dužnikom DEVAST j.d.o.o., </w:t>
      </w:r>
      <w:proofErr w:type="spellStart"/>
      <w:r>
        <w:t>Hrastin</w:t>
      </w:r>
      <w:proofErr w:type="spellEnd"/>
      <w:r>
        <w:t xml:space="preserve">, </w:t>
      </w:r>
      <w:proofErr w:type="spellStart"/>
      <w:r>
        <w:t>Ferenca</w:t>
      </w:r>
      <w:proofErr w:type="spellEnd"/>
      <w:r>
        <w:t xml:space="preserve"> Kiša 5, MBS: 030187106, OIB: 33806465986.   </w:t>
      </w:r>
    </w:p>
    <w:p w:rsidRDefault="00041D53" w:rsidP="00041D53" w:rsidR="00041D53">
      <w:pPr>
        <w:ind w:firstLine="708"/>
        <w:jc w:val="both"/>
      </w:pPr>
    </w:p>
    <w:p w:rsidRDefault="00041D53" w:rsidP="00041D53" w:rsidR="00041D53">
      <w:pPr>
        <w:ind w:firstLine="708"/>
        <w:jc w:val="both"/>
      </w:pPr>
      <w:r>
        <w:t xml:space="preserve">U zahtjevu je navela da na dan 28. rujna 2018. godine dužnik u Očevidniku redoslijeda osnova za plaćanje ima evidentirane neizvršene osnove za plaćanje u neprekinutom razdoblju od 120 dana, u ukupnom iznosu od 21.550,00 kn, u koji iznos je uračunata kamata i naknada FINE za provedbu ovrhe na novčanim sredstvima dužnika. Navodi da dužnik ima 1 zaposlenog radnika. </w:t>
      </w:r>
    </w:p>
    <w:p w:rsidRDefault="00041D53" w:rsidP="00041D53" w:rsidR="00041D53">
      <w:pPr>
        <w:ind w:firstLine="708"/>
        <w:jc w:val="both"/>
      </w:pPr>
    </w:p>
    <w:p w:rsidRDefault="00041D53" w:rsidP="00041D53" w:rsidR="00041D53">
      <w:pPr>
        <w:ind w:firstLine="708"/>
        <w:jc w:val="both"/>
      </w:pPr>
      <w:r>
        <w:t xml:space="preserve">FINA je dostavila popis računa i oročenih novčanih sredstava dužnika na dan 28. rujna 2018. godine te u svom podnesku od 01. listopada 2018. godine navodi da dužnik na dan 28. rujna 2018. godine u Jedinstvenom registru računa ima otvorene sljedeće račune i oročena novčana sredstva: HR1824840081135036310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</w:t>
      </w:r>
      <w:r>
        <w:rPr>
          <w:color w:val="000000"/>
        </w:rPr>
        <w:t xml:space="preserve"> </w:t>
      </w:r>
      <w:r>
        <w:t>te da na temelju čl. 112. st. 5. Stečajnog zakona dužnik na dan 28. rujna 2018. godine na ime predujma za namirenje troškova stečajnog postupka nema zaplijenjena novčana sredstva.</w:t>
      </w:r>
    </w:p>
    <w:p w:rsidRDefault="00041D53" w:rsidP="00041D53" w:rsidR="00041D53">
      <w:pPr>
        <w:jc w:val="both"/>
      </w:pPr>
      <w:r>
        <w:t xml:space="preserve">   </w:t>
      </w:r>
    </w:p>
    <w:p w:rsidRDefault="00041D53" w:rsidP="00041D53" w:rsidR="00681101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>Stečajnog zakona (Narodne novine 71/15 i 104/17 dalje: SZ-a)</w:t>
      </w:r>
      <w:r w:rsidR="00681101">
        <w:t xml:space="preserve"> te je zakazao ročište radi očitovanja o prijedlogu za otvaranje stečajnoga postupka i rasprave o pretpostavkama za ispitivanje uvjeta za otvaranje stečajnog postupka nad dužnikom </w:t>
      </w:r>
      <w:r>
        <w:t xml:space="preserve">DEVAST j.d.o.o., </w:t>
      </w:r>
      <w:proofErr w:type="spellStart"/>
      <w:r>
        <w:t>Hrastin</w:t>
      </w:r>
      <w:proofErr w:type="spellEnd"/>
      <w:r>
        <w:t xml:space="preserve">, </w:t>
      </w:r>
      <w:proofErr w:type="spellStart"/>
      <w:r>
        <w:t>Ferenca</w:t>
      </w:r>
      <w:proofErr w:type="spellEnd"/>
      <w:r>
        <w:t xml:space="preserve"> Kiša 5, MBS: 030187106, OIB: 33806465986 </w:t>
      </w:r>
      <w:r w:rsidR="00681101">
        <w:t xml:space="preserve">(čl. 123. i 128. st. 1. SZ-a). </w:t>
      </w:r>
    </w:p>
    <w:p w:rsidRDefault="00681101" w:rsidP="00681101" w:rsidR="00681101">
      <w:pPr>
        <w:ind w:firstLine="720"/>
        <w:jc w:val="both"/>
      </w:pPr>
    </w:p>
    <w:p w:rsidRDefault="00681101" w:rsidP="00681101" w:rsidR="00681101">
      <w:pPr>
        <w:pStyle w:val="Tijeloteksta"/>
        <w:ind w:firstLine="708"/>
        <w:rPr>
          <w:sz w:val="24"/>
        </w:rPr>
      </w:pPr>
      <w:r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681101" w:rsidP="00681101" w:rsidR="00681101">
      <w:pPr>
        <w:jc w:val="both"/>
      </w:pPr>
    </w:p>
    <w:p w:rsidRDefault="00681101" w:rsidP="00681101" w:rsidR="00681101">
      <w:pPr>
        <w:jc w:val="center"/>
      </w:pPr>
      <w:r>
        <w:t xml:space="preserve">U Osijeku </w:t>
      </w:r>
      <w:r w:rsidR="00041D53">
        <w:t>2</w:t>
      </w:r>
      <w:r w:rsidR="00D42796">
        <w:t>6</w:t>
      </w:r>
      <w:bookmarkStart w:name="_GoBack" w:id="0"/>
      <w:bookmarkEnd w:id="0"/>
      <w:r>
        <w:t>. studenog 2018.</w:t>
      </w:r>
    </w:p>
    <w:p w:rsidRDefault="00681101" w:rsidP="00681101" w:rsidR="00681101">
      <w:pPr>
        <w:jc w:val="center"/>
      </w:pPr>
    </w:p>
    <w:p w:rsidRDefault="00681101" w:rsidP="00681101" w:rsidR="0068110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681101" w:rsidP="00681101" w:rsidR="00681101">
      <w:pPr>
        <w:ind w:left="4956"/>
        <w:jc w:val="center"/>
      </w:pPr>
      <w:r>
        <w:t xml:space="preserve">              mr. sc. Boris Vuković</w:t>
      </w:r>
    </w:p>
    <w:p w:rsidRDefault="00681101" w:rsidP="00681101" w:rsidR="00681101">
      <w:r>
        <w:t>Zapisničar: Danijela Špeletić</w:t>
      </w:r>
    </w:p>
    <w:p w:rsidRDefault="00681101" w:rsidP="00681101" w:rsidR="00681101"/>
    <w:p w:rsidRDefault="00041D53" w:rsidP="00681101" w:rsidR="00041D53"/>
    <w:p w:rsidRDefault="004A4A1D" w:rsidP="00681101" w:rsidR="004A4A1D"/>
    <w:p w:rsidRDefault="00681101" w:rsidP="00681101" w:rsidR="00681101">
      <w:pPr>
        <w:jc w:val="both"/>
      </w:pPr>
      <w:r>
        <w:t xml:space="preserve">UPUTA  O PRAVNOM LIJEKU </w:t>
      </w:r>
    </w:p>
    <w:p w:rsidRDefault="00681101" w:rsidP="00681101" w:rsidR="00681101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681101" w:rsidP="00681101" w:rsidR="00681101">
      <w:pPr>
        <w:jc w:val="both"/>
      </w:pPr>
    </w:p>
    <w:p w:rsidRDefault="00681101" w:rsidP="00681101" w:rsidR="00681101">
      <w:pPr>
        <w:jc w:val="both"/>
      </w:pPr>
    </w:p>
    <w:p w:rsidRDefault="00681101" w:rsidP="00681101" w:rsidR="00681101">
      <w:r>
        <w:t>DNA:</w:t>
      </w:r>
    </w:p>
    <w:p w:rsidRDefault="00681101" w:rsidP="00041D53" w:rsidR="00041D53">
      <w:pPr>
        <w:pStyle w:val="Odlomakpopisa"/>
        <w:numPr>
          <w:ilvl w:val="0"/>
          <w:numId w:val="13"/>
        </w:numPr>
        <w:jc w:val="both"/>
      </w:pPr>
      <w:r w:rsidRPr="00041D53">
        <w:rPr>
          <w:color w:val="000000"/>
        </w:rPr>
        <w:t>zakonski zastupnik dužnika</w:t>
      </w:r>
      <w:r>
        <w:t xml:space="preserve"> </w:t>
      </w:r>
      <w:proofErr w:type="spellStart"/>
      <w:r w:rsidR="00041D53">
        <w:t>Mihalj</w:t>
      </w:r>
      <w:proofErr w:type="spellEnd"/>
      <w:r w:rsidR="00041D53">
        <w:t xml:space="preserve"> Kelemen, </w:t>
      </w:r>
      <w:proofErr w:type="spellStart"/>
      <w:r w:rsidR="00041D53">
        <w:t>Hrastin</w:t>
      </w:r>
      <w:proofErr w:type="spellEnd"/>
      <w:r w:rsidR="00041D53">
        <w:t xml:space="preserve">, </w:t>
      </w:r>
      <w:proofErr w:type="spellStart"/>
      <w:r w:rsidR="00041D53">
        <w:t>Ferenca</w:t>
      </w:r>
      <w:proofErr w:type="spellEnd"/>
      <w:r w:rsidR="00041D53">
        <w:t xml:space="preserve"> Kiša 5</w:t>
      </w:r>
    </w:p>
    <w:p w:rsidRDefault="00681101" w:rsidP="00681101" w:rsidR="00681101" w:rsidRPr="00041D53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t xml:space="preserve">FINA - </w:t>
      </w:r>
      <w:r w:rsidRPr="00041D53">
        <w:rPr>
          <w:b/>
        </w:rPr>
        <w:t>nakon pravomoćnosti</w:t>
      </w:r>
    </w:p>
    <w:p w:rsidRDefault="00681101" w:rsidP="00681101" w:rsidR="00681101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041D53" w:rsidP="00041D53" w:rsidR="00041D53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>R 08.01.2019. u 10,00 sati</w:t>
      </w:r>
    </w:p>
    <w:p w:rsidRDefault="00681101" w:rsidP="00681101" w:rsidR="00681101">
      <w:pPr>
        <w:jc w:val="both"/>
      </w:pPr>
    </w:p>
    <w:p w:rsidRDefault="00681101" w:rsidP="00681101" w:rsidR="00681101"/>
    <w:p w:rsidRDefault="00681101" w:rsidP="00681101" w:rsidR="00681101"/>
    <w:p w:rsidRDefault="00681101" w:rsidP="00681101" w:rsidR="00681101"/>
    <w:p w:rsidRDefault="00681101" w:rsidP="00681101" w:rsidR="00681101"/>
    <w:p w:rsidRDefault="00681101" w:rsidP="00681101" w:rsidR="00681101"/>
    <w:p w:rsidRDefault="00681101" w:rsidP="00681101" w:rsidR="00681101"/>
    <w:p w:rsidRDefault="00681101" w:rsidP="00681101" w:rsidR="00681101"/>
    <w:p w:rsidRDefault="00681101" w:rsidP="00681101" w:rsidR="00681101"/>
    <w:p w:rsidRDefault="00681101" w:rsidP="00681101" w:rsidR="00681101"/>
    <w:p w:rsidRDefault="00681101" w:rsidP="00681101" w:rsidR="00681101">
      <w:pPr>
        <w:ind w:left="5580"/>
      </w:pPr>
    </w:p>
    <w:p w:rsidRDefault="00681101" w:rsidP="00681101" w:rsidR="00681101"/>
    <w:p w:rsidRDefault="00681101" w:rsidP="00681101" w:rsidR="00681101"/>
    <w:p w:rsidRDefault="00681101" w:rsidP="00681101" w:rsidR="00681101"/>
    <w:p w:rsidRDefault="00681101" w:rsidP="00681101" w:rsidR="00681101"/>
    <w:p w:rsidRDefault="00681101" w:rsidP="00681101" w:rsidR="00681101"/>
    <w:p w:rsidRDefault="00306F2E" w:rsidP="00681101" w:rsidR="00306F2E" w:rsidRPr="00681101"/>
    <w:sectPr w:rsidSect="00606835" w:rsidR="00306F2E" w:rsidRPr="006811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3EC" w:rsidR="001523EC">
      <w:r>
        <w:separator/>
      </w:r>
    </w:p>
  </w:endnote>
  <w:endnote w:id="0" w:type="continuationSeparator">
    <w:p w:rsidRDefault="001523EC" w:rsidR="00152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3EC" w:rsidR="001523EC">
      <w:r>
        <w:separator/>
      </w:r>
    </w:p>
  </w:footnote>
  <w:footnote w:id="0" w:type="continuationSeparator">
    <w:p w:rsidRDefault="001523EC" w:rsidR="00152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7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F41560" w:rsidR="00F41560">
    <w:pPr>
      <w:jc w:val="right"/>
    </w:pPr>
    <w:r>
      <w:tab/>
    </w:r>
    <w:r>
      <w:tab/>
    </w:r>
    <w:r w:rsidR="00F41560">
      <w:t>7 St-1181/18-9</w:t>
    </w:r>
  </w:p>
  <w:p w:rsidRDefault="00FF7ADD" w:rsidP="00F41560" w:rsidR="00FF7ADD">
    <w:pPr>
      <w:pStyle w:val="Zaglavlje"/>
    </w:pPr>
  </w:p>
  <w:p w:rsidRDefault="00292109" w:rsidP="006C48C9" w:rsidR="0029210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41560" w:rsidR="00F4156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41560">
      <w:t>7 St-1181/18-9</w:t>
    </w:r>
  </w:p>
  <w:p w:rsidRDefault="00C6108C" w:rsidP="00F41560" w:rsidR="00C6108C">
    <w:pPr>
      <w:jc w:val="right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2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D53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23EC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109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DC3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0794E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4A1D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101"/>
    <w:rsid w:val="006813D5"/>
    <w:rsid w:val="00681DAF"/>
    <w:rsid w:val="00681ED4"/>
    <w:rsid w:val="006829EF"/>
    <w:rsid w:val="00682B75"/>
    <w:rsid w:val="00687028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552F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3DA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3CEF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133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2796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B7709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BAC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1560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15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415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30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045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98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64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40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40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109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37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78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2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542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8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St-1181/2018-9</izvorni_sadrzaj>
    <derivirana_varijabla naziv="DomainObject.Oznaka_1">St-1181/2018-9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St-1181/2018</izvorni_sadrzaj>
    <derivirana_varijabla naziv="DomainObject.Predmet.OznakaBroj_1">St-1181/2018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DEVAST jednostavno društvo s ograničenom odgovornošću za građevinu i usluge zastupanog po punomoćniku Mihalj Kelemen</izvorni_sadrzaj>
    <derivirana_varijabla naziv="DomainObject.Predmet.ProtustrankaFormated_1">  DEVAST jednostavno društvo s ograničenom odgovornošću za građevinu i usluge zastupanog po punomoćniku Mihalj Kelemen</derivirana_varijabla>
  </DomainObject.Predmet.ProtustrankaFormated>
  <DomainObject.Predmet.ProtustrankaFormatedOIB>
    <izvorni_sadrzaj>  DEVAST jednostavno društvo s ograničenom odgovornošću za građevinu i usluge, OIB 33806465986 zastupanog po punomoćniku Mihalj Kelemen</izvorni_sadrzaj>
    <derivirana_varijabla naziv="DomainObject.Predmet.ProtustrankaFormatedOIB_1">  DEVAST jednostavno društvo s ograničenom odgovornošću za građevinu i usluge, OIB 33806465986 zastupanog po punomoćniku Mihalj Kelemen</derivirana_varijabla>
  </DomainObject.Predmet.ProtustrankaFormatedOIB>
  <DomainObject.Predmet.ProtustrankaFormatedWithAdress>
    <izvorni_sadrzaj> DEVAST jednostavno društvo s ograničenom odgovornošću za građevinu i usluge, Ferenca Kiša 5, 31216 Hrastin zastupanog po punomoćniku Mihalj Kelemen</izvorni_sadrzaj>
    <derivirana_varijabla naziv="DomainObject.Predmet.ProtustrankaFormatedWithAdress_1"> DEVAST jednostavno društvo s ograničenom odgovornošću za građevinu i usluge, Ferenca Kiša 5, 31216 Hrastin zastupanog po punomoćniku Mihalj Kelemen</derivirana_varijabla>
  </DomainObject.Predmet.ProtustrankaFormatedWithAdress>
  <DomainObject.Predmet.ProtustrankaFormatedWithAdressOIB>
    <izvorni_sadrzaj> DEVAST jednostavno društvo s ograničenom odgovornošću za građevinu i usluge, OIB 33806465986, Ferenca Kiša 5, 31216 Hrastin zastupanog po punomoćniku Mihalj Kelemen</izvorni_sadrzaj>
    <derivirana_varijabla naziv="DomainObject.Predmet.ProtustrankaFormatedWithAdressOIB_1"> DEVAST jednostavno društvo s ograničenom odgovornošću za građevinu i usluge, OIB 33806465986, Ferenca Kiša 5, 31216 Hrastin zastupanog po punomoćniku Mihalj Kelemen</derivirana_varijabla>
  </DomainObject.Predmet.ProtustrankaFormatedWithAdressOIB>
  <DomainObject.Predmet.ProtustrankaWithAdress>
    <izvorni_sadrzaj>DEVAST jednostavno društvo s ograničenom odgovornošću za građevinu i usluge Ferenca Kiša 5, 31216 Hrastin</izvorni_sadrzaj>
    <derivirana_varijabla naziv="DomainObject.Predmet.ProtustrankaWithAdress_1">DEVAST jednostavno društvo s ograničenom odgovornošću za građevinu i usluge Ferenca Kiša 5, 31216 Hrastin</derivirana_varijabla>
  </DomainObject.Predmet.ProtustrankaWithAdress>
  <DomainObject.Predmet.ProtustrankaWithAdressOIB>
    <izvorni_sadrzaj>DEVAST jednostavno društvo s ograničenom odgovornošću za građevinu i usluge, OIB 33806465986, Ferenca Kiša 5, 31216 Hrastin</izvorni_sadrzaj>
    <derivirana_varijabla naziv="DomainObject.Predmet.ProtustrankaWithAdressOIB_1">DEVAST jednostavno društvo s ograničenom odgovornošću za građevinu i usluge, OIB 33806465986, Ferenca Kiša 5, 31216 Hrastin</derivirana_varijabla>
  </DomainObject.Predmet.ProtustrankaWithAdressOIB>
  <DomainObject.Predmet.ProtustrankaNazivFormated>
    <izvorni_sadrzaj>DEVAST jednostavno društvo s ograničenom odgovornošću za građevinu i usluge</izvorni_sadrzaj>
    <derivirana_varijabla naziv="DomainObject.Predmet.ProtustrankaNazivFormated_1">DEVAST jednostavno društvo s ograničenom odgovornošću za građevinu i usluge</derivirana_varijabla>
  </DomainObject.Predmet.ProtustrankaNazivFormated>
  <DomainObject.Predmet.ProtustrankaNazivFormatedOIB>
    <izvorni_sadrzaj>DEVAST jednostavno društvo s ograničenom odgovornošću za građevinu i usluge, OIB 33806465986</izvorni_sadrzaj>
    <derivirana_varijabla naziv="DomainObject.Predmet.ProtustrankaNazivFormatedOIB_1">DEVAST jednostavno društvo s ograničenom odgovornošću za građevinu i usluge, OIB 33806465986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DEVAST jednostavno društvo s ograničenom odgovornošću za građevinu i usluge zastupanog po punomoćniku Mihalj Kelemen</item>
    </izvorni_sadrzaj>
    <derivirana_varijabla naziv="DomainObject.Predmet.ProtuStrankaListFormated_1">
      <item>DEVAST jednostavno društvo s ograničenom odgovornošću za građevinu i usluge zastupanog po punomoćniku Mihalj Kelemen</item>
    </derivirana_varijabla>
  </DomainObject.Predmet.ProtuStrankaListFormated>
  <DomainObject.Predmet.ProtuStrankaListFormatedOIB>
    <izvorni_sadrzaj>
      <item>DEVAST jednostavno društvo s ograničenom odgovornošću za građevinu i usluge, OIB 33806465986 zastupanog po punomoćniku Mihalj Kelemen</item>
    </izvorni_sadrzaj>
    <derivirana_varijabla naziv="DomainObject.Predmet.ProtuStrankaListFormatedOIB_1">
      <item>DEVAST jednostavno društvo s ograničenom odgovornošću za građevinu i usluge, OIB 33806465986 zastupanog po punomoćniku Mihalj Kelemen</item>
    </derivirana_varijabla>
  </DomainObject.Predmet.ProtuStrankaListFormatedOIB>
  <DomainObject.Predmet.ProtuStrankaListFormatedWithAdress>
    <izvorni_sadrzaj>
      <item>DEVAST jednostavno društvo s ograničenom odgovornošću za građevinu i usluge, Ferenca Kiša 5, 31216 Hrastin zastupanog po punomoćniku Mihalj Kelemen</item>
    </izvorni_sadrzaj>
    <derivirana_varijabla naziv="DomainObject.Predmet.ProtuStrankaListFormatedWithAdress_1">
      <item>DEVAST jednostavno društvo s ograničenom odgovornošću za građevinu i usluge, Ferenca Kiša 5, 31216 Hrastin zastupanog po punomoćniku Mihalj Kelemen</item>
    </derivirana_varijabla>
  </DomainObject.Predmet.ProtuStrankaListFormatedWithAdress>
  <DomainObject.Predmet.ProtuStrankaListFormatedWithAdressOIB>
    <izvorni_sadrzaj>
      <item>DEVAST jednostavno društvo s ograničenom odgovornošću za građevinu i usluge, OIB 33806465986, Ferenca Kiša 5, 31216 Hrastin zastupanog po punomoćniku Mihalj Kelemen</item>
    </izvorni_sadrzaj>
    <derivirana_varijabla naziv="DomainObject.Predmet.ProtuStrankaListFormatedWithAdressOIB_1">
      <item>DEVAST jednostavno društvo s ograničenom odgovornošću za građevinu i usluge, OIB 33806465986, Ferenca Kiša 5, 31216 Hrastin zastupanog po punomoćniku Mihalj Kelemen</item>
    </derivirana_varijabla>
  </DomainObject.Predmet.ProtuStrankaListFormatedWithAdressOIB>
  <DomainObject.Predmet.ProtuStrankaListNazivFormated>
    <izvorni_sadrzaj>
      <item>DEVAST jednostavno društvo s ograničenom odgovornošću za građevinu i usluge</item>
    </izvorni_sadrzaj>
    <derivirana_varijabla naziv="DomainObject.Predmet.ProtuStrankaListNazivFormated_1">
      <item>DEVAST jednostavno društvo s ograničenom odgovornošću za građevinu i usluge</item>
    </derivirana_varijabla>
  </DomainObject.Predmet.ProtuStrankaListNazivFormated>
  <DomainObject.Predmet.ProtuStrankaListNazivFormatedOIB>
    <izvorni_sadrzaj>
      <item>DEVAST jednostavno društvo s ograničenom odgovornošću za građevinu i usluge, OIB 33806465986</item>
    </izvorni_sadrzaj>
    <derivirana_varijabla naziv="DomainObject.Predmet.ProtuStrankaListNazivFormatedOIB_1">
      <item>DEVAST jednostavno društvo s ograničenom odgovornošću za građevinu i usluge, OIB 33806465986</item>
    </derivirana_varijabla>
  </DomainObject.Predmet.ProtuStrankaListNazivFormatedOIB>
  <DomainObject.Predmet.OstaliListFormated>
    <izvorni_sadrzaj>
      <item>Mihalj Kelemen punomoćnik sudionika u postupku DEVAST jednostavno društvo s ograničenom odgovornošću za građevinu i usluge</item>
      <item>Županijsko državno odvjetništvo u Osijeku</item>
    </izvorni_sadrzaj>
    <derivirana_varijabla naziv="DomainObject.Predmet.OstaliListFormated_1">
      <item>Mihalj Kelemen punomoćnik sudionika u postupku DEVAST jednostavno društvo s ograničenom odgovornošću za građevinu i usluge</item>
      <item>Županijsko državno odvjetništvo u Osijeku</item>
    </derivirana_varijabla>
  </DomainObject.Predmet.OstaliListFormated>
  <DomainObject.Predmet.OstaliListFormatedOIB>
    <izvorni_sadrzaj>
      <item>Mihalj Kelemen, OIB 77267934175 punomoćnik sudionika u postupku DEVAST jednostavno društvo s ograničenom odgovornošću za građevinu i usluge</item>
      <item>Županijsko državno odvjetništvo u Osijeku, OIB 61379160880</item>
    </izvorni_sadrzaj>
    <derivirana_varijabla naziv="DomainObject.Predmet.OstaliListFormatedOIB_1">
      <item>Mihalj Kelemen, OIB 77267934175 punomoćnik sudionika u postupku DEVAST jednostavno društvo s ograničenom odgovornošću za građevinu i usluge</item>
      <item>Županijsko državno odvjetništvo u Osijeku, OIB 61379160880</item>
    </derivirana_varijabla>
  </DomainObject.Predmet.OstaliListFormatedOIB>
  <DomainObject.Predmet.OstaliListFormatedWithAdress>
    <izvorni_sadrzaj>
      <item>Mihalj Kelemen, Ferenca Kiša 5, 31216 Hrastin punomoćnik sudionika u postupku DEVAST jednostavno društvo s ograničenom odgovornošću za građevinu i usluge</item>
      <item>Županijsko državno odvjetništvo u Osijeku, Kapucinska 21, 31000 Osijek</item>
    </izvorni_sadrzaj>
    <derivirana_varijabla naziv="DomainObject.Predmet.OstaliListFormatedWithAdress_1">
      <item>Mihalj Kelemen, Ferenca Kiša 5, 31216 Hrastin punomoćnik sudionika u postupku DEVAST jednostavno društvo s ograničenom odgovornošću za građevinu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Mihalj Kelemen, OIB 77267934175, Ferenca Kiša 5, 31216 Hrastin punomoćnik sudionika u postupku DEVAST jednostavno društvo s ograničenom odgovornošću za građevinu i usluge</item>
      <item>Županijsko državno odvjetništvo u Osijeku, OIB 61379160880, Kapucinska 21, 31000 Osijek</item>
    </izvorni_sadrzaj>
    <derivirana_varijabla naziv="DomainObject.Predmet.OstaliListFormatedWithAdressOIB_1">
      <item>Mihalj Kelemen, OIB 77267934175, Ferenca Kiša 5, 31216 Hrastin punomoćnik sudionika u postupku DEVAST jednostavno društvo s ograničenom odgovornošću za građevinu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Mihalj Kelemen</item>
      <item>Županijsko državno odvjetništvo u Osijeku</item>
    </izvorni_sadrzaj>
    <derivirana_varijabla naziv="DomainObject.Predmet.OstaliListNazivFormated_1">
      <item>Mihalj Kelemen</item>
      <item>Županijsko državno odvjetništvo u Osijeku</item>
    </derivirana_varijabla>
  </DomainObject.Predmet.OstaliListNazivFormated>
  <DomainObject.Predmet.OstaliListNazivFormatedOIB>
    <izvorni_sadrzaj>
      <item>Mihalj Kelemen, OIB 77267934175</item>
      <item>Županijsko državno odvjetništvo u Osijeku, OIB 61379160880</item>
    </izvorni_sadrzaj>
    <derivirana_varijabla naziv="DomainObject.Predmet.OstaliListNazivFormatedOIB_1">
      <item>Mihalj Kelemen, OIB 77267934175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St-1181/2018-9</izvorni_sadrzaj>
    <derivirana_varijabla naziv="DomainObject.PoslovniBrojDokumenta_1">St-1181/2018-9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DEVAST jednostavno društvo s ograničenom odgovornošću za građevinu i usluge</izvorni_sadrzaj>
    <derivirana_varijabla naziv="DomainObject.Predmet.ProtustrankaIDrugi_1">DEVAST jednostavno društvo s ograničenom odgovornošću za građevinu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DEVAST jednostavno društvo s ograničenom odgovornošću za građevinu i usluge, OIB 33806465986, Ferenca Kiša 5, 31216 Hrastin</izvorni_sadrzaj>
    <derivirana_varijabla naziv="DomainObject.Predmet.ProtustrankaIDrugiAdressOIB_1">DEVAST jednostavno društvo s ograničenom odgovornošću za građevinu i usluge, OIB 33806465986, Ferenca Kiša 5, 31216 Hrastin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DEVAST jednostavno društvo s ograničenom odgovornošću za građevinu i usluge</item>
      <item>Mihalj Kelemen</item>
      <item>Županijsko državno odvjetništvo u Osijeku</item>
    </izvorni_sadrzaj>
    <derivirana_varijabla naziv="DomainObject.Predmet.SudioniciListNaziv_1">
      <item>FINA RC OSIJEK</item>
      <item>DEVAST jednostavno društvo s ograničenom odgovornošću za građevinu i usluge</item>
      <item>Mihalj Kelemen</item>
      <item>Županijsko državno odvjetništvo u Osijeku</item>
    </derivirana_varijabla>
  </DomainObject.Predmet.SudioniciListNaziv>
  <DomainObject.Predmet.SudioniciListAdressOIB>
    <izvorni_sadrzaj>
      <item>FINA RC OSIJEK, OIB 85821130368</item>
      <item>DEVAST jednostavno društvo s ograničenom odgovornošću za građevinu i usluge, OIB 33806465986, Ferenca Kiša 5,31216 Hrastin</item>
      <item>Mihalj Kelemen, OIB 77267934175, Ferenca Kiša 5,31216 Hrastin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DEVAST jednostavno društvo s ograničenom odgovornošću za građevinu i usluge, OIB 33806465986, Ferenca Kiša 5,31216 Hrastin</item>
      <item>Mihalj Kelemen, OIB 77267934175, Ferenca Kiša 5,31216 Hrastin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33806465986</item>
      <item>, OIB 77267934175</item>
      <item>, OIB 61379160880</item>
    </izvorni_sadrzaj>
    <derivirana_varijabla naziv="DomainObject.Predmet.SudioniciListNazivOIB_1">
      <item>, OIB 85821130368</item>
      <item>, OIB 33806465986</item>
      <item>, OIB 77267934175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St-1181/2018-8</izvorni_sadrzaj>
    <derivirana_varijabla naziv="DomainObject.PredzadnjaOdlukaIzPredmeta.Oznaka_1">St-1181/2018-8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218F3-75BF-46DC-A7B6-C72BED431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738</properties:Words>
  <properties:Characters>3925</properties:Characters>
  <properties:Lines>117</properties:Lines>
  <properties:Paragraphs>31</properties:Paragraphs>
  <properties:TotalTime>625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2018-11-26T08:26:00Z</dcterms:modified>
  <cp:revision>546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St-1181/2018-9 / Odluka - Rješenje (1181-18_RJ_(-9)_OVRŠNA_ISPRAVA.docx)</vt:lpwstr>
  </prop:property>
  <prop:property name="BrojStranica" pid="5" fmtid="{D5CDD505-2E9C-101B-9397-08002B2CF9AE}">
    <vt:i4>3</vt:i4>
  </prop:property>
</prop:Properties>
</file>