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c348" w14:paraId="582c348" w:rsidRDefault="00DB7B50" w:rsidP="00DB7B50" w:rsidR="00DB7B5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B50" w:rsidP="00DB7B50" w:rsidR="00DB7B50">
      <w:r>
        <w:t xml:space="preserve">REPUBLIKA HRVATSKA                                                                             </w:t>
      </w:r>
    </w:p>
    <w:p w:rsidRDefault="00DB7B50" w:rsidP="00DB7B50" w:rsidR="00DB7B50">
      <w:r>
        <w:t>Trgovački sud u Zagrebu</w:t>
      </w:r>
    </w:p>
    <w:p w:rsidRDefault="00DB7B50" w:rsidP="00DB7B50" w:rsidR="00DB7B5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DB7B50" w:rsidP="00DB7B50" w:rsidR="00DB7B50"/>
    <w:p w:rsidRDefault="00DB7B50" w:rsidP="00DB7B50" w:rsidR="00DB7B50">
      <w:pPr>
        <w:jc w:val="center"/>
      </w:pPr>
      <w:r>
        <w:t>R E P U B L I K A   H R V A T S K A</w:t>
      </w:r>
    </w:p>
    <w:p w:rsidRDefault="00DB7B50" w:rsidP="00DB7B50" w:rsidR="00DB7B50">
      <w:pPr>
        <w:jc w:val="center"/>
      </w:pPr>
    </w:p>
    <w:p w:rsidRDefault="00DB7B50" w:rsidP="00E11901" w:rsidR="00DB7B50">
      <w:pPr>
        <w:jc w:val="center"/>
      </w:pPr>
      <w:r>
        <w:t>R J E Š E N J E</w:t>
      </w:r>
    </w:p>
    <w:p w:rsidRDefault="00DB7B50" w:rsidP="00DB7B50" w:rsidR="00DB7B50"/>
    <w:p w:rsidRDefault="002C0927" w:rsidP="002C0927" w:rsidR="002C0927">
      <w:pPr>
        <w:ind w:firstLine="708"/>
        <w:jc w:val="both"/>
      </w:pPr>
      <w:r>
        <w:t xml:space="preserve">Trgovački sud u Zagrebu, po sucu pojedincu Mirjani </w:t>
      </w:r>
      <w:proofErr w:type="spellStart"/>
      <w:r>
        <w:t>Chour</w:t>
      </w:r>
      <w:proofErr w:type="spellEnd"/>
      <w:r>
        <w:t xml:space="preserve"> Hršak, povodom prijedloga predlagatelja Financijske agencije, </w:t>
      </w:r>
      <w:proofErr w:type="spellStart"/>
      <w:r>
        <w:t>RC</w:t>
      </w:r>
      <w:proofErr w:type="spellEnd"/>
      <w:r>
        <w:t xml:space="preserve"> Zagreb, Podružnica Zagreb, Zagreb, Trg svibanjskih žrtva </w:t>
      </w:r>
      <w:proofErr w:type="spellStart"/>
      <w:r>
        <w:t>1995</w:t>
      </w:r>
      <w:proofErr w:type="spellEnd"/>
      <w:r>
        <w:t xml:space="preserve">. 1, za otvaranjem stečajnog postupka nad dužnikom ČIČAK SPORT d.o.o., Zagreb,Vida Došena 6,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89392013446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080576582</w:t>
      </w:r>
      <w:proofErr w:type="spellEnd"/>
      <w:r>
        <w:t xml:space="preserve"> dana</w:t>
      </w:r>
      <w:r w:rsidR="003F097A">
        <w:t xml:space="preserve"> </w:t>
      </w:r>
      <w:proofErr w:type="spellStart"/>
      <w:r w:rsidR="004738A1">
        <w:t>10</w:t>
      </w:r>
      <w:proofErr w:type="spellEnd"/>
      <w:r>
        <w:t xml:space="preserve">. prosinca </w:t>
      </w:r>
      <w:proofErr w:type="spellStart"/>
      <w:r>
        <w:t>2018</w:t>
      </w:r>
      <w:proofErr w:type="spellEnd"/>
      <w:r>
        <w:t>.,</w:t>
      </w:r>
    </w:p>
    <w:p w:rsidRDefault="00DB7B50" w:rsidP="00DB7B50" w:rsidR="00DB7B50"/>
    <w:p w:rsidRDefault="00DB7B50" w:rsidP="00DB7B50" w:rsidR="00DB7B50">
      <w:pPr>
        <w:jc w:val="center"/>
      </w:pPr>
      <w:r>
        <w:t>r i j e š i o   j e</w:t>
      </w:r>
    </w:p>
    <w:p w:rsidRDefault="00DB7B50" w:rsidP="00DB7B50" w:rsidR="00DB7B50"/>
    <w:p w:rsidRDefault="00DB7B50" w:rsidP="00DB7B50" w:rsidR="00DB7B50">
      <w:pPr>
        <w:ind w:firstLine="708"/>
        <w:jc w:val="both"/>
      </w:pPr>
      <w:r>
        <w:t xml:space="preserve">Odbacuje se </w:t>
      </w:r>
      <w:r w:rsidR="005556E5">
        <w:t>prijedlog</w:t>
      </w:r>
      <w:r w:rsidR="007D7D17">
        <w:t xml:space="preserve"> za pokretanje stečajnog postupka nad </w:t>
      </w:r>
      <w:r w:rsidR="00375BCE">
        <w:t>predloženim</w:t>
      </w:r>
      <w:r w:rsidR="007D7D17">
        <w:t xml:space="preserve"> dužnikom ČIČAK SPORT d.o.o., Zagreb,Vida Došena 6, </w:t>
      </w:r>
      <w:proofErr w:type="spellStart"/>
      <w:r w:rsidR="007D7D17">
        <w:t>OIB</w:t>
      </w:r>
      <w:proofErr w:type="spellEnd"/>
      <w:r w:rsidR="007D7D17">
        <w:t xml:space="preserve">: </w:t>
      </w:r>
      <w:proofErr w:type="spellStart"/>
      <w:r w:rsidR="007D7D17">
        <w:t>89392013446</w:t>
      </w:r>
      <w:proofErr w:type="spellEnd"/>
      <w:r w:rsidR="007D7D17">
        <w:t xml:space="preserve">, </w:t>
      </w:r>
      <w:proofErr w:type="spellStart"/>
      <w:r w:rsidR="007D7D17">
        <w:t>MBS</w:t>
      </w:r>
      <w:proofErr w:type="spellEnd"/>
      <w:r w:rsidR="007D7D17">
        <w:t xml:space="preserve">: </w:t>
      </w:r>
      <w:proofErr w:type="spellStart"/>
      <w:r w:rsidR="007D7D17">
        <w:t>080576582</w:t>
      </w:r>
      <w:proofErr w:type="spellEnd"/>
      <w:r w:rsidR="005556E5">
        <w:t>, u ovoj pravnoj stvari</w:t>
      </w:r>
    </w:p>
    <w:p w:rsidRDefault="00DB7B50" w:rsidP="00DB7B50" w:rsidR="00DB7B50"/>
    <w:p w:rsidRDefault="00DB7B50" w:rsidP="00DB7B50" w:rsidR="00DB7B50">
      <w:pPr>
        <w:jc w:val="center"/>
      </w:pPr>
      <w:r>
        <w:t>Obrazloženje</w:t>
      </w:r>
    </w:p>
    <w:p w:rsidRDefault="00DB7B50" w:rsidP="00CF597D" w:rsidR="00DB7B50">
      <w:pPr>
        <w:jc w:val="both"/>
      </w:pPr>
    </w:p>
    <w:p w:rsidRDefault="00DB7B50" w:rsidP="00CF597D" w:rsidR="006460DC">
      <w:pPr>
        <w:jc w:val="both"/>
      </w:pPr>
      <w:r>
        <w:tab/>
      </w:r>
      <w:r w:rsidR="00097723">
        <w:t xml:space="preserve">FINA, Regionalni centar Zagreb podnijela je ovom sud 5. studenog </w:t>
      </w:r>
      <w:proofErr w:type="spellStart"/>
      <w:r w:rsidR="00097723">
        <w:t>2015</w:t>
      </w:r>
      <w:proofErr w:type="spellEnd"/>
      <w:r w:rsidR="00097723">
        <w:t xml:space="preserve">.  prijedlog za otvaranje </w:t>
      </w:r>
      <w:r w:rsidR="005A4FBE">
        <w:t xml:space="preserve">skraćenog </w:t>
      </w:r>
      <w:r w:rsidR="00097723">
        <w:t xml:space="preserve">stečajnog postupka nad dužnikom ČIČAK SPORT d.o.o., Zagreb,Vida Došena 6, </w:t>
      </w:r>
      <w:proofErr w:type="spellStart"/>
      <w:r w:rsidR="00097723">
        <w:t>OIB</w:t>
      </w:r>
      <w:proofErr w:type="spellEnd"/>
      <w:r w:rsidR="00097723">
        <w:t xml:space="preserve">: </w:t>
      </w:r>
      <w:proofErr w:type="spellStart"/>
      <w:r w:rsidR="00097723">
        <w:t>89392013446</w:t>
      </w:r>
      <w:proofErr w:type="spellEnd"/>
      <w:r w:rsidR="00097723">
        <w:t xml:space="preserve">, </w:t>
      </w:r>
      <w:proofErr w:type="spellStart"/>
      <w:r w:rsidR="00097723">
        <w:t>MBS</w:t>
      </w:r>
      <w:proofErr w:type="spellEnd"/>
      <w:r w:rsidR="00097723">
        <w:t xml:space="preserve">: </w:t>
      </w:r>
      <w:proofErr w:type="spellStart"/>
      <w:r w:rsidR="00097723">
        <w:t>080576582</w:t>
      </w:r>
      <w:proofErr w:type="spellEnd"/>
      <w:r w:rsidR="00097723">
        <w:t xml:space="preserve">, temeljem članka </w:t>
      </w:r>
      <w:proofErr w:type="spellStart"/>
      <w:r w:rsidR="00097723">
        <w:t>447</w:t>
      </w:r>
      <w:proofErr w:type="spellEnd"/>
      <w:r w:rsidR="00097723">
        <w:t xml:space="preserve">. stavka 1. </w:t>
      </w:r>
      <w:proofErr w:type="spellStart"/>
      <w:r w:rsidR="005A4FBE">
        <w:t>SZ</w:t>
      </w:r>
      <w:proofErr w:type="spellEnd"/>
      <w:r w:rsidR="005A4FBE">
        <w:t>-a</w:t>
      </w:r>
    </w:p>
    <w:p w:rsidRDefault="00BE5FC0" w:rsidP="00097723" w:rsidR="00FF0CA1">
      <w:pPr>
        <w:jc w:val="both"/>
      </w:pPr>
      <w:r>
        <w:t xml:space="preserve">Sukladno prijedlogu </w:t>
      </w:r>
      <w:r w:rsidR="003F097A">
        <w:t>vjerovnika</w:t>
      </w:r>
      <w:r>
        <w:t xml:space="preserve">, a rješenjem </w:t>
      </w:r>
      <w:r w:rsidR="00C10105">
        <w:t xml:space="preserve">ovog suda </w:t>
      </w:r>
      <w:proofErr w:type="spellStart"/>
      <w:r w:rsidR="00C10105">
        <w:t>28</w:t>
      </w:r>
      <w:proofErr w:type="spellEnd"/>
      <w:r w:rsidR="00C10105">
        <w:t xml:space="preserve">. siječnja </w:t>
      </w:r>
      <w:proofErr w:type="spellStart"/>
      <w:r w:rsidR="00C10105">
        <w:t>2016</w:t>
      </w:r>
      <w:proofErr w:type="spellEnd"/>
      <w:r w:rsidR="00C10105">
        <w:t xml:space="preserve">. obustavljen je skraćeni stečajni postupak, a rješenjem broj gornji, od 7. svibnja </w:t>
      </w:r>
      <w:proofErr w:type="spellStart"/>
      <w:r w:rsidR="00C10105">
        <w:t>2018</w:t>
      </w:r>
      <w:proofErr w:type="spellEnd"/>
      <w:r w:rsidR="00C10105">
        <w:t xml:space="preserve">. pokrenut je prethodni postupak radi </w:t>
      </w:r>
      <w:r w:rsidR="00C35A69">
        <w:t>utvrđivanja</w:t>
      </w:r>
      <w:r w:rsidR="00C10105">
        <w:t xml:space="preserve"> uvjeta za otvaranje stečajnog postupka nad navedenim dužnikom, a temeljem članka </w:t>
      </w:r>
      <w:proofErr w:type="spellStart"/>
      <w:r w:rsidR="00C10105">
        <w:t>115</w:t>
      </w:r>
      <w:proofErr w:type="spellEnd"/>
      <w:r w:rsidR="00C10105">
        <w:t xml:space="preserve">. stavka </w:t>
      </w:r>
      <w:r w:rsidR="00152FA7">
        <w:t xml:space="preserve">1. </w:t>
      </w:r>
      <w:proofErr w:type="spellStart"/>
      <w:r w:rsidR="00152FA7">
        <w:t>SZ</w:t>
      </w:r>
      <w:proofErr w:type="spellEnd"/>
      <w:r w:rsidR="00152FA7">
        <w:t>-a te je zakonski zastupnik dužnika pozvan na dostavu izvješća o financijsko-gospodarskom stan</w:t>
      </w:r>
      <w:r w:rsidR="00110C72">
        <w:t>j</w:t>
      </w:r>
      <w:r w:rsidR="00152FA7">
        <w:t xml:space="preserve">u dužnika. </w:t>
      </w:r>
    </w:p>
    <w:p w:rsidRDefault="00152FA7" w:rsidP="00AE6E8D" w:rsidR="00FF0CA1">
      <w:pPr>
        <w:ind w:firstLine="708"/>
        <w:jc w:val="both"/>
      </w:pPr>
      <w:r>
        <w:t>Tijekom</w:t>
      </w:r>
      <w:r w:rsidR="00FF0CA1">
        <w:t xml:space="preserve"> prethodnog </w:t>
      </w:r>
      <w:r>
        <w:t>postupka je sud utvrdio da je već</w:t>
      </w:r>
      <w:r w:rsidR="00FF0CA1">
        <w:t xml:space="preserve"> ranije pokre</w:t>
      </w:r>
      <w:r w:rsidR="004738A1">
        <w:t>nut</w:t>
      </w:r>
      <w:r w:rsidR="00FF0CA1">
        <w:t xml:space="preserve"> prethodni </w:t>
      </w:r>
      <w:r>
        <w:t>postupak</w:t>
      </w:r>
      <w:r w:rsidR="00FF0CA1">
        <w:t xml:space="preserve"> radi </w:t>
      </w:r>
      <w:r>
        <w:t>utvrđenja</w:t>
      </w:r>
      <w:r w:rsidR="00FF0CA1">
        <w:t xml:space="preserve"> pretpostavki radi otvaranja stečaja nad istim dužnikom. </w:t>
      </w:r>
    </w:p>
    <w:p w:rsidRDefault="00FF0CA1" w:rsidP="00097723" w:rsidR="00FF0CA1">
      <w:pPr>
        <w:jc w:val="both"/>
      </w:pPr>
      <w:r>
        <w:t xml:space="preserve">Slijedom navedenog, </w:t>
      </w:r>
      <w:r w:rsidR="00375BCE">
        <w:t xml:space="preserve">a </w:t>
      </w:r>
      <w:r w:rsidR="00C35A69">
        <w:t>primjenom</w:t>
      </w:r>
      <w:r w:rsidR="00375BCE">
        <w:t xml:space="preserve"> članka </w:t>
      </w:r>
      <w:proofErr w:type="spellStart"/>
      <w:r w:rsidR="00375BCE">
        <w:t>128</w:t>
      </w:r>
      <w:proofErr w:type="spellEnd"/>
      <w:r w:rsidR="00375BCE">
        <w:t xml:space="preserve">. stavka 6. </w:t>
      </w:r>
      <w:proofErr w:type="spellStart"/>
      <w:r w:rsidR="00375BCE">
        <w:t>SZ</w:t>
      </w:r>
      <w:proofErr w:type="spellEnd"/>
      <w:r w:rsidR="00375BCE">
        <w:t xml:space="preserve">-a i članka </w:t>
      </w:r>
      <w:proofErr w:type="spellStart"/>
      <w:r w:rsidR="00375BCE">
        <w:t>288</w:t>
      </w:r>
      <w:proofErr w:type="spellEnd"/>
      <w:r w:rsidR="00375BCE">
        <w:t xml:space="preserve">. stavka 2. </w:t>
      </w:r>
      <w:proofErr w:type="spellStart"/>
      <w:r w:rsidR="00375BCE">
        <w:t>ZPP</w:t>
      </w:r>
      <w:proofErr w:type="spellEnd"/>
      <w:r w:rsidR="00375BCE">
        <w:t xml:space="preserve">-a u vezi članka </w:t>
      </w:r>
      <w:proofErr w:type="spellStart"/>
      <w:r w:rsidR="00375BCE">
        <w:t>10</w:t>
      </w:r>
      <w:proofErr w:type="spellEnd"/>
      <w:r w:rsidR="00375BCE">
        <w:t xml:space="preserve">. </w:t>
      </w:r>
      <w:proofErr w:type="spellStart"/>
      <w:r w:rsidR="00375BCE">
        <w:t>SZ</w:t>
      </w:r>
      <w:proofErr w:type="spellEnd"/>
      <w:r w:rsidR="00375BCE">
        <w:t>-a</w:t>
      </w:r>
    </w:p>
    <w:p w:rsidRDefault="00DB7B50" w:rsidP="00DB7B50" w:rsidR="00DB7B50"/>
    <w:p w:rsidRDefault="0018468C" w:rsidP="00DB7B50" w:rsidR="00DB7B50">
      <w:pPr>
        <w:jc w:val="center"/>
      </w:pPr>
      <w:r>
        <w:t xml:space="preserve">Zagreb, </w:t>
      </w:r>
      <w:proofErr w:type="spellStart"/>
      <w:r w:rsidR="004738A1">
        <w:t>10</w:t>
      </w:r>
      <w:proofErr w:type="spellEnd"/>
      <w:r>
        <w:t xml:space="preserve">. </w:t>
      </w:r>
      <w:r w:rsidR="00375BCE">
        <w:t>prosinca</w:t>
      </w:r>
      <w:r w:rsidR="00DB7B50">
        <w:t xml:space="preserve"> </w:t>
      </w:r>
      <w:proofErr w:type="spellStart"/>
      <w:r w:rsidR="00DB7B50">
        <w:t>2018</w:t>
      </w:r>
      <w:proofErr w:type="spellEnd"/>
      <w:r w:rsidR="00DB7B50">
        <w:t>.</w:t>
      </w:r>
    </w:p>
    <w:p w:rsidRDefault="00DB7B50" w:rsidP="00DB7B50" w:rsidR="00DB7B50"/>
    <w:p w:rsidRDefault="00DB7B50" w:rsidP="00DB7B50" w:rsidR="00DB7B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tab/>
        <w:t>S U D A C :</w:t>
      </w:r>
      <w:r>
        <w:tab/>
      </w:r>
    </w:p>
    <w:p w:rsidRDefault="00DB7B50" w:rsidP="00DB7B50" w:rsidR="0018468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8468C">
        <w:t xml:space="preserve">  </w:t>
      </w:r>
      <w:proofErr w:type="spellStart"/>
      <w:r>
        <w:t>MIRJANA</w:t>
      </w:r>
      <w:proofErr w:type="spellEnd"/>
      <w:r>
        <w:t xml:space="preserve"> </w:t>
      </w:r>
      <w:proofErr w:type="spellStart"/>
      <w:r>
        <w:t>CHOUR</w:t>
      </w:r>
      <w:proofErr w:type="spellEnd"/>
      <w:r>
        <w:t xml:space="preserve"> </w:t>
      </w:r>
      <w:proofErr w:type="spellStart"/>
      <w:r>
        <w:t>HRŠAK</w:t>
      </w:r>
      <w:proofErr w:type="spellEnd"/>
      <w:r w:rsidR="00D50B52">
        <w:t>, v.r.</w:t>
      </w:r>
    </w:p>
    <w:p w:rsidRDefault="0018468C" w:rsidP="00DB7B50" w:rsidR="0018468C"/>
    <w:p w:rsidRDefault="00DB7B50" w:rsidP="00DB7B50" w:rsidR="00DB7B50">
      <w:r>
        <w:t>UPUTA O PRAVNOM LIJEKU:</w:t>
      </w:r>
    </w:p>
    <w:p w:rsidRDefault="00DB7B50" w:rsidP="00DB7B50" w:rsidR="00DB7B50">
      <w:r>
        <w:t>Protiv ovog Rješenja može se podnijeti žalba Visokom trgovačkom sudu Republike Hrvatske, putem ovoga Suda, u roku 8 dana od prim</w:t>
      </w:r>
      <w:r w:rsidR="0018468C">
        <w:t>itka rješenja, u dva primjerka.</w:t>
      </w:r>
    </w:p>
    <w:p w:rsidRDefault="004B3F93" w:rsidP="00E11901" w:rsidR="004B3F93"/>
    <w:p w:rsidRDefault="00D50B52" w:rsidP="00D50B52" w:rsidR="00D50B52">
      <w:pPr>
        <w:autoSpaceDE w:val="false"/>
        <w:autoSpaceDN w:val="false"/>
        <w:adjustRightInd w:val="false"/>
        <w:ind w:left="495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 xml:space="preserve"> - ovlašteni službenik</w:t>
      </w:r>
    </w:p>
    <w:p w:rsidRDefault="00D50B52" w:rsidP="00D50B52" w:rsidR="00367176">
      <w:pPr>
        <w:ind w:left="4956"/>
        <w:rPr>
          <w:rFonts w:cs="Times New Roman"/>
          <w:szCs w:val="24"/>
        </w:rPr>
      </w:pPr>
      <w:r>
        <w:rPr>
          <w:rFonts w:cs="Times New Roman"/>
          <w:szCs w:val="24"/>
        </w:rPr>
        <w:t>Natalija Perković</w:t>
      </w:r>
    </w:p>
    <w:p w:rsidRDefault="00E11901" w:rsidP="00D50B52" w:rsidR="00E11901">
      <w:pPr>
        <w:ind w:left="4956"/>
      </w:pPr>
    </w:p>
    <w:sectPr w:rsidR="00E1190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F20" w:rsidP="001B2F20" w:rsidR="001B2F20">
      <w:r>
        <w:separator/>
      </w:r>
    </w:p>
  </w:endnote>
  <w:endnote w:id="0" w:type="continuationSeparator">
    <w:p w:rsidRDefault="001B2F20" w:rsidP="001B2F20" w:rsidR="001B2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F20" w:rsidP="001B2F20" w:rsidR="001B2F20">
      <w:r>
        <w:separator/>
      </w:r>
    </w:p>
  </w:footnote>
  <w:footnote w:id="0" w:type="continuationSeparator">
    <w:p w:rsidRDefault="001B2F20" w:rsidP="001B2F20" w:rsidR="001B2F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2F20" w:rsidP="001B2F20" w:rsidR="001B2F20">
    <w:pPr>
      <w:pStyle w:val="Zaglavlje"/>
      <w:jc w:val="right"/>
    </w:pPr>
    <w:proofErr w:type="spellStart"/>
    <w:r>
      <w:t>34</w:t>
    </w:r>
    <w:proofErr w:type="spellEnd"/>
    <w:r>
      <w:t xml:space="preserve">. </w:t>
    </w:r>
    <w:r w:rsidR="002C0927">
      <w:t>St-</w:t>
    </w:r>
    <w:proofErr w:type="spellStart"/>
    <w:r w:rsidR="002C0927">
      <w:t>2083</w:t>
    </w:r>
    <w:proofErr w:type="spellEnd"/>
    <w:r w:rsidR="002C0927">
      <w:t>/</w:t>
    </w:r>
    <w:proofErr w:type="spellStart"/>
    <w:r w:rsidR="002C0927">
      <w:t>16</w:t>
    </w:r>
    <w:proofErr w:type="spellEnd"/>
    <w:r>
      <w:t>-</w:t>
    </w:r>
    <w:proofErr w:type="spellStart"/>
    <w:r>
      <w:t>3</w:t>
    </w:r>
    <w:r w:rsidR="002C0927">
      <w:t>2</w:t>
    </w:r>
    <w:proofErr w:type="spellEnd"/>
  </w:p>
  <w:p w:rsidRDefault="001B2F20" w:rsidR="001B2F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E93DCB"/>
    <w:multiLevelType w:val="hybridMultilevel"/>
    <w:tmpl w:val="71C614C2"/>
    <w:lvl w:tplc="BECE5D72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7B50"/>
    <w:rsid w:val="00081F6A"/>
    <w:rsid w:val="00085F84"/>
    <w:rsid w:val="00094DB9"/>
    <w:rsid w:val="00097723"/>
    <w:rsid w:val="000F459B"/>
    <w:rsid w:val="000F49F2"/>
    <w:rsid w:val="00110C72"/>
    <w:rsid w:val="00152FA7"/>
    <w:rsid w:val="00177377"/>
    <w:rsid w:val="0018468C"/>
    <w:rsid w:val="001B171A"/>
    <w:rsid w:val="001B2F20"/>
    <w:rsid w:val="00273E67"/>
    <w:rsid w:val="0028701C"/>
    <w:rsid w:val="002B6FE6"/>
    <w:rsid w:val="002C0927"/>
    <w:rsid w:val="002D7348"/>
    <w:rsid w:val="00375BCE"/>
    <w:rsid w:val="003869F9"/>
    <w:rsid w:val="003D15F2"/>
    <w:rsid w:val="003F097A"/>
    <w:rsid w:val="004350D0"/>
    <w:rsid w:val="00455A97"/>
    <w:rsid w:val="004738A1"/>
    <w:rsid w:val="004B3F93"/>
    <w:rsid w:val="005556E5"/>
    <w:rsid w:val="00587895"/>
    <w:rsid w:val="005A4FBE"/>
    <w:rsid w:val="005C7D4A"/>
    <w:rsid w:val="006460DC"/>
    <w:rsid w:val="006A5640"/>
    <w:rsid w:val="006E1AF5"/>
    <w:rsid w:val="007160FC"/>
    <w:rsid w:val="00724C30"/>
    <w:rsid w:val="007615D1"/>
    <w:rsid w:val="007D7D17"/>
    <w:rsid w:val="007F6CA4"/>
    <w:rsid w:val="00850199"/>
    <w:rsid w:val="00917166"/>
    <w:rsid w:val="00A405BF"/>
    <w:rsid w:val="00A41FC3"/>
    <w:rsid w:val="00A83D67"/>
    <w:rsid w:val="00AE6E8D"/>
    <w:rsid w:val="00B521A3"/>
    <w:rsid w:val="00B5499B"/>
    <w:rsid w:val="00BE5FC0"/>
    <w:rsid w:val="00C0047C"/>
    <w:rsid w:val="00C10105"/>
    <w:rsid w:val="00C13E6A"/>
    <w:rsid w:val="00C35A69"/>
    <w:rsid w:val="00C36C57"/>
    <w:rsid w:val="00C42A8F"/>
    <w:rsid w:val="00C66AD7"/>
    <w:rsid w:val="00C86A2D"/>
    <w:rsid w:val="00CF597D"/>
    <w:rsid w:val="00D15145"/>
    <w:rsid w:val="00D346CF"/>
    <w:rsid w:val="00D50B52"/>
    <w:rsid w:val="00D6779E"/>
    <w:rsid w:val="00DB7B50"/>
    <w:rsid w:val="00E11901"/>
    <w:rsid w:val="00E13F1B"/>
    <w:rsid w:val="00FB6D84"/>
    <w:rsid w:val="00FC5BE3"/>
    <w:rsid w:val="00FF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7B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7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B2F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2F20"/>
  </w:style>
  <w:style w:styleId="Podnoje" w:type="paragraph">
    <w:name w:val="footer"/>
    <w:basedOn w:val="Normal"/>
    <w:link w:val="PodnojeChar"/>
    <w:uiPriority w:val="99"/>
    <w:unhideWhenUsed/>
    <w:rsid w:val="001B2F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2F20"/>
  </w:style>
  <w:style w:styleId="Odlomakpopisa" w:type="paragraph">
    <w:name w:val="List Paragraph"/>
    <w:basedOn w:val="Normal"/>
    <w:uiPriority w:val="34"/>
    <w:qFormat/>
    <w:rsid w:val="00FC5B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0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B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B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B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B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7B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7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B2F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2F20"/>
  </w:style>
  <w:style w:styleId="Podnoje" w:type="paragraph">
    <w:name w:val="footer"/>
    <w:basedOn w:val="Normal"/>
    <w:link w:val="PodnojeChar"/>
    <w:uiPriority w:val="99"/>
    <w:unhideWhenUsed/>
    <w:rsid w:val="001B2F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2F20"/>
  </w:style>
  <w:style w:styleId="Odlomakpopisa" w:type="paragraph">
    <w:name w:val="List Paragraph"/>
    <w:basedOn w:val="Normal"/>
    <w:uiPriority w:val="34"/>
    <w:qFormat/>
    <w:rsid w:val="00FC5B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0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B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B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B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B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365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St-2083/2016-32</izvorni_sadrzaj>
    <derivirana_varijabla naziv="DomainObject.Oznaka_1">St-2083/2016-32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2083</izvorni_sadrzaj>
    <derivirana_varijabla naziv="DomainObject.Predmet.Broj_1">2083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St-2083/2016</izvorni_sadrzaj>
    <derivirana_varijabla naziv="DomainObject.Predmet.OznakaBroj_1">St-2083/2016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ČIČAK SPORT d.o.o. zastupanog po punomoćniku ILIJA ČIČAK</izvorni_sadrzaj>
    <derivirana_varijabla naziv="DomainObject.Predmet.ProtustrankaFormated_1">  ČIČAK SPORT d.o.o. zastupanog po punomoćniku ILIJA ČIČAK</derivirana_varijabla>
  </DomainObject.Predmet.ProtustrankaFormated>
  <DomainObject.Predmet.ProtustrankaFormatedOIB>
    <izvorni_sadrzaj>  ČIČAK SPORT d.o.o., OIB 89392013446 zastupanog po punomoćniku ILIJA ČIČAK</izvorni_sadrzaj>
    <derivirana_varijabla naziv="DomainObject.Predmet.ProtustrankaFormatedOIB_1">  ČIČAK SPORT d.o.o., OIB 89392013446 zastupanog po punomoćniku ILIJA ČIČAK</derivirana_varijabla>
  </DomainObject.Predmet.ProtustrankaFormatedOIB>
  <DomainObject.Predmet.ProtustrankaFormatedWithAdress>
    <izvorni_sadrzaj> ČIČAK SPORT d.o.o., Vida Došena 6, 10000 Zagreb zastupanog po punomoćniku ILIJA ČIČAK</izvorni_sadrzaj>
    <derivirana_varijabla naziv="DomainObject.Predmet.ProtustrankaFormatedWithAdress_1"> ČIČAK SPORT d.o.o., Vida Došena 6, 10000 Zagreb zastupanog po punomoćniku ILIJA ČIČAK</derivirana_varijabla>
  </DomainObject.Predmet.ProtustrankaFormatedWithAdress>
  <DomainObject.Predmet.ProtustrankaFormatedWithAdressOIB>
    <izvorni_sadrzaj> ČIČAK SPORT d.o.o., OIB 89392013446, Vida Došena 6, 10000 Zagreb zastupanog po punomoćniku ILIJA ČIČAK</izvorni_sadrzaj>
    <derivirana_varijabla naziv="DomainObject.Predmet.ProtustrankaFormatedWithAdressOIB_1"> ČIČAK SPORT d.o.o., OIB 89392013446, Vida Došena 6, 10000 Zagreb zastupanog po punomoćniku ILIJA ČIČAK</derivirana_varijabla>
  </DomainObject.Predmet.ProtustrankaFormatedWithAdressOIB>
  <DomainObject.Predmet.ProtustrankaWithAdress>
    <izvorni_sadrzaj>ČIČAK SPORT d.o.o. Vida Došena 6, 10000 Zagreb</izvorni_sadrzaj>
    <derivirana_varijabla naziv="DomainObject.Predmet.ProtustrankaWithAdress_1">ČIČAK SPORT d.o.o. Vida Došena 6, 10000 Zagreb</derivirana_varijabla>
  </DomainObject.Predmet.ProtustrankaWithAdress>
  <DomainObject.Predmet.ProtustrankaWithAdressOIB>
    <izvorni_sadrzaj>ČIČAK SPORT d.o.o., OIB 89392013446, Vida Došena 6, 10000 Zagreb</izvorni_sadrzaj>
    <derivirana_varijabla naziv="DomainObject.Predmet.ProtustrankaWithAdressOIB_1">ČIČAK SPORT d.o.o., OIB 89392013446, Vida Došena 6, 10000 Zagreb</derivirana_varijabla>
  </DomainObject.Predmet.ProtustrankaWithAdressOIB>
  <DomainObject.Predmet.ProtustrankaNazivFormated>
    <izvorni_sadrzaj>ČIČAK SPORT d.o.o.</izvorni_sadrzaj>
    <derivirana_varijabla naziv="DomainObject.Predmet.ProtustrankaNazivFormated_1">ČIČAK SPORT d.o.o.</derivirana_varijabla>
  </DomainObject.Predmet.ProtustrankaNazivFormated>
  <DomainObject.Predmet.ProtustrankaNazivFormatedOIB>
    <izvorni_sadrzaj>ČIČAK SPORT d.o.o., OIB 89392013446</izvorni_sadrzaj>
    <derivirana_varijabla naziv="DomainObject.Predmet.ProtustrankaNazivFormatedOIB_1">ČIČAK SPORT d.o.o., OIB 89392013446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M.I.PAVIĆ d.o.o. zastupanog po punomoćniku Odvjetničko društvo Balatinec i Nikolić d.o.o.</izvorni_sadrzaj>
    <derivirana_varijabla naziv="DomainObject.Predmet.StrankaFormated_1">  FINA Regionalni centar Zagreb; M.I.PAVIĆ d.o.o. zastupanog po punomoćniku Odvjetničko društvo Balatinec i Nikolić d.o.o.</derivirana_varijabla>
  </DomainObject.Predmet.StrankaFormated>
  <DomainObject.Predmet.StrankaFormatedOIB>
    <izvorni_sadrzaj>  FINA Regionalni centar Zagreb, OIB 85821130368; M.I.PAVIĆ d.o.o., OIB 34895898158 zastupanog po punomoćniku Odvjetničko društvo Balatinec i Nikolić d.o.o.</izvorni_sadrzaj>
    <derivirana_varijabla naziv="DomainObject.Predmet.StrankaFormatedOIB_1">  FINA Regionalni centar Zagreb, OIB 85821130368; M.I.PAVIĆ d.o.o., OIB 34895898158 zastupanog po punomoćniku Odvjetničko društvo Balatinec i Nikolić d.o.o.</derivirana_varijabla>
  </DomainObject.Predmet.StrankaFormatedOIB>
  <DomainObject.Predmet.StrankaFormatedWithAdress>
    <izvorni_sadrzaj> FINA Regionalni centar Zagreb, Trg svibanjskih žrtava 1995.br 1, 10000 Zagreb; M.I.PAVIĆ d.o.o., Jelašička 44/G, 10000 Zagreb zastupanog po punomoćniku Odvjetničko društvo Balatinec i Nikolić d.o.o.</izvorni_sadrzaj>
    <derivirana_varijabla naziv="DomainObject.Predmet.StrankaFormatedWithAdress_1"> FINA Regionalni centar Zagreb, Trg svibanjskih žrtava 1995.br 1, 10000 Zagreb; M.I.PAVIĆ d.o.o., Jelašička 44/G, 10000 Zagreb zastupanog po punomoćniku Odvjetničko društvo Balatinec i Nikolić d.o.o.</derivirana_varijabla>
  </DomainObject.Predmet.StrankaFormatedWithAdress>
  <DomainObject.Predmet.StrankaFormatedWithAdressOIB>
    <izvorni_sadrzaj> FINA Regionalni centar Zagreb, OIB 85821130368, Trg svibanjskih žrtava 1995.br 1, 10000 Zagreb; M.I.PAVIĆ d.o.o., OIB 34895898158, Jelašička 44/G, 10000 Zagreb zastupanog po punomoćniku Odvjetničko društvo Balatinec i Nikolić d.o.o.</izvorni_sadrzaj>
    <derivirana_varijabla naziv="DomainObject.Predmet.StrankaFormatedWithAdressOIB_1"> FINA Regionalni centar Zagreb, OIB 85821130368, Trg svibanjskih žrtava 1995.br 1, 10000 Zagreb; M.I.PAVIĆ d.o.o., OIB 34895898158, Jelašička 44/G, 10000 Zagreb zastupanog po punomoćniku Odvjetničko društvo Balatinec i Nikolić d.o.o.</derivirana_varijabla>
  </DomainObject.Predmet.StrankaFormatedWithAdressOIB>
  <DomainObject.Predmet.StrankaWithAdress>
    <izvorni_sadrzaj>FINA Regionalni centar Zagreb Trg svibanjskih žrtava 1995.br 1,10000 Zagreb,M.I.PAVIĆ d.o.o. Jelašička 44/G,10000 Zagreb</izvorni_sadrzaj>
    <derivirana_varijabla naziv="DomainObject.Predmet.StrankaWithAdress_1">FINA Regionalni centar Zagreb Trg svibanjskih žrtava 1995.br 1,10000 Zagreb,M.I.PAVIĆ d.o.o. Jelašička 44/G,10000 Zagreb</derivirana_varijabla>
  </DomainObject.Predmet.StrankaWithAdress>
  <DomainObject.Predmet.StrankaWithAdressOIB>
    <izvorni_sadrzaj>FINA Regionalni centar Zagreb, OIB 85821130368, Trg svibanjskih žrtava 1995.br 1,10000 Zagreb,M.I.PAVIĆ d.o.o., OIB 34895898158, Jelašička 44/G,10000 Zagreb</izvorni_sadrzaj>
    <derivirana_varijabla naziv="DomainObject.Predmet.StrankaWithAdressOIB_1">FINA Regionalni centar Zagreb, OIB 85821130368, Trg svibanjskih žrtava 1995.br 1,10000 Zagreb,M.I.PAVIĆ d.o.o., OIB 34895898158, Jelašička 44/G,10000 Zagreb</derivirana_varijabla>
  </DomainObject.Predmet.StrankaWithAdressOIB>
  <DomainObject.Predmet.StrankaNazivFormated>
    <izvorni_sadrzaj>FINA Regionalni centar Zagreb,M.I.PAVIĆ d.o.o.</izvorni_sadrzaj>
    <derivirana_varijabla naziv="DomainObject.Predmet.StrankaNazivFormated_1">FINA Regionalni centar Zagreb,M.I.PAVIĆ d.o.o.</derivirana_varijabla>
  </DomainObject.Predmet.StrankaNazivFormated>
  <DomainObject.Predmet.StrankaNazivFormatedOIB>
    <izvorni_sadrzaj>FINA Regionalni centar Zagreb, OIB 85821130368,M.I.PAVIĆ d.o.o., OIB 34895898158</izvorni_sadrzaj>
    <derivirana_varijabla naziv="DomainObject.Predmet.StrankaNazivFormatedOIB_1">FINA Regionalni centar Zagreb, OIB 85821130368,M.I.PAVIĆ d.o.o., OIB 34895898158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M.I.PAVIĆ d.o.o. zastupanog po punomoćniku Odvjetničko društvo Balatinec i Nikolić d.o.o.</item>
    </izvorni_sadrzaj>
    <derivirana_varijabla naziv="DomainObject.Predmet.StrankaListFormated_1">
      <item>FINA Regionalni centar Zagreb</item>
      <item>M.I.PAVIĆ d.o.o. zastupanog po punomoćniku Odvjetničko društvo Balatinec i Nikolić d.o.o.</item>
    </derivirana_varijabla>
  </DomainObject.Predmet.StrankaListFormated>
  <DomainObject.Predmet.StrankaListFormatedOIB>
    <izvorni_sadrzaj>
      <item>FINA Regionalni centar Zagreb, OIB 85821130368</item>
      <item>M.I.PAVIĆ d.o.o., OIB 34895898158 zastupanog po punomoćniku Odvjetničko društvo Balatinec i Nikolić d.o.o.</item>
    </izvorni_sadrzaj>
    <derivirana_varijabla naziv="DomainObject.Predmet.StrankaListFormatedOIB_1">
      <item>FINA Regionalni centar Zagreb, OIB 85821130368</item>
      <item>M.I.PAVIĆ d.o.o., OIB 34895898158 zastupanog po punomoćniku Odvjetničko društvo Balatinec i Nikolić d.o.o.</item>
    </derivirana_varijabla>
  </DomainObject.Predmet.StrankaListFormatedOIB>
  <DomainObject.Predmet.StrankaListFormatedWithAdress>
    <izvorni_sadrzaj>
      <item>FINA Regionalni centar Zagreb, Trg svibanjskih žrtava 1995.br 1, 10000 Zagreb</item>
      <item>M.I.PAVIĆ d.o.o., Jelašička 44/G, 10000 Zagreb zastupanog po punomoćniku Odvjetničko društvo Balatinec i Nikolić d.o.o.</item>
    </izvorni_sadrzaj>
    <derivirana_varijabla naziv="DomainObject.Predmet.StrankaListFormatedWithAdress_1">
      <item>FINA Regionalni centar Zagreb, Trg svibanjskih žrtava 1995.br 1, 10000 Zagreb</item>
      <item>M.I.PAVIĆ d.o.o., Jelašička 44/G, 10000 Zagreb zastupanog po punomoćniku Odvjetničko društvo Balatinec i Nikolić d.o.o.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  <item>M.I.PAVIĆ d.o.o., OIB 34895898158, Jelašička 44/G, 10000 Zagreb zastupanog po punomoćniku Odvjetničko društvo Balatinec i Nikolić d.o.o.</item>
    </izvorni_sadrzaj>
    <derivirana_varijabla naziv="DomainObject.Predmet.StrankaListFormatedWithAdressOIB_1">
      <item>FINA Regionalni centar Zagreb, OIB 85821130368, Trg svibanjskih žrtava 1995.br 1, 10000 Zagreb</item>
      <item>M.I.PAVIĆ d.o.o., OIB 34895898158, Jelašička 44/G, 10000 Zagreb zastupanog po punomoćniku Odvjetničko društvo Balatinec i Nikolić d.o.o.</item>
    </derivirana_varijabla>
  </DomainObject.Predmet.StrankaListFormatedWithAdressOIB>
  <DomainObject.Predmet.StrankaListNazivFormated>
    <izvorni_sadrzaj>
      <item>FINA Regionalni centar Zagreb</item>
      <item>M.I.PAVIĆ d.o.o.</item>
    </izvorni_sadrzaj>
    <derivirana_varijabla naziv="DomainObject.Predmet.StrankaListNazivFormated_1">
      <item>FINA Regionalni centar Zagreb</item>
      <item>M.I.PAVIĆ d.o.o.</item>
    </derivirana_varijabla>
  </DomainObject.Predmet.StrankaListNazivFormated>
  <DomainObject.Predmet.StrankaListNazivFormatedOIB>
    <izvorni_sadrzaj>
      <item>FINA Regionalni centar Zagreb, OIB 85821130368</item>
      <item>M.I.PAVIĆ d.o.o., OIB 34895898158</item>
    </izvorni_sadrzaj>
    <derivirana_varijabla naziv="DomainObject.Predmet.StrankaListNazivFormatedOIB_1">
      <item>FINA Regionalni centar Zagreb, OIB 85821130368</item>
      <item>M.I.PAVIĆ d.o.o., OIB 34895898158</item>
    </derivirana_varijabla>
  </DomainObject.Predmet.StrankaListNazivFormatedOIB>
  <DomainObject.Predmet.ProtuStrankaListFormated>
    <izvorni_sadrzaj>
      <item>ČIČAK SPORT d.o.o. zastupanog po punomoćniku ILIJA ČIČAK</item>
    </izvorni_sadrzaj>
    <derivirana_varijabla naziv="DomainObject.Predmet.ProtuStrankaListFormated_1">
      <item>ČIČAK SPORT d.o.o. zastupanog po punomoćniku ILIJA ČIČAK</item>
    </derivirana_varijabla>
  </DomainObject.Predmet.ProtuStrankaListFormated>
  <DomainObject.Predmet.ProtuStrankaListFormatedOIB>
    <izvorni_sadrzaj>
      <item>ČIČAK SPORT d.o.o., OIB 89392013446 zastupanog po punomoćniku ILIJA ČIČAK</item>
    </izvorni_sadrzaj>
    <derivirana_varijabla naziv="DomainObject.Predmet.ProtuStrankaListFormatedOIB_1">
      <item>ČIČAK SPORT d.o.o., OIB 89392013446 zastupanog po punomoćniku ILIJA ČIČAK</item>
    </derivirana_varijabla>
  </DomainObject.Predmet.ProtuStrankaListFormatedOIB>
  <DomainObject.Predmet.ProtuStrankaListFormatedWithAdress>
    <izvorni_sadrzaj>
      <item>ČIČAK SPORT d.o.o., Vida Došena 6, 10000 Zagreb zastupanog po punomoćniku ILIJA ČIČAK</item>
    </izvorni_sadrzaj>
    <derivirana_varijabla naziv="DomainObject.Predmet.ProtuStrankaListFormatedWithAdress_1">
      <item>ČIČAK SPORT d.o.o., Vida Došena 6, 10000 Zagreb zastupanog po punomoćniku ILIJA ČIČAK</item>
    </derivirana_varijabla>
  </DomainObject.Predmet.ProtuStrankaListFormatedWithAdress>
  <DomainObject.Predmet.ProtuStrankaListFormatedWithAdressOIB>
    <izvorni_sadrzaj>
      <item>ČIČAK SPORT d.o.o., OIB 89392013446, Vida Došena 6, 10000 Zagreb zastupanog po punomoćniku ILIJA ČIČAK</item>
    </izvorni_sadrzaj>
    <derivirana_varijabla naziv="DomainObject.Predmet.ProtuStrankaListFormatedWithAdressOIB_1">
      <item>ČIČAK SPORT d.o.o., OIB 89392013446, Vida Došena 6, 10000 Zagreb zastupanog po punomoćniku ILIJA ČIČAK</item>
    </derivirana_varijabla>
  </DomainObject.Predmet.ProtuStrankaListFormatedWithAdressOIB>
  <DomainObject.Predmet.ProtuStrankaListNazivFormated>
    <izvorni_sadrzaj>
      <item>ČIČAK SPORT d.o.o.</item>
    </izvorni_sadrzaj>
    <derivirana_varijabla naziv="DomainObject.Predmet.ProtuStrankaListNazivFormated_1">
      <item>ČIČAK SPORT d.o.o.</item>
    </derivirana_varijabla>
  </DomainObject.Predmet.ProtuStrankaListNazivFormated>
  <DomainObject.Predmet.ProtuStrankaListNazivFormatedOIB>
    <izvorni_sadrzaj>
      <item>ČIČAK SPORT d.o.o., OIB 89392013446</item>
    </izvorni_sadrzaj>
    <derivirana_varijabla naziv="DomainObject.Predmet.ProtuStrankaListNazivFormatedOIB_1">
      <item>ČIČAK SPORT d.o.o., OIB 89392013446</item>
    </derivirana_varijabla>
  </DomainObject.Predmet.ProtuStrankaListNazivFormatedOIB>
  <DomainObject.Predmet.OstaliListFormated>
    <izvorni_sadrzaj>
      <item>ILIJA ČIČAK punomoćnik sudionika u postupku ČIČAK SPORT d.o.o.</item>
      <item>Odvjetničko društvo Balatinec i Nikolić d.o.o. punomoćnik sudionika u postupku M.I.PAVIĆ d.o.o.</item>
    </izvorni_sadrzaj>
    <derivirana_varijabla naziv="DomainObject.Predmet.OstaliListFormated_1">
      <item>ILIJA ČIČAK punomoćnik sudionika u postupku ČIČAK SPORT d.o.o.</item>
      <item>Odvjetničko društvo Balatinec i Nikolić d.o.o. punomoćnik sudionika u postupku M.I.PAVIĆ d.o.o.</item>
    </derivirana_varijabla>
  </DomainObject.Predmet.OstaliListFormated>
  <DomainObject.Predmet.OstaliListFormatedOIB>
    <izvorni_sadrzaj>
      <item>ILIJA ČIČAK, OIB 29397825065 punomoćnik sudionika u postupku ČIČAK SPORT d.o.o.</item>
      <item>Odvjetničko društvo Balatinec i Nikolić d.o.o., OIB 55497820258 punomoćnik sudionika u postupku M.I.PAVIĆ d.o.o.</item>
    </izvorni_sadrzaj>
    <derivirana_varijabla naziv="DomainObject.Predmet.OstaliListFormatedOIB_1">
      <item>ILIJA ČIČAK, OIB 29397825065 punomoćnik sudionika u postupku ČIČAK SPORT d.o.o.</item>
      <item>Odvjetničko društvo Balatinec i Nikolić d.o.o., OIB 55497820258 punomoćnik sudionika u postupku M.I.PAVIĆ d.o.o.</item>
    </derivirana_varijabla>
  </DomainObject.Predmet.OstaliListFormatedOIB>
  <DomainObject.Predmet.OstaliListFormatedWithAdress>
    <izvorni_sadrzaj>
      <item>ILIJA ČIČAK, VIDA DOŠENA 6, 10000 Zagreb punomoćnik sudionika u postupku ČIČAK SPORT d.o.o.</item>
      <item>Odvjetničko društvo Balatinec i Nikolić d.o.o., Draškovićeva 13/V, 10000 Zagreb punomoćnik sudionika u postupku M.I.PAVIĆ d.o.o.</item>
    </izvorni_sadrzaj>
    <derivirana_varijabla naziv="DomainObject.Predmet.OstaliListFormatedWithAdress_1">
      <item>ILIJA ČIČAK, VIDA DOŠENA 6, 10000 Zagreb punomoćnik sudionika u postupku ČIČAK SPORT d.o.o.</item>
      <item>Odvjetničko društvo Balatinec i Nikolić d.o.o., Draškovićeva 13/V, 10000 Zagreb punomoćnik sudionika u postupku M.I.PAVIĆ d.o.o.</item>
    </derivirana_varijabla>
  </DomainObject.Predmet.OstaliListFormatedWithAdress>
  <DomainObject.Predmet.OstaliListFormatedWithAdressOIB>
    <izvorni_sadrzaj>
      <item>ILIJA ČIČAK, OIB 29397825065, VIDA DOŠENA 6, 10000 Zagreb punomoćnik sudionika u postupku ČIČAK SPORT d.o.o.</item>
      <item>Odvjetničko društvo Balatinec i Nikolić d.o.o., OIB 55497820258, Draškovićeva 13/V, 10000 Zagreb punomoćnik sudionika u postupku M.I.PAVIĆ d.o.o.</item>
    </izvorni_sadrzaj>
    <derivirana_varijabla naziv="DomainObject.Predmet.OstaliListFormatedWithAdressOIB_1">
      <item>ILIJA ČIČAK, OIB 29397825065, VIDA DOŠENA 6, 10000 Zagreb punomoćnik sudionika u postupku ČIČAK SPORT d.o.o.</item>
      <item>Odvjetničko društvo Balatinec i Nikolić d.o.o., OIB 55497820258, Draškovićeva 13/V, 10000 Zagreb punomoćnik sudionika u postupku M.I.PAVIĆ d.o.o.</item>
    </derivirana_varijabla>
  </DomainObject.Predmet.OstaliListFormatedWithAdressOIB>
  <DomainObject.Predmet.OstaliListNazivFormated>
    <izvorni_sadrzaj>
      <item>ILIJA ČIČAK</item>
      <item>Odvjetničko društvo Balatinec i Nikolić d.o.o.</item>
    </izvorni_sadrzaj>
    <derivirana_varijabla naziv="DomainObject.Predmet.OstaliListNazivFormated_1">
      <item>ILIJA ČIČAK</item>
      <item>Odvjetničko društvo Balatinec i Nikolić d.o.o.</item>
    </derivirana_varijabla>
  </DomainObject.Predmet.OstaliListNazivFormated>
  <DomainObject.Predmet.OstaliListNazivFormatedOIB>
    <izvorni_sadrzaj>
      <item>ILIJA ČIČAK, OIB 29397825065</item>
      <item>Odvjetničko društvo Balatinec i Nikolić d.o.o., OIB 55497820258</item>
    </izvorni_sadrzaj>
    <derivirana_varijabla naziv="DomainObject.Predmet.OstaliListNazivFormatedOIB_1">
      <item>ILIJA ČIČAK, OIB 29397825065</item>
      <item>Odvjetničko društvo Balatinec i Nikolić d.o.o.,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St-2083/2016-32</izvorni_sadrzaj>
    <derivirana_varijabla naziv="DomainObject.PoslovniBrojDokumenta_1">St-2083/2016-32</derivirana_varijabla>
  </DomainObject.PoslovniBrojDokumenta>
  <DomainObject.Predmet.StrankaIDrugi>
    <izvorni_sadrzaj>M.I.PAVIĆ d.o.o. i dr.</izvorni_sadrzaj>
    <derivirana_varijabla naziv="DomainObject.Predmet.StrankaIDrugi_1">M.I.PAVIĆ d.o.o. i dr.</derivirana_varijabla>
  </DomainObject.Predmet.StrankaIDrugi>
  <DomainObject.Predmet.ProtustrankaIDrugi>
    <izvorni_sadrzaj>ČIČAK SPORT d.o.o.</izvorni_sadrzaj>
    <derivirana_varijabla naziv="DomainObject.Predmet.ProtustrankaIDrugi_1">ČIČAK SPORT d.o.o.</derivirana_varijabla>
  </DomainObject.Predmet.ProtustrankaIDrugi>
  <DomainObject.Predmet.StrankaIDrugiAdressOIB>
    <izvorni_sadrzaj>M.I.PAVIĆ d.o.o., OIB 34895898158, Jelašička 44/G, 10000 Zagreb i dr.</izvorni_sadrzaj>
    <derivirana_varijabla naziv="DomainObject.Predmet.StrankaIDrugiAdressOIB_1">M.I.PAVIĆ d.o.o., OIB 34895898158, Jelašička 44/G, 10000 Zagreb i dr.</derivirana_varijabla>
  </DomainObject.Predmet.StrankaIDrugiAdressOIB>
  <DomainObject.Predmet.ProtustrankaIDrugiAdressOIB>
    <izvorni_sadrzaj>ČIČAK SPORT d.o.o., OIB 89392013446, Vida Došena 6, 10000 Zagreb</izvorni_sadrzaj>
    <derivirana_varijabla naziv="DomainObject.Predmet.ProtustrankaIDrugiAdressOIB_1">ČIČAK SPORT d.o.o., OIB 89392013446, Vida Došena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ČIČAK SPORT d.o.o.</item>
      <item>FINA Regionalni centar Zagreb</item>
      <item>ILIJA ČIČAK</item>
      <item>M.I.PAVIĆ d.o.o.</item>
      <item>Odvjetničko društvo Balatinec i Nikolić d.o.o.</item>
    </izvorni_sadrzaj>
    <derivirana_varijabla naziv="DomainObject.Predmet.SudioniciListNaziv_1">
      <item>ČIČAK SPORT d.o.o.</item>
      <item>FINA Regionalni centar Zagreb</item>
      <item>ILIJA ČIČAK</item>
      <item>M.I.PAVIĆ d.o.o.</item>
      <item>Odvjetničko društvo Balatinec i Nikolić d.o.o.</item>
    </derivirana_varijabla>
  </DomainObject.Predmet.SudioniciListNaziv>
  <DomainObject.Predmet.SudioniciListAdressOIB>
    <izvorni_sadrzaj>
      <item>ČIČAK SPORT d.o.o., OIB 89392013446, Vida Došena 6,10000 Zagreb</item>
      <item>FINA Regionalni centar Zagreb, OIB 85821130368, Trg svibanjskih žrtava 1995.br 1,10000 Zagreb</item>
      <item>ILIJA ČIČAK, OIB 29397825065, VIDA DOŠENA 6,10000 Zagreb</item>
      <item>M.I.PAVIĆ d.o.o., OIB 34895898158, Jelašička 44/G,10000 Zagreb</item>
      <item>Odvjetničko društvo Balatinec i Nikolić d.o.o., OIB 55497820258, Draškovićeva 13/V,10000 Zagreb</item>
    </izvorni_sadrzaj>
    <derivirana_varijabla naziv="DomainObject.Predmet.SudioniciListAdressOIB_1">
      <item>ČIČAK SPORT d.o.o., OIB 89392013446, Vida Došena 6,10000 Zagreb</item>
      <item>FINA Regionalni centar Zagreb, OIB 85821130368, Trg svibanjskih žrtava 1995.br 1,10000 Zagreb</item>
      <item>ILIJA ČIČAK, OIB 29397825065, VIDA DOŠENA 6,10000 Zagreb</item>
      <item>M.I.PAVIĆ d.o.o., OIB 34895898158, Jelašička 44/G,10000 Zagreb</item>
      <item>Odvjetničko društvo Balatinec i Nikolić d.o.o., OIB 55497820258, Draškovićeva 13/V,10000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89392013446</item>
      <item>, OIB 85821130368</item>
      <item>, OIB 29397825065</item>
      <item>, OIB 34895898158</item>
      <item>, OIB 55497820258</item>
    </izvorni_sadrzaj>
    <derivirana_varijabla naziv="DomainObject.Predmet.SudioniciListNazivOIB_1">
      <item>, OIB 89392013446</item>
      <item>, OIB 85821130368</item>
      <item>, OIB 29397825065</item>
      <item>, OIB 34895898158</item>
      <item>, OIB 55497820258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St-2083/2016-26</izvorni_sadrzaj>
    <derivirana_varijabla naziv="DomainObject.PredzadnjaOdlukaIzPredmeta.Oznaka_1">St-2083/2016-26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1601</properties:Characters>
  <properties:Lines>46</properties:Lines>
  <properties:Paragraphs>20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2018-12-06T08:26:00Z</dcterms:created>
  <dc:creator>Maja Hajtek</dc:creator>
  <cp:lastModifiedBy>Natalija Perković</cp:lastModifiedBy>
  <cp:lastPrinted>2018-12-12T10:51:00Z</cp:lastPrinted>
  <dcterms:modified xmlns:xsi="http://www.w3.org/2001/XMLSchema-instance" xsi:type="dcterms:W3CDTF">2018-12-12T10:53:00Z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St-2083/2016-32 / Odluka - Rješenje - odbačen zahtjev/prijedlog (St-2083-16_rješenje_odbačaj.docx)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