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9797" w14:paraId="f3b9797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A90769">
        <w:t>113</w:t>
      </w:r>
      <w:r w:rsidR="008B0432">
        <w:t>/1</w:t>
      </w:r>
      <w:r w:rsidR="006E04C0">
        <w:t>6</w:t>
      </w:r>
      <w:r w:rsidR="008B0432">
        <w:t>-</w:t>
      </w:r>
      <w:r w:rsidR="006E04C0">
        <w:t>16</w:t>
      </w:r>
    </w:p>
    <w:p w:rsidRDefault="006E04C0" w:rsidP="006B542C" w:rsidR="006B542C">
      <w:r>
        <w:rPr>
          <w:rStyle w:val="Naglaeno"/>
        </w:rPr>
        <w:t xml:space="preserve">             </w:t>
      </w:r>
      <w:r w:rsidR="00316C3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B976DE" w:rsidP="00B976DE" w:rsidR="00B976DE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A90769" w:rsidRPr="00A90769">
        <w:t>BURIVODA TIM jednostavno društvo s ograničenom odgovornošću  za proizvodnju i usluge, Đurđenovac, Kolodvorska 30, MBS: 030125557, OIB: 38768807339</w:t>
      </w:r>
      <w:r w:rsidRPr="00655274">
        <w:t xml:space="preserve">, dana </w:t>
      </w:r>
      <w:r w:rsidR="00A90769">
        <w:t>02</w:t>
      </w:r>
      <w:r w:rsidRPr="00655274">
        <w:t xml:space="preserve">. </w:t>
      </w:r>
      <w:r w:rsidR="00A90769">
        <w:t>lipnja</w:t>
      </w:r>
      <w:r w:rsidRPr="00655274">
        <w:t xml:space="preserve"> 201</w:t>
      </w:r>
      <w:r w:rsidR="00CE68AF">
        <w:t>6</w:t>
      </w:r>
      <w:r w:rsidRPr="00655274">
        <w:t>.</w:t>
      </w:r>
      <w:r>
        <w:t xml:space="preserve">                                   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573248" w:rsidRPr="00573248">
        <w:t>Ivica Burivoda, OIB: 58620037960, Đurđenovac, Kolodvorska 30</w:t>
      </w:r>
      <w:r>
        <w:t>, 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CE68AF">
        <w:t>272-</w:t>
      </w:r>
      <w:r w:rsidR="00573248">
        <w:t>113</w:t>
      </w:r>
      <w:r w:rsidR="00CE68AF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1125E6">
        <w:t>3</w:t>
      </w:r>
      <w:r>
        <w:t>.000,00 kn na žiro račun Trgovačkog suda u Osijeku broj HR31 2390 0011 3000 0020 0 s pozivom na  broj HR05 272-</w:t>
      </w:r>
      <w:r w:rsidR="00573248">
        <w:t>113</w:t>
      </w:r>
      <w:r>
        <w:t>-201</w:t>
      </w:r>
      <w:r w:rsidR="00A90789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73248" w:rsidRPr="00573248">
        <w:t>Ivica Burivoda, OIB: 58620037960, Đurđenovac, Kolodvorska 30</w:t>
      </w:r>
      <w:r>
        <w:t xml:space="preserve">,  ne  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A90789">
        <w:t>4</w:t>
      </w:r>
      <w:r>
        <w:t>.000,00 kn, 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A90789" w:rsidRPr="00A90789">
        <w:t>272-</w:t>
      </w:r>
      <w:r w:rsidR="00573248">
        <w:t>113</w:t>
      </w:r>
      <w:r w:rsidR="00A90789" w:rsidRPr="00A90789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A90789">
        <w:t>3</w:t>
      </w:r>
      <w:r>
        <w:t xml:space="preserve">.000,00 kn na račun broj HR31 2390 0011 3000 0020 0 s pozivom na  broj HR05 </w:t>
      </w:r>
      <w:r w:rsidR="00A90789" w:rsidRPr="00A90789">
        <w:t>272-</w:t>
      </w:r>
      <w:r w:rsidR="00573248">
        <w:t>113</w:t>
      </w:r>
      <w:r w:rsidR="00A90789" w:rsidRPr="00A90789">
        <w:t>-2016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03426B" w:rsidRPr="00573248">
        <w:t>Ivica Burivoda, OIB: 58620037960, Đurđenovac, Kolodvorska 30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03426B" w:rsidRPr="00A90769">
        <w:t>BURIVODA TIM jednostavno društvo s ograničenom odgovornošću  za proizvodnju i usluge, Đurđenovac, Kolodvorska 30, MBS: 030125557, OIB: 38768807339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B976DE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03426B">
        <w:rPr>
          <w:bCs/>
        </w:rPr>
        <w:t>18</w:t>
      </w:r>
      <w:r w:rsidR="00425C7C">
        <w:rPr>
          <w:bCs/>
        </w:rPr>
        <w:t>.</w:t>
      </w:r>
      <w:r w:rsidR="0003426B">
        <w:rPr>
          <w:bCs/>
        </w:rPr>
        <w:t>01</w:t>
      </w:r>
      <w:r w:rsidR="00425C7C">
        <w:rPr>
          <w:bCs/>
        </w:rPr>
        <w:t>.</w:t>
      </w:r>
      <w:r>
        <w:rPr>
          <w:bCs/>
        </w:rPr>
        <w:t>201</w:t>
      </w:r>
      <w:r w:rsidR="0003426B">
        <w:rPr>
          <w:bCs/>
        </w:rPr>
        <w:t>6</w:t>
      </w:r>
      <w:r>
        <w:rPr>
          <w:bCs/>
        </w:rPr>
        <w:t xml:space="preserve">. podnijela ovom sudu </w:t>
      </w:r>
      <w:r w:rsidR="00B62FEA">
        <w:rPr>
          <w:bCs/>
        </w:rPr>
        <w:t>prijedlog za otvaranje</w:t>
      </w:r>
      <w:r w:rsidR="00425C7C">
        <w:rPr>
          <w:bCs/>
        </w:rPr>
        <w:t xml:space="preserve"> </w:t>
      </w:r>
      <w:r>
        <w:rPr>
          <w:bCs/>
        </w:rPr>
        <w:t xml:space="preserve">stečajnog postupka nad dužnikom </w:t>
      </w:r>
      <w:r w:rsidR="00860CFF" w:rsidRPr="00A90769">
        <w:t>BURIVODA TIM jednostavno društvo s ograničenom odgovornošću  za proizvodnju i usluge, Đurđenovac, Kolodvorska 30, MBS: 030125557, OIB: 38768807339</w:t>
      </w:r>
      <w:r>
        <w:t>, temeljem odredbe članka 110. stav</w:t>
      </w:r>
      <w:r w:rsidR="00860CFF">
        <w:t xml:space="preserve"> 1. Stečajnog zakona (NN 71/15), a rješenjem poslovnog broja 14 St-113/16-7 od 22.03.2016. pokrenut je prethodni postupak.</w:t>
      </w:r>
    </w:p>
    <w:p w:rsidRDefault="00B32CB9" w:rsidP="00B976DE" w:rsidR="00B32CB9">
      <w:pPr>
        <w:pStyle w:val="Tijeloteksta"/>
      </w:pPr>
    </w:p>
    <w:p w:rsidRDefault="00891BBD" w:rsidP="00A7271C" w:rsidR="00A7271C">
      <w:pPr>
        <w:jc w:val="both"/>
      </w:pPr>
      <w:r>
        <w:tab/>
      </w:r>
      <w:r w:rsidR="00860CFF">
        <w:t xml:space="preserve">Zaključkom St-113/16-3 od 21.01.2016. godine pozvana je osoba za zastupanje dužnika </w:t>
      </w:r>
      <w:r w:rsidR="00626562" w:rsidRPr="00573248">
        <w:t>Ivica Burivoda, OIB: 58620037960, Đurđenovac, Kolodvorska 30</w:t>
      </w:r>
      <w:r w:rsidR="00626562">
        <w:t xml:space="preserve">, na uplatu predujma </w:t>
      </w:r>
      <w:r w:rsidR="00A7271C">
        <w:t xml:space="preserve">u iznosu od 1.000,00 kn u Fond za namirenje troškova stečajnog postupka kao i dodatnog iznosa predujma u iznosu od 3.000,00 kn  za namirenje troškova stečajnog postupka, sve u roku od 8 dana, temeljem odredbi članka 113. i članka 114. Stečajnog zakona. 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 xml:space="preserve">Zaključak </w:t>
      </w:r>
      <w:r w:rsidR="002009AE">
        <w:t xml:space="preserve">14 </w:t>
      </w:r>
      <w:r>
        <w:t>St-</w:t>
      </w:r>
      <w:r w:rsidR="00D61F82">
        <w:t>113</w:t>
      </w:r>
      <w:r>
        <w:t>/1</w:t>
      </w:r>
      <w:r w:rsidR="002009AE">
        <w:t>6</w:t>
      </w:r>
      <w:r>
        <w:t xml:space="preserve">-3 od </w:t>
      </w:r>
      <w:r w:rsidR="00D61F82">
        <w:t>21</w:t>
      </w:r>
      <w:r w:rsidR="00B32CB9">
        <w:t>.</w:t>
      </w:r>
      <w:r w:rsidR="00D61F82">
        <w:t>01</w:t>
      </w:r>
      <w:r w:rsidR="00B32CB9">
        <w:t>.</w:t>
      </w:r>
      <w:r>
        <w:t>201</w:t>
      </w:r>
      <w:r w:rsidR="00B32CB9">
        <w:t>6</w:t>
      </w:r>
      <w:r>
        <w:t xml:space="preserve">. godine osoba ovlaštena za zastupanje dužnika zaprimila je dana </w:t>
      </w:r>
      <w:r w:rsidR="00D61F82">
        <w:t>27</w:t>
      </w:r>
      <w:r w:rsidR="00B32CB9">
        <w:t>.</w:t>
      </w:r>
      <w:r w:rsidR="00D61F82">
        <w:t>04</w:t>
      </w:r>
      <w:r w:rsidR="00B32CB9">
        <w:t>.</w:t>
      </w:r>
      <w:r>
        <w:t>201</w:t>
      </w:r>
      <w:r w:rsidR="00B32CB9">
        <w:t>6</w:t>
      </w:r>
      <w:r>
        <w:t xml:space="preserve">. godine, pa kako u ostavljenom roku nije postupila po pozivu suda i nije uplatila  određene predujmove iz točke 1. istog zaključka, kao ni dostavila dokaz o izvršenim uplatama,  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center"/>
      </w:pPr>
      <w:r>
        <w:t xml:space="preserve">U Osijeku </w:t>
      </w:r>
      <w:r w:rsidR="00D61F82">
        <w:t>02</w:t>
      </w:r>
      <w:r>
        <w:t xml:space="preserve">. </w:t>
      </w:r>
      <w:r w:rsidR="00D61F82">
        <w:t>lipnja</w:t>
      </w:r>
      <w:r>
        <w:t xml:space="preserve"> 201</w:t>
      </w:r>
      <w:r w:rsidR="00D61F82">
        <w:t>6</w:t>
      </w:r>
      <w:r>
        <w:t xml:space="preserve">. </w:t>
      </w:r>
    </w:p>
    <w:p w:rsidRDefault="00B976DE" w:rsidP="00B976DE" w:rsidR="00B976DE"/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D61F82" w:rsidP="00B976DE" w:rsidR="00B976DE"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 w:rsidR="00B976DE">
        <w:t>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DA2C69" w:rsidP="00B976DE" w:rsidR="00DA2C69"/>
    <w:p w:rsidRDefault="00DA2C69" w:rsidP="00B976DE" w:rsidR="00DA2C69"/>
    <w:p w:rsidRDefault="00DA2C69" w:rsidP="00B976DE" w:rsidR="00DA2C69"/>
    <w:p w:rsidRDefault="00DA2C69" w:rsidP="00B976DE" w:rsidR="00DA2C69"/>
    <w:p w:rsidRDefault="00B976DE" w:rsidP="00B976DE" w:rsidR="00B976DE">
      <w:r>
        <w:t>DNA</w:t>
      </w:r>
    </w:p>
    <w:p w:rsidRDefault="00B976DE" w:rsidP="00640F66" w:rsidR="00B976DE">
      <w:pPr>
        <w:numPr>
          <w:ilvl w:val="0"/>
          <w:numId w:val="9"/>
        </w:numPr>
      </w:pPr>
      <w:r>
        <w:t xml:space="preserve">Osoba ovlaštena za zastupanje </w:t>
      </w:r>
      <w:r w:rsidR="00DA2C69" w:rsidRPr="00573248">
        <w:t>Ivica Burivoda, Đurđenovac, Kolodvorska 30</w:t>
      </w:r>
    </w:p>
    <w:p w:rsidRDefault="00B976DE" w:rsidP="00E914A3" w:rsidR="00B976DE">
      <w:pPr>
        <w:numPr>
          <w:ilvl w:val="0"/>
          <w:numId w:val="9"/>
        </w:numPr>
      </w:pPr>
      <w:r>
        <w:t>FINA- nakon pravomoćnosti</w:t>
      </w:r>
    </w:p>
    <w:p w:rsidRDefault="00C93055" w:rsidP="00B976DE" w:rsidR="00C93055"/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96B" w:rsidR="008E796B">
      <w:r>
        <w:separator/>
      </w:r>
    </w:p>
  </w:endnote>
  <w:endnote w:id="0" w:type="continuationSeparator">
    <w:p w:rsidRDefault="008E796B" w:rsidR="008E7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96B" w:rsidR="008E796B">
      <w:r>
        <w:separator/>
      </w:r>
    </w:p>
  </w:footnote>
  <w:footnote w:id="0" w:type="continuationSeparator">
    <w:p w:rsidRDefault="008E796B" w:rsidR="008E7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2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3248" w:rsidP="00573248" w:rsidR="00573248">
    <w:pPr>
      <w:jc w:val="right"/>
    </w:pPr>
    <w:r>
      <w:t xml:space="preserve">    14 St-113/16-16</w:t>
    </w:r>
  </w:p>
  <w:p w:rsidRDefault="00083BA6" w:rsidP="00573248" w:rsidR="00083BA6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11A92"/>
    <w:rsid w:val="00011AAD"/>
    <w:rsid w:val="00013166"/>
    <w:rsid w:val="00013872"/>
    <w:rsid w:val="00015D13"/>
    <w:rsid w:val="00025548"/>
    <w:rsid w:val="000275C2"/>
    <w:rsid w:val="0003426B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25E6"/>
    <w:rsid w:val="00113A33"/>
    <w:rsid w:val="00115738"/>
    <w:rsid w:val="0011587F"/>
    <w:rsid w:val="00115F84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9AE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C31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11779"/>
    <w:rsid w:val="004138D3"/>
    <w:rsid w:val="004161AD"/>
    <w:rsid w:val="00421B37"/>
    <w:rsid w:val="0042228C"/>
    <w:rsid w:val="00425C7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7185"/>
    <w:rsid w:val="00500B6C"/>
    <w:rsid w:val="0050129A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67259"/>
    <w:rsid w:val="0057123E"/>
    <w:rsid w:val="0057171E"/>
    <w:rsid w:val="00572C23"/>
    <w:rsid w:val="00573248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562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F66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65CE"/>
    <w:rsid w:val="006D7A23"/>
    <w:rsid w:val="006E04C0"/>
    <w:rsid w:val="006E3696"/>
    <w:rsid w:val="006F04FB"/>
    <w:rsid w:val="006F1746"/>
    <w:rsid w:val="006F2A70"/>
    <w:rsid w:val="006F35B6"/>
    <w:rsid w:val="006F497C"/>
    <w:rsid w:val="006F597B"/>
    <w:rsid w:val="006F5F13"/>
    <w:rsid w:val="00700A24"/>
    <w:rsid w:val="00701BF7"/>
    <w:rsid w:val="00707389"/>
    <w:rsid w:val="00707D92"/>
    <w:rsid w:val="0071495B"/>
    <w:rsid w:val="00715C14"/>
    <w:rsid w:val="00717482"/>
    <w:rsid w:val="00720CCD"/>
    <w:rsid w:val="0072310E"/>
    <w:rsid w:val="00724922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0CFF"/>
    <w:rsid w:val="00861937"/>
    <w:rsid w:val="0087260B"/>
    <w:rsid w:val="00874D27"/>
    <w:rsid w:val="00874E19"/>
    <w:rsid w:val="00880889"/>
    <w:rsid w:val="00885A50"/>
    <w:rsid w:val="00885D4B"/>
    <w:rsid w:val="008902EE"/>
    <w:rsid w:val="00891BBD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E796B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271C"/>
    <w:rsid w:val="00A75192"/>
    <w:rsid w:val="00A836EA"/>
    <w:rsid w:val="00A85D40"/>
    <w:rsid w:val="00A87E7E"/>
    <w:rsid w:val="00A9005D"/>
    <w:rsid w:val="00A90769"/>
    <w:rsid w:val="00A90789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2CB9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2FEA"/>
    <w:rsid w:val="00B6474D"/>
    <w:rsid w:val="00B67F1E"/>
    <w:rsid w:val="00B71D59"/>
    <w:rsid w:val="00B7312A"/>
    <w:rsid w:val="00B7318E"/>
    <w:rsid w:val="00B74A51"/>
    <w:rsid w:val="00B8249D"/>
    <w:rsid w:val="00B828B7"/>
    <w:rsid w:val="00B82CC0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68AF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1F82"/>
    <w:rsid w:val="00D65A71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6880"/>
    <w:rsid w:val="00DA1F5E"/>
    <w:rsid w:val="00DA25A9"/>
    <w:rsid w:val="00DA2C6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2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7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2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7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BURIVODA TIM jednostavno društvo s ograničenom odgovornošću za proizvodnju i usluge</izvorni_sadrzaj>
    <derivirana_varijabla naziv="DomainObject.Predmet.ProtustrankaFormated_1">  BURIVODA TIM jednostavno društvo s ograničenom odgovornošću za proizvodnju i usluge</derivirana_varijabla>
  </DomainObject.Predmet.ProtustrankaFormated>
  <DomainObject.Predmet.ProtustrankaFormatedOIB>
    <izvorni_sadrzaj>  BURIVODA TIM jednostavno društvo s ograničenom odgovornošću za proizvodnju i usluge, OIB 38768807339</izvorni_sadrzaj>
    <derivirana_varijabla naziv="DomainObject.Predmet.ProtustrankaFormatedOIB_1">  BURIVODA TIM jednostavno društvo s ograničenom odgovornošću za proizvodnju i usluge, OIB 38768807339</derivirana_varijabla>
  </DomainObject.Predmet.ProtustrankaFormatedOIB>
  <DomainObject.Predmet.ProtustrankaFormatedWithAdress>
    <izvorni_sadrzaj> BURIVODA TIM jednostavno društvo s ograničenom odgovornošću za proizvodnju i usluge, Kolodvorska 30, 31511 Đurđenovac</izvorni_sadrzaj>
    <derivirana_varijabla naziv="DomainObject.Predmet.ProtustrankaFormatedWithAdress_1"> BURIVODA TIM jednostavno društvo s ograničenom odgovornošću za proizvodnju i usluge, Kolodvorska 30, 31511 Đurđenovac</derivirana_varijabla>
  </DomainObject.Predmet.ProtustrankaFormatedWithAdress>
  <DomainObject.Predmet.ProtustrankaFormatedWithAdressOIB>
    <izvorni_sadrzaj> BURIVODA TIM jednostavno društvo s ograničenom odgovornošću za proizvodnju i usluge, OIB 38768807339, Kolodvorska 30, 31511 Đurđenovac</izvorni_sadrzaj>
    <derivirana_varijabla naziv="DomainObject.Predmet.ProtustrankaFormatedWithAdressOIB_1"> BURIVODA TIM jednostavno društvo s ograničenom odgovornošću za proizvodnju i usluge, OIB 38768807339, Kolodvorska 30, 31511 Đurđenovac</derivirana_varijabla>
  </DomainObject.Predmet.ProtustrankaFormatedWithAdressOIB>
  <DomainObject.Predmet.ProtustrankaWithAdress>
    <izvorni_sadrzaj>BURIVODA TIM jednostavno društvo s ograničenom odgovornošću za proizvodnju i usluge Kolodvorska 30, 31511 Đurđenovac</izvorni_sadrzaj>
    <derivirana_varijabla naziv="DomainObject.Predmet.ProtustrankaWithAdress_1">BURIVODA TIM jednostavno društvo s ograničenom odgovornošću za proizvodnju i usluge Kolodvorska 30, 31511 Đurđenovac</derivirana_varijabla>
  </DomainObject.Predmet.ProtustrankaWithAdress>
  <DomainObject.Predmet.ProtustrankaWithAdressOIB>
    <izvorni_sadrzaj>BURIVODA TIM jednostavno društvo s ograničenom odgovornošću za proizvodnju i usluge, OIB 38768807339, Kolodvorska 30, 31511 Đurđenovac</izvorni_sadrzaj>
    <derivirana_varijabla naziv="DomainObject.Predmet.ProtustrankaWithAdressOIB_1">BURIVODA TIM jednostavno društvo s ograničenom odgovornošću za proizvodnju i usluge, OIB 38768807339, Kolodvorska 30, 31511 Đurđenovac</derivirana_varijabla>
  </DomainObject.Predmet.ProtustrankaWithAdressOIB>
  <DomainObject.Predmet.ProtustrankaNazivFormated>
    <izvorni_sadrzaj>BURIVODA TIM jednostavno društvo s ograničenom odgovornošću za proizvodnju i usluge</izvorni_sadrzaj>
    <derivirana_varijabla naziv="DomainObject.Predmet.ProtustrankaNazivFormated_1">BURIVODA TIM jednostavno društvo s ograničenom odgovornošću za proizvodnju i usluge</derivirana_varijabla>
  </DomainObject.Predmet.ProtustrankaNazivFormated>
  <DomainObject.Predmet.ProtustrankaNazivFormatedOIB>
    <izvorni_sadrzaj>BURIVODA TIM jednostavno društvo s ograničenom odgovornošću za proizvodnju i usluge, OIB 38768807339</izvorni_sadrzaj>
    <derivirana_varijabla naziv="DomainObject.Predmet.ProtustrankaNazivFormatedOIB_1">BURIVODA TIM jednostavno društvo s ograničenom odgovornošću za proizvodnju i usluge, OIB 38768807339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BURIVODA TIM jednostavno društvo s ograničenom odgovornošću za proizvodnju i usluge</item>
    </izvorni_sadrzaj>
    <derivirana_varijabla naziv="DomainObject.Predmet.ProtuStrankaListFormated_1">
      <item>BURIVODA TIM jednostavno društvo s ograničenom odgovornošću za proizvodnju i usluge</item>
    </derivirana_varijabla>
  </DomainObject.Predmet.ProtuStrankaListFormated>
  <DomainObject.Predmet.ProtuStrankaListFormatedOIB>
    <izvorni_sadrzaj>
      <item>BURIVODA TIM jednostavno društvo s ograničenom odgovornošću za proizvodnju i usluge, OIB 38768807339</item>
    </izvorni_sadrzaj>
    <derivirana_varijabla naziv="DomainObject.Predmet.ProtuStrankaListFormatedOIB_1">
      <item>BURIVODA TIM jednostavno društvo s ograničenom odgovornošću za proizvodnju i usluge, OIB 38768807339</item>
    </derivirana_varijabla>
  </DomainObject.Predmet.ProtuStrankaListFormatedOIB>
  <DomainObject.Predmet.ProtuStrankaListFormatedWithAdress>
    <izvorni_sadrzaj>
      <item>BURIVODA TIM jednostavno društvo s ograničenom odgovornošću za proizvodnju i usluge, Kolodvorska 30, 31511 Đurđenovac</item>
    </izvorni_sadrzaj>
    <derivirana_varijabla naziv="DomainObject.Predmet.ProtuStrankaListFormatedWithAdress_1">
      <item>BURIVODA TIM jednostavno društvo s ograničenom odgovornošću za proizvodnju i usluge, Kolodvorska 30, 31511 Đurđenovac</item>
    </derivirana_varijabla>
  </DomainObject.Predmet.ProtuStrankaListFormatedWithAdress>
  <DomainObject.Predmet.ProtuStrankaListFormatedWithAdressOIB>
    <izvorni_sadrzaj>
      <item>BURIVODA TIM jednostavno društvo s ograničenom odgovornošću za proizvodnju i usluge, OIB 38768807339, Kolodvorska 30, 31511 Đurđenovac</item>
    </izvorni_sadrzaj>
    <derivirana_varijabla naziv="DomainObject.Predmet.ProtuStrankaListFormatedWithAdressOIB_1">
      <item>BURIVODA TIM jednostavno društvo s ograničenom odgovornošću za proizvodnju i usluge, OIB 38768807339, Kolodvorska 30, 31511 Đurđenovac</item>
    </derivirana_varijabla>
  </DomainObject.Predmet.ProtuStrankaListFormatedWithAdressOIB>
  <DomainObject.Predmet.ProtuStrankaListNazivFormated>
    <izvorni_sadrzaj>
      <item>BURIVODA TIM jednostavno društvo s ograničenom odgovornošću za proizvodnju i usluge</item>
    </izvorni_sadrzaj>
    <derivirana_varijabla naziv="DomainObject.Predmet.ProtuStrankaListNazivFormated_1">
      <item>BURIVODA TIM jednostavno društvo s ograničenom odgovornošću za proizvodnju i usluge</item>
    </derivirana_varijabla>
  </DomainObject.Predmet.ProtuStrankaListNazivFormated>
  <DomainObject.Predmet.ProtuStrankaListNazivFormatedOIB>
    <izvorni_sadrzaj>
      <item>BURIVODA TIM jednostavno društvo s ograničenom odgovornošću za proizvodnju i usluge, OIB 38768807339</item>
    </izvorni_sadrzaj>
    <derivirana_varijabla naziv="DomainObject.Predmet.ProtuStrankaListNazivFormatedOIB_1">
      <item>BURIVODA TIM jednostavno društvo s ograničenom odgovornošću za proizvodnju i usluge, OIB 38768807339</item>
    </derivirana_varijabla>
  </DomainObject.Predmet.ProtuStrankaListNazivFormatedOIB>
  <DomainObject.Predmet.OstaliListFormated>
    <izvorni_sadrzaj>
      <item>ŽDO GUO Osijek</item>
      <item>Marko Tominac</item>
      <item>Ivica Burivoda</item>
    </izvorni_sadrzaj>
    <derivirana_varijabla naziv="DomainObject.Predmet.OstaliListFormated_1">
      <item>ŽDO GUO Osijek</item>
      <item>Marko Tominac</item>
      <item>Ivica Burivoda</item>
    </derivirana_varijabla>
  </DomainObject.Predmet.OstaliListFormated>
  <DomainObject.Predmet.OstaliListFormatedOIB>
    <izvorni_sadrzaj>
      <item>ŽDO GUO Osijek</item>
      <item>Marko Tominac, OIB 98361792494</item>
      <item>Ivica Burivoda, OIB 58620037960</item>
    </izvorni_sadrzaj>
    <derivirana_varijabla naziv="DomainObject.Predmet.OstaliListFormatedOIB_1">
      <item>ŽDO GUO Osijek</item>
      <item>Marko Tominac, OIB 98361792494</item>
      <item>Ivica Burivoda, OIB 58620037960</item>
    </derivirana_varijabla>
  </DomainObject.Predmet.OstaliListFormatedOIB>
  <DomainObject.Predmet.OstaliListFormatedWithAdress>
    <izvorni_sadrzaj>
      <item>ŽDO GUO Osijek</item>
      <item>Marko Tominac, V. Nazora 3, 32100 Vinkovci</item>
      <item>Ivica Burivoda, Kolodvorska 30, 31511 Đurđenovac</item>
    </izvorni_sadrzaj>
    <derivirana_varijabla naziv="DomainObject.Predmet.OstaliListFormatedWithAdress_1">
      <item>ŽDO GUO Osijek</item>
      <item>Marko Tominac, V. Nazora 3, 32100 Vinkovci</item>
      <item>Ivica Burivoda, Kolodvorska 30, 31511 Đurđenovac</item>
    </derivirana_varijabla>
  </DomainObject.Predmet.OstaliListFormatedWithAdress>
  <DomainObject.Predmet.OstaliListFormatedWithAdressOIB>
    <izvorni_sadrzaj>
      <item>ŽDO GUO Osijek</item>
      <item>Marko Tominac, OIB 98361792494, V. Nazora 3, 32100 Vinkovci</item>
      <item>Ivica Burivoda, OIB 58620037960, Kolodvorska 30, 31511 Đurđenovac</item>
    </izvorni_sadrzaj>
    <derivirana_varijabla naziv="DomainObject.Predmet.OstaliListFormatedWithAdressOIB_1">
      <item>ŽDO GUO Osijek</item>
      <item>Marko Tominac, OIB 98361792494, V. Nazora 3, 32100 Vinkovci</item>
      <item>Ivica Burivoda, OIB 58620037960, Kolodvorska 30, 31511 Đurđenovac</item>
    </derivirana_varijabla>
  </DomainObject.Predmet.OstaliListFormatedWithAdressOIB>
  <DomainObject.Predmet.OstaliListNazivFormated>
    <izvorni_sadrzaj>
      <item>ŽDO GUO Osijek</item>
      <item>Marko Tominac</item>
      <item>Ivica Burivoda</item>
    </izvorni_sadrzaj>
    <derivirana_varijabla naziv="DomainObject.Predmet.OstaliListNazivFormated_1">
      <item>ŽDO GUO Osijek</item>
      <item>Marko Tominac</item>
      <item>Ivica Burivoda</item>
    </derivirana_varijabla>
  </DomainObject.Predmet.OstaliListNazivFormated>
  <DomainObject.Predmet.OstaliListNazivFormatedOIB>
    <izvorni_sadrzaj>
      <item>ŽDO GUO Osijek</item>
      <item>Marko Tominac, OIB 98361792494</item>
      <item>Ivica Burivoda, OIB 58620037960</item>
    </izvorni_sadrzaj>
    <derivirana_varijabla naziv="DomainObject.Predmet.OstaliListNazivFormatedOIB_1">
      <item>ŽDO GUO Osijek</item>
      <item>Marko Tominac, OIB 98361792494</item>
      <item>Ivica Burivoda, OIB 58620037960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BURIVODA TIM jednostavno društvo s ograničenom odgovornošću za proizvodnju i usluge</izvorni_sadrzaj>
    <derivirana_varijabla naziv="DomainObject.Predmet.ProtustrankaIDrugi_1">BURIVODA TIM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BURIVODA TIM jednostavno društvo s ograničenom odgovornošću za proizvodnju i usluge, OIB 38768807339, Kolodvorska 30, 31511 Đurđenovac</izvorni_sadrzaj>
    <derivirana_varijabla naziv="DomainObject.Predmet.ProtustrankaIDrugiAdressOIB_1">BURIVODA TIM jednostavno društvo s ograničenom odgovornošću za proizvodnju i usluge, OIB 38768807339, Kolodvorska 30,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BURIVODA TIM jednostavno društvo s ograničenom odgovornošću za proizvodnju i usluge</item>
      <item>ŽDO GUO Osijek</item>
      <item>Marko Tominac</item>
      <item>Ivica Burivoda</item>
    </izvorni_sadrzaj>
    <derivirana_varijabla naziv="DomainObject.Predmet.SudioniciListNaziv_1">
      <item>FINA RC OSIJEK</item>
      <item>BURIVODA TIM jednostavno društvo s ograničenom odgovornošću za proizvodnju i usluge</item>
      <item>ŽDO GUO Osijek</item>
      <item>Marko Tominac</item>
      <item>Ivica Burivoda</item>
    </derivirana_varijabla>
  </DomainObject.Predmet.SudioniciListNaziv>
  <DomainObject.Predmet.SudioniciListAdressOIB>
    <izvorni_sadrzaj>
      <item>FINA RC OSIJEK, OIB 85821130368</item>
      <item>BURIVODA TIM jednostavno društvo s ograničenom odgovornošću za proizvodnju i usluge, OIB 38768807339, Kolodvorska 30,31511 Đurđenovac</item>
      <item>ŽDO GUO Osijek</item>
      <item>Marko Tominac, OIB 98361792494, V. Nazora 3,32100 Vinkovci</item>
      <item>Ivica Burivoda, OIB 58620037960, Kolodvorska 30,31511 Đurđenovac</item>
    </izvorni_sadrzaj>
    <derivirana_varijabla naziv="DomainObject.Predmet.SudioniciListAdressOIB_1">
      <item>FINA RC OSIJEK, OIB 85821130368</item>
      <item>BURIVODA TIM jednostavno društvo s ograničenom odgovornošću za proizvodnju i usluge, OIB 38768807339, Kolodvorska 30,31511 Đurđenovac</item>
      <item>ŽDO GUO Osijek</item>
      <item>Marko Tominac, OIB 98361792494, V. Nazora 3,32100 Vinkovci</item>
      <item>Ivica Burivoda, OIB 58620037960, Kolodvorska 30,31511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38768807339</item>
      <item>, OIB null</item>
      <item>, OIB 98361792494</item>
      <item>, OIB 58620037960</item>
    </izvorni_sadrzaj>
    <derivirana_varijabla naziv="DomainObject.Predmet.SudioniciListNazivOIB_1">
      <item>, OIB 85821130368</item>
      <item>, OIB 38768807339</item>
      <item>, OIB null</item>
      <item>, OIB 98361792494</item>
      <item>, OIB 58620037960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89885-9AA7-458A-8FBE-F6AD573C9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684</properties:Words>
  <properties:Characters>3766</properties:Characters>
  <properties:Lines>100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2016-06-02T08:44:00Z</dcterms:created>
  <dc:creator>sban</dc:creator>
  <cp:lastModifiedBy>Elizabeta Đeke</cp:lastModifiedBy>
  <cp:lastPrinted>2016-06-02T08:41:00Z</cp:lastPrinted>
  <dcterms:modified xmlns:xsi="http://www.w3.org/2001/XMLSchema-instance" xsi:type="dcterms:W3CDTF">2016-06-03T09:20:00Z</dcterms:modified>
  <cp:revision>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