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ca28" w14:paraId="26cca28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2308DB">
        <w:t>204/15-39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dana 10. listopada 2016.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Erste &amp; Steiermarkische bank d.d. Rijeka.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524F6E" w:rsidP="00524F6E" w:rsidR="00524F6E">
      <w:pPr>
        <w:jc w:val="right"/>
      </w:pPr>
      <w:r>
        <w:t>13 St-204/15-39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u Rijeci ZK odjel Rijeka. </w:t>
      </w: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670.500,01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>I 2.) 15.372.672,29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>I 3.)      698.459,97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441C93">
        <w:rPr>
          <w:b/>
        </w:rPr>
        <w:t>03. studenog</w:t>
      </w:r>
      <w:r w:rsidR="00D20FCE">
        <w:rPr>
          <w:b/>
        </w:rPr>
        <w:t xml:space="preserve"> </w:t>
      </w:r>
      <w:r w:rsidR="007F01F9">
        <w:rPr>
          <w:b/>
        </w:rPr>
        <w:t xml:space="preserve">2016.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441C93">
        <w:rPr>
          <w:b/>
        </w:rPr>
        <w:t>09,00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26381" w:rsidP="00F26381" w:rsidR="00F26381">
      <w:pPr>
        <w:ind w:firstLine="708"/>
        <w:jc w:val="center"/>
      </w:pPr>
      <w:r>
        <w:lastRenderedPageBreak/>
        <w:t>3</w:t>
      </w:r>
    </w:p>
    <w:p w:rsidRDefault="00F26381" w:rsidP="00F26381" w:rsidR="00F26381">
      <w:pPr>
        <w:jc w:val="right"/>
      </w:pPr>
      <w:r>
        <w:t>13 St-204/15-39</w:t>
      </w:r>
    </w:p>
    <w:p w:rsidRDefault="00F26381" w:rsidP="00F26381" w:rsidR="00F2638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F26381" w:rsidP="00F26381" w:rsidR="00F26381">
      <w:pPr>
        <w:jc w:val="right"/>
      </w:pPr>
      <w:r>
        <w:t>13 St-204/15-39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4606A9">
        <w:t xml:space="preserve">10. listopad 2016.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4606A9">
        <w:t>Erste &amp; Steiermarkische bank d.d. Rijeka</w:t>
      </w:r>
      <w:r w:rsidR="00524F6E">
        <w:t>, Jadranski trg 3a, Rijeka</w:t>
      </w:r>
      <w:r w:rsidR="004606A9">
        <w:t xml:space="preserve"> </w:t>
      </w:r>
      <w:r>
        <w:t xml:space="preserve">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524F6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03/11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06703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4F6E"/>
    <w:rsid w:val="00527620"/>
    <w:rsid w:val="005317E1"/>
    <w:rsid w:val="00534964"/>
    <w:rsid w:val="0053545A"/>
    <w:rsid w:val="00537EF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2B408-F92A-4AE5-811D-2C83EF8CB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1437</properties:Words>
  <properties:Characters>7734</properties:Characters>
  <properties:Lines>209</properties:Lines>
  <properties:Paragraphs>80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9334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2016-10-10T09:30:00Z</dcterms:created>
  <dc:creator>Korisnik</dc:creator>
  <cp:lastModifiedBy>Maja Kocijan</cp:lastModifiedBy>
  <cp:lastPrinted>2016-10-10T09:46:00Z</cp:lastPrinted>
  <dcterms:modified xmlns:xsi="http://www.w3.org/2001/XMLSchema-instance" xsi:type="dcterms:W3CDTF">2016-10-10T09:58:00Z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