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882A5C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82A5C">
              <w:rPr>
                <w:noProof/>
                <w:sz w:val="24"/>
              </w:rPr>
              <w:t>556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cc0a820" w14:paraId="cc0a820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82A5C" w:rsidRPr="00882A5C">
        <w:rPr>
          <w:rFonts w:eastAsiaTheme="minorHAnsi"/>
          <w:lang w:eastAsia="en-US"/>
        </w:rPr>
        <w:t>KAPETAN DUJE d.o.o., OIB: 05457301617, Kamen, Put Bonacinke 5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882A5C" w:rsidRPr="00882A5C">
        <w:t>KAPETAN DUJE d.o.o., OIB: 05457301617, Kamen, Put Bonacinke 5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865317">
        <w:t>2</w:t>
      </w:r>
      <w:r w:rsidR="00882A5C">
        <w:t>7</w:t>
      </w:r>
      <w:r w:rsidR="00865317">
        <w:t>. srpnja 2018</w:t>
      </w:r>
      <w:r w:rsidR="001B2A86">
        <w:t>.</w:t>
      </w:r>
      <w:r>
        <w:t xml:space="preserve"> zahtjev za provedbu skraćenog stečajnog postupka nad </w:t>
      </w:r>
      <w:r w:rsidR="00882A5C" w:rsidRPr="00882A5C">
        <w:t>KAPETAN DUJE d.o.o., OIB: 05457301617, Kamen, Put Bonacinke 5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882A5C">
        <w:t>2</w:t>
      </w:r>
      <w:r w:rsidR="00865317">
        <w:t>3. srpnja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>od 21.576,70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865317">
        <w:t>14.</w:t>
      </w:r>
      <w:r w:rsidR="00C17359">
        <w:t xml:space="preserve"> </w:t>
      </w:r>
      <w:r w:rsidR="00865317">
        <w:t>studenog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t>Odredbom članka</w:t>
      </w:r>
      <w:r w:rsidR="00F450FD">
        <w:t xml:space="preserve"> 431. SZ-a propisano je da ako osobe ovlaštene za zastupanje dužnika po zakonu u roku od 15 dana ne podnesu popis imovine i obveza dužnika ili ako iz </w:t>
      </w:r>
      <w:r w:rsidR="00F450FD">
        <w:lastRenderedPageBreak/>
        <w:t>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865317">
        <w:t>16. studenog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882A5C">
        <w:t>7-9</w:t>
      </w:r>
      <w:r w:rsidR="004B332B">
        <w:t xml:space="preserve"> </w:t>
      </w:r>
      <w:r>
        <w:t xml:space="preserve">spisa) uz koji je dostavio dokaze o postojanju tražbine (list </w:t>
      </w:r>
      <w:r w:rsidR="00882A5C">
        <w:t xml:space="preserve">10-14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E976C3">
      <w:pPr>
        <w:ind w:left="6372"/>
        <w:jc w:val="center"/>
      </w:pPr>
      <w:r>
        <w:t>Ana Golub Gruić</w:t>
      </w:r>
      <w:r w:rsidR="00E976C3">
        <w:t>, v.r.</w:t>
      </w:r>
    </w:p>
    <w:p w:rsidRDefault="00E976C3" w:rsidP="008832A6" w:rsidR="00E976C3">
      <w:pPr>
        <w:jc w:val="right"/>
      </w:pPr>
      <w:r>
        <w:t>za točnost otpravka – ovlašteni službenik</w:t>
      </w:r>
    </w:p>
    <w:p w:rsidRDefault="00E976C3" w:rsidP="008832A6" w:rsidR="00E976C3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E6296" w:rsidR="000E5ED3" w:rsidRPr="00012A8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6C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882A5C">
          <w:t>556</w:t>
        </w:r>
        <w:r w:rsidR="00865317" w:rsidRPr="00865317">
          <w:t>/2018-9</w:t>
        </w:r>
      </w:p>
    </w:sdtContent>
  </w:sdt>
  <w:p w:rsidRDefault="00E976C3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151CF"/>
    <w:rsid w:val="00252207"/>
    <w:rsid w:val="002B1428"/>
    <w:rsid w:val="002E5954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976C3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6C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6C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6C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6C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6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6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KAPETAN DUJE d.o.o. za prijevoz</izvorni_sadrzaj>
    <derivirana_varijabla naziv="DomainObject.Predmet.ProtustrankaFormated_1">  KAPETAN DUJE d.o.o. za prijevoz</derivirana_varijabla>
  </DomainObject.Predmet.ProtustrankaFormated>
  <DomainObject.Predmet.ProtustrankaFormatedOIB>
    <izvorni_sadrzaj>  KAPETAN DUJE d.o.o. za prijevoz, OIB 05457301617</izvorni_sadrzaj>
    <derivirana_varijabla naziv="DomainObject.Predmet.ProtustrankaFormatedOIB_1">  KAPETAN DUJE d.o.o. za prijevoz, OIB 05457301617</derivirana_varijabla>
  </DomainObject.Predmet.ProtustrankaFormatedOIB>
  <DomainObject.Predmet.ProtustrankaFormatedWithAdress>
    <izvorni_sadrzaj> KAPETAN DUJE d.o.o. za prijevoz, Put Bonacinke 5, 21000 Kamen</izvorni_sadrzaj>
    <derivirana_varijabla naziv="DomainObject.Predmet.ProtustrankaFormatedWithAdress_1"> KAPETAN DUJE d.o.o. za prijevoz, Put Bonacinke 5, 21000 Kamen</derivirana_varijabla>
  </DomainObject.Predmet.ProtustrankaFormatedWithAdress>
  <DomainObject.Predmet.ProtustrankaFormatedWithAdressOIB>
    <izvorni_sadrzaj> KAPETAN DUJE d.o.o. za prijevoz, OIB 05457301617, Put Bonacinke 5, 21000 Kamen</izvorni_sadrzaj>
    <derivirana_varijabla naziv="DomainObject.Predmet.ProtustrankaFormatedWithAdressOIB_1"> KAPETAN DUJE d.o.o. za prijevoz, OIB 05457301617, Put Bonacinke 5, 21000 Kamen</derivirana_varijabla>
  </DomainObject.Predmet.ProtustrankaFormatedWithAdressOIB>
  <DomainObject.Predmet.ProtustrankaWithAdress>
    <izvorni_sadrzaj>KAPETAN DUJE d.o.o. za prijevoz Put Bonacinke 5, 21000 Kamen</izvorni_sadrzaj>
    <derivirana_varijabla naziv="DomainObject.Predmet.ProtustrankaWithAdress_1">KAPETAN DUJE d.o.o. za prijevoz Put Bonacinke 5, 21000 Kamen</derivirana_varijabla>
  </DomainObject.Predmet.ProtustrankaWithAdress>
  <DomainObject.Predmet.ProtustrankaWithAdressOIB>
    <izvorni_sadrzaj>KAPETAN DUJE d.o.o. za prijevoz, OIB 05457301617, Put Bonacinke 5, 21000 Kamen</izvorni_sadrzaj>
    <derivirana_varijabla naziv="DomainObject.Predmet.ProtustrankaWithAdressOIB_1">KAPETAN DUJE d.o.o. za prijevoz, OIB 05457301617, Put Bonacinke 5, 21000 Kamen</derivirana_varijabla>
  </DomainObject.Predmet.ProtustrankaWithAdressOIB>
  <DomainObject.Predmet.ProtustrankaNazivFormated>
    <izvorni_sadrzaj>KAPETAN DUJE d.o.o. za prijevoz</izvorni_sadrzaj>
    <derivirana_varijabla naziv="DomainObject.Predmet.ProtustrankaNazivFormated_1">KAPETAN DUJE d.o.o. za prijevoz</derivirana_varijabla>
  </DomainObject.Predmet.ProtustrankaNazivFormated>
  <DomainObject.Predmet.ProtustrankaNazivFormatedOIB>
    <izvorni_sadrzaj>KAPETAN DUJE d.o.o. za prijevoz, OIB 05457301617</izvorni_sadrzaj>
    <derivirana_varijabla naziv="DomainObject.Predmet.ProtustrankaNazivFormatedOIB_1">KAPETAN DUJE d.o.o. za prijevoz, OIB 05457301617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21576.70</izvorni_sadrzaj>
    <derivirana_varijabla naziv="DomainObject.Predmet.TrenutnaVrijednost_1">21576.70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KAPETAN DUJE d.o.o. za prijevoz</item>
    </izvorni_sadrzaj>
    <derivirana_varijabla naziv="DomainObject.Predmet.ProtuStrankaListFormated_1">
      <item>KAPETAN DUJE d.o.o. za prijevoz</item>
    </derivirana_varijabla>
  </DomainObject.Predmet.ProtuStrankaListFormated>
  <DomainObject.Predmet.ProtuStrankaListFormatedOIB>
    <izvorni_sadrzaj>
      <item>KAPETAN DUJE d.o.o. za prijevoz, OIB 05457301617</item>
    </izvorni_sadrzaj>
    <derivirana_varijabla naziv="DomainObject.Predmet.ProtuStrankaListFormatedOIB_1">
      <item>KAPETAN DUJE d.o.o. za prijevoz, OIB 05457301617</item>
    </derivirana_varijabla>
  </DomainObject.Predmet.ProtuStrankaListFormatedOIB>
  <DomainObject.Predmet.ProtuStrankaListFormatedWithAdress>
    <izvorni_sadrzaj>
      <item>KAPETAN DUJE d.o.o. za prijevoz, Put Bonacinke 5, 21000 Kamen</item>
    </izvorni_sadrzaj>
    <derivirana_varijabla naziv="DomainObject.Predmet.ProtuStrankaListFormatedWithAdress_1">
      <item>KAPETAN DUJE d.o.o. za prijevoz, Put Bonacinke 5, 21000 Kamen</item>
    </derivirana_varijabla>
  </DomainObject.Predmet.ProtuStrankaListFormatedWithAdress>
  <DomainObject.Predmet.ProtuStrankaListFormatedWithAdressOIB>
    <izvorni_sadrzaj>
      <item>KAPETAN DUJE d.o.o. za prijevoz, OIB 05457301617, Put Bonacinke 5, 21000 Kamen</item>
    </izvorni_sadrzaj>
    <derivirana_varijabla naziv="DomainObject.Predmet.ProtuStrankaListFormatedWithAdressOIB_1">
      <item>KAPETAN DUJE d.o.o. za prijevoz, OIB 05457301617, Put Bonacinke 5, 21000 Kamen</item>
    </derivirana_varijabla>
  </DomainObject.Predmet.ProtuStrankaListFormatedWithAdressOIB>
  <DomainObject.Predmet.ProtuStrankaListNazivFormated>
    <izvorni_sadrzaj>
      <item>KAPETAN DUJE d.o.o. za prijevoz</item>
    </izvorni_sadrzaj>
    <derivirana_varijabla naziv="DomainObject.Predmet.ProtuStrankaListNazivFormated_1">
      <item>KAPETAN DUJE d.o.o. za prijevoz</item>
    </derivirana_varijabla>
  </DomainObject.Predmet.ProtuStrankaListNazivFormated>
  <DomainObject.Predmet.ProtuStrankaListNazivFormatedOIB>
    <izvorni_sadrzaj>
      <item>KAPETAN DUJE d.o.o. za prijevoz, OIB 05457301617</item>
    </izvorni_sadrzaj>
    <derivirana_varijabla naziv="DomainObject.Predmet.ProtuStrankaListNazivFormatedOIB_1">
      <item>KAPETAN DUJE d.o.o. za prijevoz, OIB 05457301617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KAPETAN DUJE d.o.o. za prijevoz</izvorni_sadrzaj>
    <derivirana_varijabla naziv="DomainObject.Predmet.ProtustrankaIDrugi_1">KAPETAN DUJE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KAPETAN DUJE d.o.o. za prijevoz, OIB 05457301617, Put Bonacinke 5, 21000 Kamen</izvorni_sadrzaj>
    <derivirana_varijabla naziv="DomainObject.Predmet.ProtustrankaIDrugiAdressOIB_1">KAPETAN DUJE d.o.o. za prijevoz, OIB 05457301617, Put Bonacinke 5,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 DUJE d.o.o. za prijevoz</item>
      <item>FINANCIJSKA AGENCIJA, RC SPLIT</item>
    </izvorni_sadrzaj>
    <derivirana_varijabla naziv="DomainObject.Predmet.SudioniciListNaziv_1">
      <item>KAPETAN DUJE d.o.o. za prijevoz</item>
      <item>FINANCIJSKA AGENCIJA, RC SPLIT</item>
    </derivirana_varijabla>
  </DomainObject.Predmet.SudioniciListNaziv>
  <DomainObject.Predmet.SudioniciListAdressOIB>
    <izvorni_sadrzaj>
      <item>KAPETAN DUJE d.o.o. za prijevoz, OIB 05457301617, Put Bonacinke 5,21000 Kamen</item>
      <item>FINANCIJSKA AGENCIJA, RC SPLIT, OIB 85821130368, Mažuranićevo šetalište 24 b,21000 Split</item>
    </izvorni_sadrzaj>
    <derivirana_varijabla naziv="DomainObject.Predmet.SudioniciListAdressOIB_1">
      <item>KAPETAN DUJE d.o.o. za prijevoz, OIB 05457301617, Put Bonacinke 5,21000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05457301617</item>
      <item>, OIB 85821130368</item>
    </izvorni_sadrzaj>
    <derivirana_varijabla naziv="DomainObject.Predmet.SudioniciListNazivOIB_1">
      <item>, OIB 05457301617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St-556/2018-3</izvorni_sadrzaj>
    <derivirana_varijabla naziv="DomainObject.PredzadnjaOdlukaIzPredmeta.Oznaka_1">St-556/2018-3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3311</properties:Characters>
  <properties:Lines>75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2019-01-30T12:42:00Z</cp:lastPrinted>
  <dcterms:modified xmlns:xsi="http://www.w3.org/2001/XMLSchema-instance" xsi:type="dcterms:W3CDTF">2019-01-30T12:42:00Z</dcterms:modified>
  <cp:revision>38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(St-556-2018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