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cc8d" w14:paraId="a86cc8d" w:rsidRDefault="00B73FB8" w:rsidP="00A81B91" w:rsidR="00A81B91">
      <w:pPr>
        <w15:collapsed w:val="false"/>
      </w:pPr>
      <w:bookmarkStart w:name="_GoBack" w:id="0"/>
      <w:bookmarkEnd w:id="0"/>
      <w:r>
        <w:t xml:space="preserve">           </w:t>
      </w:r>
      <w:r w:rsidR="00555229"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27EF" w:rsidP="00A81B91" w:rsidR="002427EF"/>
    <w:p w:rsidRDefault="00300005" w:rsidR="00A30070">
      <w:pPr>
        <w:rPr>
          <w:sz w:val="24"/>
        </w:rPr>
      </w:pPr>
      <w:r>
        <w:rPr>
          <w:sz w:val="24"/>
        </w:rPr>
        <w:t>Republika Hrvatska</w:t>
      </w:r>
    </w:p>
    <w:p w:rsidRDefault="00300005" w:rsidR="00300005">
      <w:pPr>
        <w:rPr>
          <w:sz w:val="24"/>
        </w:rPr>
      </w:pPr>
      <w:r>
        <w:rPr>
          <w:sz w:val="24"/>
        </w:rPr>
        <w:t>Trgovački sud u Osijeku</w:t>
      </w:r>
    </w:p>
    <w:p w:rsidRDefault="00300005" w:rsidR="00300005">
      <w:pPr>
        <w:rPr>
          <w:sz w:val="24"/>
        </w:rPr>
      </w:pPr>
      <w:r>
        <w:rPr>
          <w:sz w:val="24"/>
        </w:rPr>
        <w:t>Stalna služba 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231320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</w:t>
      </w:r>
    </w:p>
    <w:p w:rsidRDefault="00A30070" w:rsidP="00037947" w:rsidR="007C7BD1">
      <w:pPr>
        <w:ind w:firstLine="720" w:left="720"/>
        <w:rPr>
          <w:sz w:val="24"/>
        </w:rPr>
      </w:pPr>
      <w:r>
        <w:rPr>
          <w:sz w:val="24"/>
        </w:rPr>
        <w:t xml:space="preserve">                                      </w:t>
      </w:r>
      <w:r w:rsidR="00C8222F">
        <w:rPr>
          <w:sz w:val="24"/>
        </w:rPr>
        <w:t xml:space="preserve">       </w:t>
      </w:r>
    </w:p>
    <w:p w:rsidRDefault="007C7BD1" w:rsidP="00037947" w:rsidR="00EC7BA3" w:rsidRPr="00526251">
      <w:pPr>
        <w:ind w:firstLine="720" w:left="720"/>
        <w:rPr>
          <w:b/>
          <w:sz w:val="24"/>
        </w:rPr>
      </w:pPr>
      <w:r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</w:t>
      </w:r>
      <w:r w:rsidR="00231320">
        <w:rPr>
          <w:sz w:val="24"/>
        </w:rPr>
        <w:t xml:space="preserve">                             </w:t>
      </w:r>
      <w:r w:rsidR="00C8222F">
        <w:rPr>
          <w:sz w:val="24"/>
        </w:rPr>
        <w:t xml:space="preserve">   </w:t>
      </w:r>
      <w:r w:rsidR="00A30070" w:rsidRPr="00526251">
        <w:rPr>
          <w:b/>
          <w:sz w:val="24"/>
        </w:rPr>
        <w:t>Broj:</w:t>
      </w:r>
      <w:r w:rsidR="00E60FA7" w:rsidRPr="00526251">
        <w:rPr>
          <w:b/>
          <w:sz w:val="24"/>
        </w:rPr>
        <w:t>1/</w:t>
      </w:r>
      <w:r w:rsidR="00A30070" w:rsidRPr="00526251">
        <w:rPr>
          <w:b/>
          <w:sz w:val="24"/>
        </w:rPr>
        <w:t>St-</w:t>
      </w:r>
      <w:r w:rsidR="00536F2B">
        <w:rPr>
          <w:b/>
          <w:sz w:val="24"/>
        </w:rPr>
        <w:t>1566/2018-6</w:t>
      </w:r>
    </w:p>
    <w:p w:rsidRDefault="00E9434C" w:rsidP="00037947" w:rsidR="00E9434C">
      <w:pPr>
        <w:ind w:firstLine="720" w:left="720"/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77361F">
        <w:rPr>
          <w:sz w:val="24"/>
        </w:rPr>
        <w:t>U   I M E   R E P U B L I K E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2427E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C90D20">
        <w:rPr>
          <w:sz w:val="24"/>
        </w:rPr>
        <w:t>U SLAVONSKOM BRODU</w:t>
      </w:r>
      <w:r w:rsidR="00E60FA7">
        <w:rPr>
          <w:sz w:val="24"/>
        </w:rPr>
        <w:t>, po stečajnoj sutkinji</w:t>
      </w:r>
      <w:r>
        <w:rPr>
          <w:sz w:val="24"/>
        </w:rPr>
        <w:t xml:space="preserve"> Vesni Vukelić</w:t>
      </w:r>
      <w:r w:rsidR="002E2C81">
        <w:rPr>
          <w:sz w:val="24"/>
        </w:rPr>
        <w:t>,</w:t>
      </w:r>
      <w:r w:rsidR="00B73FB8">
        <w:rPr>
          <w:sz w:val="24"/>
        </w:rPr>
        <w:t xml:space="preserve"> </w:t>
      </w:r>
      <w:r w:rsidR="003A3512">
        <w:rPr>
          <w:sz w:val="24"/>
        </w:rPr>
        <w:t xml:space="preserve">u prethodnom postupku </w:t>
      </w:r>
      <w:r w:rsidR="003A3512" w:rsidRPr="003A3512">
        <w:rPr>
          <w:sz w:val="24"/>
        </w:rPr>
        <w:t>radi utvrđivanja pretpostavki za otvaranje</w:t>
      </w:r>
      <w:r w:rsidR="00B73FB8" w:rsidRPr="003A3512">
        <w:rPr>
          <w:sz w:val="24"/>
        </w:rPr>
        <w:t xml:space="preserve"> stečajnog</w:t>
      </w:r>
      <w:r w:rsidR="002E2C81" w:rsidRPr="003A3512">
        <w:rPr>
          <w:sz w:val="24"/>
        </w:rPr>
        <w:t>a</w:t>
      </w:r>
      <w:r w:rsidR="00B73FB8" w:rsidRPr="003A3512">
        <w:rPr>
          <w:sz w:val="24"/>
        </w:rPr>
        <w:t xml:space="preserve"> postupka </w:t>
      </w:r>
      <w:r w:rsidR="00CE00EE" w:rsidRPr="003A3512">
        <w:rPr>
          <w:sz w:val="24"/>
        </w:rPr>
        <w:t>nad dužnikom</w:t>
      </w:r>
      <w:r w:rsidR="00007A0B" w:rsidRPr="003A3512">
        <w:rPr>
          <w:sz w:val="24"/>
        </w:rPr>
        <w:t xml:space="preserve"> </w:t>
      </w:r>
      <w:r w:rsidR="00536F2B">
        <w:rPr>
          <w:sz w:val="24"/>
        </w:rPr>
        <w:t>GUARD IMPREGNATE d.o.o. Velika Mlaka, Dinekova ulica 6, OIB 03251540102</w:t>
      </w:r>
      <w:r w:rsidR="00300005">
        <w:rPr>
          <w:sz w:val="24"/>
        </w:rPr>
        <w:t>,</w:t>
      </w:r>
      <w:r w:rsidR="00CE00EE">
        <w:rPr>
          <w:sz w:val="24"/>
        </w:rPr>
        <w:t xml:space="preserve"> </w:t>
      </w:r>
      <w:r w:rsidR="00FE33EE">
        <w:rPr>
          <w:sz w:val="24"/>
        </w:rPr>
        <w:t xml:space="preserve">dana </w:t>
      </w:r>
      <w:r w:rsidR="00536F2B">
        <w:rPr>
          <w:sz w:val="24"/>
        </w:rPr>
        <w:t>30</w:t>
      </w:r>
      <w:r w:rsidR="00A81B91">
        <w:rPr>
          <w:sz w:val="24"/>
        </w:rPr>
        <w:t>.</w:t>
      </w:r>
      <w:r w:rsidR="00536F2B">
        <w:rPr>
          <w:sz w:val="24"/>
        </w:rPr>
        <w:t xml:space="preserve"> siječnja 2019.</w:t>
      </w:r>
    </w:p>
    <w:p w:rsidRDefault="007C7BD1" w:rsidP="0085333F" w:rsidR="007C7BD1">
      <w:pPr>
        <w:jc w:val="both"/>
        <w:rPr>
          <w:sz w:val="24"/>
        </w:rPr>
      </w:pPr>
    </w:p>
    <w:p w:rsidRDefault="00A30070" w:rsidP="003D475B" w:rsidR="00474836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1516A6" w:rsidP="003D475B" w:rsidR="001516A6" w:rsidRPr="00534805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536F2B" w:rsidR="00231320" w:rsidRPr="00536F2B">
      <w:pPr>
        <w:jc w:val="both"/>
        <w:rPr>
          <w:b/>
          <w:sz w:val="24"/>
        </w:rPr>
      </w:pPr>
      <w:r>
        <w:rPr>
          <w:sz w:val="24"/>
        </w:rPr>
        <w:tab/>
      </w:r>
      <w:r w:rsidR="007C7EDE" w:rsidRPr="007C7EDE">
        <w:rPr>
          <w:b/>
          <w:sz w:val="24"/>
        </w:rPr>
        <w:t>I</w:t>
      </w:r>
      <w:r w:rsidR="007C7EDE">
        <w:rPr>
          <w:sz w:val="24"/>
        </w:rPr>
        <w:t xml:space="preserve"> - </w:t>
      </w:r>
      <w:r w:rsidR="00AA5828">
        <w:rPr>
          <w:sz w:val="24"/>
        </w:rPr>
        <w:t xml:space="preserve">Obustavlja se </w:t>
      </w:r>
      <w:r w:rsidR="003A3512">
        <w:rPr>
          <w:sz w:val="24"/>
        </w:rPr>
        <w:t xml:space="preserve">prethodni </w:t>
      </w:r>
      <w:r w:rsidR="00B73FB8">
        <w:rPr>
          <w:sz w:val="24"/>
        </w:rPr>
        <w:t>postupak</w:t>
      </w:r>
      <w:r w:rsidR="00037947">
        <w:rPr>
          <w:sz w:val="24"/>
        </w:rPr>
        <w:t xml:space="preserve"> </w:t>
      </w:r>
      <w:r w:rsidR="003A3512" w:rsidRPr="003A3512">
        <w:rPr>
          <w:sz w:val="24"/>
        </w:rPr>
        <w:t xml:space="preserve">radi utvrđivanja pretpostavki za otvaranje stečajnoga postupka nad dužnikom </w:t>
      </w:r>
      <w:r w:rsidR="00536F2B" w:rsidRPr="00536F2B">
        <w:rPr>
          <w:b/>
          <w:sz w:val="24"/>
        </w:rPr>
        <w:t>GUARD IMPREGNATE d.o.o. Velika Mlaka, Dinekova ulica 6, OIB 03251540102.</w:t>
      </w:r>
    </w:p>
    <w:p w:rsidRDefault="00536F2B" w:rsidP="00536F2B" w:rsidR="00536F2B">
      <w:pPr>
        <w:jc w:val="both"/>
        <w:rPr>
          <w:sz w:val="24"/>
        </w:rPr>
      </w:pPr>
    </w:p>
    <w:p w:rsidRDefault="007C7EDE" w:rsidP="00C06DE6" w:rsidR="007C7EDE">
      <w:pPr>
        <w:ind w:firstLine="720"/>
        <w:jc w:val="both"/>
        <w:rPr>
          <w:sz w:val="24"/>
        </w:rPr>
      </w:pPr>
      <w:r w:rsidRPr="001D080B">
        <w:rPr>
          <w:b/>
          <w:sz w:val="24"/>
        </w:rPr>
        <w:t>II</w:t>
      </w:r>
      <w:r>
        <w:rPr>
          <w:sz w:val="24"/>
        </w:rPr>
        <w:t xml:space="preserve">- Dužnik </w:t>
      </w:r>
      <w:r w:rsidR="00536F2B" w:rsidRPr="00536F2B">
        <w:rPr>
          <w:b/>
          <w:sz w:val="24"/>
        </w:rPr>
        <w:t>GUARD IMPREGNATE d.o.o. Velika Mlaka, Dinekova ulica 6, OIB 03251540102</w:t>
      </w:r>
      <w:r>
        <w:rPr>
          <w:b/>
          <w:sz w:val="24"/>
        </w:rPr>
        <w:t xml:space="preserve">, </w:t>
      </w:r>
      <w:r w:rsidRPr="001D080B">
        <w:rPr>
          <w:sz w:val="24"/>
        </w:rPr>
        <w:t>dužan je naknaditi troškove postupka</w:t>
      </w:r>
      <w:r>
        <w:rPr>
          <w:sz w:val="24"/>
        </w:rPr>
        <w:t xml:space="preserve"> u iznosu </w:t>
      </w:r>
      <w:r w:rsidRPr="00536F2B">
        <w:rPr>
          <w:b/>
          <w:sz w:val="24"/>
        </w:rPr>
        <w:t>175,00 kn,</w:t>
      </w:r>
      <w:r>
        <w:rPr>
          <w:sz w:val="24"/>
        </w:rPr>
        <w:t xml:space="preserve"> u roku od 8 dana od dana </w:t>
      </w:r>
      <w:r w:rsidR="00625E57">
        <w:rPr>
          <w:sz w:val="24"/>
        </w:rPr>
        <w:t>pravomoćnosti</w:t>
      </w:r>
      <w:r>
        <w:rPr>
          <w:sz w:val="24"/>
        </w:rPr>
        <w:t xml:space="preserve"> ovog rješenja, </w:t>
      </w:r>
      <w:r w:rsidR="00C06DE6">
        <w:rPr>
          <w:sz w:val="24"/>
        </w:rPr>
        <w:t xml:space="preserve">koji trošak se ima isplatiti </w:t>
      </w:r>
      <w:r>
        <w:rPr>
          <w:sz w:val="24"/>
        </w:rPr>
        <w:t>izravno na račun Financijske agencije br: HR4223900011100017042, model HR05, s pozivom na broj: 7524005-</w:t>
      </w:r>
      <w:r w:rsidR="00536F2B">
        <w:rPr>
          <w:sz w:val="24"/>
        </w:rPr>
        <w:t>03251540102</w:t>
      </w:r>
      <w:r>
        <w:rPr>
          <w:sz w:val="24"/>
        </w:rPr>
        <w:t xml:space="preserve">. </w:t>
      </w:r>
    </w:p>
    <w:p w:rsidRDefault="001C7C52" w:rsidP="00C06DE6" w:rsidR="001C7C52">
      <w:pPr>
        <w:ind w:firstLine="720"/>
        <w:jc w:val="both"/>
        <w:rPr>
          <w:sz w:val="24"/>
        </w:rPr>
      </w:pPr>
    </w:p>
    <w:p w:rsidRDefault="001C7C52" w:rsidP="00536F2B" w:rsidR="007C7EDE">
      <w:pPr>
        <w:ind w:firstLine="720"/>
        <w:jc w:val="both"/>
        <w:rPr>
          <w:sz w:val="24"/>
        </w:rPr>
      </w:pPr>
      <w:r w:rsidRPr="001C7C52">
        <w:rPr>
          <w:b/>
          <w:sz w:val="24"/>
        </w:rPr>
        <w:t>III</w:t>
      </w:r>
      <w:r>
        <w:rPr>
          <w:sz w:val="24"/>
        </w:rPr>
        <w:t xml:space="preserve"> - </w:t>
      </w:r>
      <w:r w:rsidR="00536F2B">
        <w:rPr>
          <w:sz w:val="24"/>
        </w:rPr>
        <w:t>Roči</w:t>
      </w:r>
      <w:r w:rsidR="00300005">
        <w:rPr>
          <w:sz w:val="24"/>
        </w:rPr>
        <w:t xml:space="preserve">šte radi očitovanja o prijedlogu zakazano na dan </w:t>
      </w:r>
      <w:r w:rsidR="00536F2B" w:rsidRPr="00536F2B">
        <w:rPr>
          <w:b/>
          <w:sz w:val="24"/>
        </w:rPr>
        <w:t>21. veljače 2019</w:t>
      </w:r>
      <w:r w:rsidR="00300005" w:rsidRPr="00536F2B">
        <w:rPr>
          <w:b/>
          <w:sz w:val="24"/>
        </w:rPr>
        <w:t xml:space="preserve">. u </w:t>
      </w:r>
      <w:r w:rsidR="00536F2B" w:rsidRPr="00536F2B">
        <w:rPr>
          <w:b/>
          <w:sz w:val="24"/>
        </w:rPr>
        <w:t>11,30</w:t>
      </w:r>
      <w:r w:rsidR="00300005" w:rsidRPr="00536F2B">
        <w:rPr>
          <w:b/>
          <w:sz w:val="24"/>
        </w:rPr>
        <w:t xml:space="preserve"> sati</w:t>
      </w:r>
      <w:r w:rsidR="00300005">
        <w:rPr>
          <w:sz w:val="24"/>
        </w:rPr>
        <w:t>, neće se održati.</w:t>
      </w:r>
    </w:p>
    <w:p w:rsidRDefault="00300005" w:rsidR="00300005">
      <w:pPr>
        <w:rPr>
          <w:sz w:val="24"/>
        </w:rPr>
      </w:pPr>
    </w:p>
    <w:p w:rsidRDefault="00A30070" w:rsidP="0085333F" w:rsidR="00231320">
      <w:pPr>
        <w:jc w:val="center"/>
        <w:rPr>
          <w:sz w:val="24"/>
        </w:rPr>
      </w:pPr>
      <w:r w:rsidRPr="00534805">
        <w:rPr>
          <w:sz w:val="24"/>
        </w:rPr>
        <w:t>Obrazloženje</w:t>
      </w:r>
      <w:r w:rsidR="00231320">
        <w:rPr>
          <w:sz w:val="24"/>
        </w:rPr>
        <w:t xml:space="preserve"> </w:t>
      </w:r>
    </w:p>
    <w:p w:rsidRDefault="00AA5828" w:rsidP="0085333F" w:rsidR="00AA5828">
      <w:pPr>
        <w:jc w:val="center"/>
        <w:rPr>
          <w:sz w:val="24"/>
        </w:rPr>
      </w:pPr>
    </w:p>
    <w:p w:rsidRDefault="002427EF" w:rsidP="0085333F" w:rsidR="002427EF">
      <w:pPr>
        <w:jc w:val="center"/>
        <w:rPr>
          <w:sz w:val="24"/>
        </w:rPr>
      </w:pPr>
    </w:p>
    <w:p w:rsidRDefault="000F6CE7" w:rsidP="003503C6" w:rsidR="00526251">
      <w:pPr>
        <w:jc w:val="both"/>
        <w:rPr>
          <w:sz w:val="24"/>
        </w:rPr>
      </w:pPr>
      <w:r>
        <w:rPr>
          <w:sz w:val="24"/>
        </w:rPr>
        <w:tab/>
      </w:r>
      <w:r w:rsidR="007C7EDE">
        <w:rPr>
          <w:sz w:val="24"/>
        </w:rPr>
        <w:t>Na temelju odredbe čl. 110</w:t>
      </w:r>
      <w:r w:rsidR="003503C6">
        <w:rPr>
          <w:sz w:val="24"/>
        </w:rPr>
        <w:t xml:space="preserve"> Stečajnog zakona (NN </w:t>
      </w:r>
      <w:r w:rsidR="00315C09">
        <w:rPr>
          <w:sz w:val="24"/>
        </w:rPr>
        <w:t xml:space="preserve">br. </w:t>
      </w:r>
      <w:r w:rsidR="003503C6">
        <w:rPr>
          <w:sz w:val="24"/>
        </w:rPr>
        <w:t>71/15,</w:t>
      </w:r>
      <w:r w:rsidR="00DF7F17">
        <w:rPr>
          <w:sz w:val="24"/>
        </w:rPr>
        <w:t xml:space="preserve"> 104/17,</w:t>
      </w:r>
      <w:r w:rsidR="003503C6">
        <w:rPr>
          <w:sz w:val="24"/>
        </w:rPr>
        <w:t xml:space="preserve"> dalje SZ) </w:t>
      </w:r>
      <w:r w:rsidR="007247D9">
        <w:rPr>
          <w:sz w:val="24"/>
        </w:rPr>
        <w:t xml:space="preserve">Financijska agencija RC </w:t>
      </w:r>
      <w:r w:rsidR="00536F2B">
        <w:rPr>
          <w:sz w:val="24"/>
        </w:rPr>
        <w:t>Zagreb</w:t>
      </w:r>
      <w:r w:rsidR="00526251">
        <w:rPr>
          <w:sz w:val="24"/>
        </w:rPr>
        <w:t xml:space="preserve"> </w:t>
      </w:r>
      <w:r w:rsidR="007247D9">
        <w:rPr>
          <w:sz w:val="24"/>
        </w:rPr>
        <w:t xml:space="preserve">podnijela je </w:t>
      </w:r>
      <w:r w:rsidR="007C7EDE">
        <w:rPr>
          <w:sz w:val="24"/>
        </w:rPr>
        <w:t>prijedlog za otvaranje</w:t>
      </w:r>
      <w:r w:rsidR="003503C6">
        <w:rPr>
          <w:sz w:val="24"/>
        </w:rPr>
        <w:t xml:space="preserve"> </w:t>
      </w:r>
      <w:r w:rsidR="007247D9">
        <w:rPr>
          <w:sz w:val="24"/>
        </w:rPr>
        <w:t>stečajnog</w:t>
      </w:r>
      <w:r w:rsidR="003503C6">
        <w:rPr>
          <w:sz w:val="24"/>
        </w:rPr>
        <w:t>a</w:t>
      </w:r>
      <w:r w:rsidR="007247D9">
        <w:rPr>
          <w:sz w:val="24"/>
        </w:rPr>
        <w:t xml:space="preserve"> postupka nad dužnikom </w:t>
      </w:r>
      <w:r w:rsidR="00536F2B">
        <w:rPr>
          <w:sz w:val="24"/>
        </w:rPr>
        <w:t>GUARD IMPREGNATE d.o.o. Velika Mlaka, Dinekova ulica 6, OIB 03251540102</w:t>
      </w:r>
      <w:r w:rsidR="00526251">
        <w:rPr>
          <w:sz w:val="24"/>
        </w:rPr>
        <w:t>.</w:t>
      </w:r>
    </w:p>
    <w:p w:rsidRDefault="00526251" w:rsidP="003503C6" w:rsidR="00526251">
      <w:pPr>
        <w:jc w:val="both"/>
        <w:rPr>
          <w:sz w:val="24"/>
        </w:rPr>
      </w:pPr>
    </w:p>
    <w:p w:rsidRDefault="007C7EDE" w:rsidP="00300005" w:rsidR="007C7EDE">
      <w:pPr>
        <w:jc w:val="both"/>
        <w:rPr>
          <w:sz w:val="24"/>
        </w:rPr>
      </w:pPr>
      <w:r>
        <w:rPr>
          <w:sz w:val="24"/>
        </w:rPr>
        <w:tab/>
        <w:t xml:space="preserve">U prijedlogu FINE navodi se da dužnik na dan </w:t>
      </w:r>
      <w:r w:rsidR="00536F2B">
        <w:rPr>
          <w:sz w:val="24"/>
        </w:rPr>
        <w:t>11.09</w:t>
      </w:r>
      <w:r w:rsidR="00300005">
        <w:rPr>
          <w:sz w:val="24"/>
        </w:rPr>
        <w:t>.2018</w:t>
      </w:r>
      <w:r>
        <w:rPr>
          <w:sz w:val="24"/>
        </w:rPr>
        <w:t xml:space="preserve">. u Očevidniku redoslijeda Osnova za plaćanje ima evidentirane neizvršene osnove za plaćanje u neprekinutom razdoblju od 120 dana, u ukupnom iznosu od </w:t>
      </w:r>
      <w:r w:rsidR="00536F2B">
        <w:rPr>
          <w:sz w:val="24"/>
        </w:rPr>
        <w:t>19.104,30</w:t>
      </w:r>
      <w:r>
        <w:rPr>
          <w:sz w:val="24"/>
        </w:rPr>
        <w:t xml:space="preserve"> kn u koji iznos je uračunata kamata i naknada Financijske agencije za provedbu ovrhe na novčanim sredstvima. </w:t>
      </w:r>
    </w:p>
    <w:p w:rsidRDefault="007C7EDE" w:rsidP="007C7EDE" w:rsidR="00300005">
      <w:pPr>
        <w:jc w:val="both"/>
        <w:rPr>
          <w:sz w:val="24"/>
        </w:rPr>
      </w:pPr>
      <w:r>
        <w:rPr>
          <w:sz w:val="24"/>
        </w:rPr>
        <w:tab/>
      </w:r>
    </w:p>
    <w:p w:rsidRDefault="00300005" w:rsidP="00300005" w:rsidR="00300005">
      <w:pPr>
        <w:rPr>
          <w:sz w:val="24"/>
        </w:rPr>
      </w:pPr>
    </w:p>
    <w:p w:rsidRDefault="00300005" w:rsidP="00300005" w:rsidR="00300005">
      <w:pPr>
        <w:ind w:firstLine="720" w:left="720"/>
        <w:rPr>
          <w:sz w:val="24"/>
        </w:rPr>
      </w:pPr>
      <w:r>
        <w:rPr>
          <w:sz w:val="24"/>
        </w:rPr>
        <w:t xml:space="preserve">                                             </w:t>
      </w:r>
    </w:p>
    <w:p w:rsidRDefault="00300005" w:rsidP="00300005" w:rsidR="00600867">
      <w:pPr>
        <w:ind w:firstLine="720" w:left="720"/>
        <w:rPr>
          <w:sz w:val="24"/>
        </w:rPr>
      </w:pPr>
      <w:r>
        <w:rPr>
          <w:sz w:val="24"/>
        </w:rPr>
        <w:lastRenderedPageBreak/>
        <w:t xml:space="preserve">                                                                                  </w:t>
      </w:r>
    </w:p>
    <w:p w:rsidRDefault="00300005" w:rsidP="00600867" w:rsidR="00600867">
      <w:pPr>
        <w:ind w:firstLine="720" w:left="5760"/>
        <w:rPr>
          <w:b/>
          <w:sz w:val="24"/>
        </w:rPr>
      </w:pPr>
      <w:r>
        <w:rPr>
          <w:sz w:val="24"/>
        </w:rPr>
        <w:t xml:space="preserve">   </w:t>
      </w:r>
      <w:r w:rsidRPr="00526251">
        <w:rPr>
          <w:b/>
          <w:sz w:val="24"/>
        </w:rPr>
        <w:t>Broj:1/St-</w:t>
      </w:r>
      <w:r w:rsidR="00536F2B">
        <w:rPr>
          <w:b/>
          <w:sz w:val="24"/>
        </w:rPr>
        <w:t>1566/2018-6</w:t>
      </w:r>
    </w:p>
    <w:p w:rsidRDefault="00600867" w:rsidP="00600867" w:rsidR="00600867">
      <w:pPr>
        <w:ind w:firstLine="720" w:left="5760"/>
        <w:rPr>
          <w:b/>
          <w:sz w:val="24"/>
        </w:rPr>
      </w:pPr>
    </w:p>
    <w:p w:rsidRDefault="00300005" w:rsidP="00300005" w:rsidR="00300005" w:rsidRPr="00526251">
      <w:pPr>
        <w:ind w:firstLine="720" w:left="720"/>
        <w:rPr>
          <w:b/>
          <w:sz w:val="24"/>
        </w:rPr>
      </w:pPr>
    </w:p>
    <w:p w:rsidRDefault="00300005" w:rsidP="007C7EDE" w:rsidR="00300005">
      <w:pPr>
        <w:jc w:val="both"/>
        <w:rPr>
          <w:sz w:val="24"/>
        </w:rPr>
      </w:pPr>
      <w:r>
        <w:rPr>
          <w:sz w:val="24"/>
        </w:rPr>
        <w:tab/>
        <w:t>Temeljem prijedloga, sud je rješenjem posl.br. 1/St-</w:t>
      </w:r>
      <w:r w:rsidR="00536F2B">
        <w:rPr>
          <w:sz w:val="24"/>
        </w:rPr>
        <w:t>1566</w:t>
      </w:r>
      <w:r>
        <w:rPr>
          <w:sz w:val="24"/>
        </w:rPr>
        <w:t xml:space="preserve">/2018-3 od </w:t>
      </w:r>
      <w:r w:rsidR="00536F2B">
        <w:rPr>
          <w:sz w:val="24"/>
        </w:rPr>
        <w:t>09. siječnja 2019</w:t>
      </w:r>
      <w:r>
        <w:rPr>
          <w:sz w:val="24"/>
        </w:rPr>
        <w:t>. pokrenuo prethodni postupak radi utvrđivanja pretpostavki za otvaranje stečajnog postupka nad dužnikom te zakazao ročište radi očitovanja o prijedlogu.</w:t>
      </w:r>
    </w:p>
    <w:p w:rsidRDefault="00300005" w:rsidP="007C7EDE" w:rsidR="00300005">
      <w:pPr>
        <w:jc w:val="both"/>
        <w:rPr>
          <w:sz w:val="24"/>
        </w:rPr>
      </w:pPr>
    </w:p>
    <w:p w:rsidRDefault="00536F2B" w:rsidP="00536F2B" w:rsidR="00536F2B">
      <w:pPr>
        <w:ind w:firstLine="720"/>
        <w:jc w:val="both"/>
        <w:rPr>
          <w:sz w:val="24"/>
        </w:rPr>
      </w:pPr>
      <w:r>
        <w:rPr>
          <w:sz w:val="24"/>
        </w:rPr>
        <w:t>Podneskom od 22. siječnja 2019. FINA je izvijestila sud da poslovni račun dužnika više nije blokiran i ne postoje evidentirane neizmirene obveze.</w:t>
      </w:r>
    </w:p>
    <w:p w:rsidRDefault="00536F2B" w:rsidP="00536F2B" w:rsidR="00536F2B">
      <w:pPr>
        <w:jc w:val="both"/>
        <w:rPr>
          <w:sz w:val="24"/>
        </w:rPr>
      </w:pPr>
    </w:p>
    <w:p w:rsidRDefault="00536F2B" w:rsidP="00536F2B" w:rsidR="00536F2B">
      <w:pPr>
        <w:jc w:val="both"/>
        <w:rPr>
          <w:sz w:val="24"/>
        </w:rPr>
      </w:pPr>
      <w:r>
        <w:rPr>
          <w:sz w:val="24"/>
        </w:rPr>
        <w:tab/>
        <w:t>Uvidom u podatke FINE od 22. siječnja 2019. proizlazi da dužnik na dan izdavanja potvrde na poslovnom računu više nema evidentiranih neizmirenih obveza.</w:t>
      </w:r>
    </w:p>
    <w:p w:rsidRDefault="007C7EDE" w:rsidP="007C7EDE" w:rsidR="007C7EDE">
      <w:pPr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  <w:r>
        <w:rPr>
          <w:sz w:val="24"/>
        </w:rPr>
        <w:t>Odredbom čl.5 Stečajnog zakona (NN 71/15, 104/17, dalje SZ) propisano je da se stečajni postupak može otvoriti ako sud utvrdi postojanje stečajnog razloga, a stečajni razlozi su nesposobnost za plaćanje i prezaduženost. Prema odredbi čl.6 st 2 smatrat će se da je dužnik nesposoban za plaćanje ako u očevidniku redoslijeda osnova za plaćanje koji vodi FINA ima jednu ili više evidentiranih neizvršenih osnova za plaćanje u razdoblju od 60 dana koje je trebalo, na temelju valjanih osnova za plaćanje, bez daljnjeg pristanka dužnika naplatiti s bilo kojeg od njegovih računa te ako nije isplatio 3 uzastopne plaće koje radniku pripadaju prema Ugovoru o radu, Pravilniku o radu, Kolektivnom ugovoru ili posebnom propisu odnosno prema drugom aktu kojim se uređuju obveze poslodavca prema radniku.</w:t>
      </w:r>
      <w:r>
        <w:rPr>
          <w:sz w:val="24"/>
        </w:rPr>
        <w:tab/>
      </w:r>
    </w:p>
    <w:p w:rsidRDefault="007C7EDE" w:rsidP="007C7EDE" w:rsidR="007C7EDE">
      <w:pPr>
        <w:ind w:firstLine="720"/>
        <w:jc w:val="both"/>
        <w:rPr>
          <w:sz w:val="24"/>
        </w:rPr>
      </w:pPr>
    </w:p>
    <w:p w:rsidRDefault="007C7EDE" w:rsidP="007C7EDE" w:rsidR="007C7EDE">
      <w:pPr>
        <w:jc w:val="both"/>
        <w:rPr>
          <w:sz w:val="24"/>
        </w:rPr>
      </w:pPr>
      <w:r>
        <w:rPr>
          <w:sz w:val="24"/>
        </w:rPr>
        <w:tab/>
        <w:t>Kako iz dostavljene potvrde FINE kojom se sukladno čl.6 st 3 SZ-a dokazuje prestanak postojanja nesposobnosti za plaćanje kao stečajnog razloga, jasno proizlazi da dužnik u očevidniku redoslijeda osnova za plaćanje nema evidentiranih obveza i račun više nije blokiran, to je sud utvrdio da je kod dužnika više nije ostvaren stečajni razlog predviđen odredbom čl.6 SZ-a pa je iz tih razloga valjalo postupak obustaviti i odlučiti kao pod točkom I izreke ovog rješenja na temelju odredbe čl. 128 st 9 SZ-a.</w:t>
      </w:r>
    </w:p>
    <w:p w:rsidRDefault="007C7EDE" w:rsidP="007C7EDE" w:rsidR="007C7EDE">
      <w:pPr>
        <w:jc w:val="both"/>
        <w:rPr>
          <w:sz w:val="24"/>
        </w:rPr>
      </w:pPr>
    </w:p>
    <w:p w:rsidRDefault="007C7EDE" w:rsidP="007C7EDE" w:rsidR="007C7EDE">
      <w:pPr>
        <w:jc w:val="both"/>
        <w:rPr>
          <w:sz w:val="24"/>
        </w:rPr>
      </w:pPr>
      <w:r>
        <w:rPr>
          <w:sz w:val="24"/>
        </w:rPr>
        <w:tab/>
        <w:t xml:space="preserve">Odluka o naknadi troškova postupka donesena je na temelju odredbe čl.128 st 9 SZ-a kojom je propisano da, ukoliko se postupak obustavi zbog činjenica da je dužnik do završetka prethodnog postupka postao sposoban za plaćanje, troškove provedenog postupka u tom slučaju dužan je naknaditi dužnik. </w:t>
      </w:r>
    </w:p>
    <w:p w:rsidRDefault="007C7EDE" w:rsidP="007C7EDE" w:rsidR="007C7EDE">
      <w:pPr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  <w:r>
        <w:rPr>
          <w:sz w:val="24"/>
        </w:rPr>
        <w:t>Troškovi koji su nastali u ovom postupku odnose se na trošak FINE koja ima pravo na naknadu stvarnih troškova temeljem odredbe čl.44 st 3 SZ-a, dok je vrsta i visina naknade propisana Pravilnikom o vrsti i visini naknade troškova Financijske agencije u predstečajnom postupku i o visini naknade troška Financijske agencije za podnošenje prijedloga za otvaranje stečajnog postupka (NN br.</w:t>
      </w:r>
      <w:r w:rsidR="009C7189">
        <w:rPr>
          <w:sz w:val="24"/>
        </w:rPr>
        <w:t xml:space="preserve"> </w:t>
      </w:r>
      <w:r>
        <w:rPr>
          <w:sz w:val="24"/>
        </w:rPr>
        <w:t>106/15).</w:t>
      </w:r>
    </w:p>
    <w:p w:rsidRDefault="009C7189" w:rsidP="007C7EDE" w:rsidR="009C7189">
      <w:pPr>
        <w:ind w:firstLine="720"/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čl.3 st 1 navedenog Pravilnika, visina naknade troška za podnošenje prijedloga za otvaranje stečajnog postupka određena je u iznosu 140,00 kn uvećana za porez na dodanu vrijednost. </w:t>
      </w:r>
    </w:p>
    <w:p w:rsidRDefault="00DD1C61" w:rsidP="007C7EDE" w:rsidR="00DD1C61">
      <w:pPr>
        <w:ind w:firstLine="720"/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  <w:r>
        <w:rPr>
          <w:sz w:val="24"/>
        </w:rPr>
        <w:t>Kako ukupan trošak FINE na ime naknade za podnošenje prijedloga za otvaranje stečajnog postupka s obračunatim PDV-om iznosi ukupno 175,00 kn i kako je taj trošak dužan snositi dužnik temeljem odredbe čl.128 st 9 SZ-a, to je odlučeno kao pod točkom II izreke ovog rješenja.</w:t>
      </w:r>
      <w:r>
        <w:rPr>
          <w:sz w:val="24"/>
        </w:rPr>
        <w:tab/>
      </w:r>
    </w:p>
    <w:p w:rsidRDefault="00DD1C61" w:rsidP="00536F2B" w:rsidR="00DD1C61">
      <w:pPr>
        <w:jc w:val="both"/>
        <w:rPr>
          <w:sz w:val="24"/>
        </w:rPr>
      </w:pPr>
    </w:p>
    <w:p w:rsidRDefault="00600867" w:rsidP="00300005" w:rsidR="00600867">
      <w:pPr>
        <w:ind w:firstLine="720"/>
        <w:jc w:val="both"/>
        <w:rPr>
          <w:sz w:val="24"/>
        </w:rPr>
      </w:pPr>
    </w:p>
    <w:p w:rsidRDefault="00600867" w:rsidP="00300005" w:rsidR="00600867">
      <w:pPr>
        <w:ind w:firstLine="720"/>
        <w:jc w:val="both"/>
        <w:rPr>
          <w:sz w:val="24"/>
        </w:rPr>
      </w:pPr>
    </w:p>
    <w:p w:rsidRDefault="00600867" w:rsidP="00600867" w:rsidR="00600867">
      <w:pPr>
        <w:ind w:firstLine="720"/>
        <w:jc w:val="right"/>
        <w:rPr>
          <w:b/>
          <w:sz w:val="24"/>
        </w:rPr>
      </w:pPr>
      <w:r w:rsidRPr="00526251">
        <w:rPr>
          <w:b/>
          <w:sz w:val="24"/>
        </w:rPr>
        <w:t>Broj:1/St-</w:t>
      </w:r>
      <w:r>
        <w:rPr>
          <w:b/>
          <w:sz w:val="24"/>
        </w:rPr>
        <w:t>1566/2018-6</w:t>
      </w:r>
    </w:p>
    <w:p w:rsidRDefault="00600867" w:rsidP="00600867" w:rsidR="00600867">
      <w:pPr>
        <w:ind w:firstLine="720"/>
        <w:jc w:val="right"/>
        <w:rPr>
          <w:sz w:val="24"/>
        </w:rPr>
      </w:pPr>
    </w:p>
    <w:p w:rsidRDefault="00600867" w:rsidP="00300005" w:rsidR="00600867">
      <w:pPr>
        <w:ind w:firstLine="720"/>
        <w:jc w:val="both"/>
        <w:rPr>
          <w:sz w:val="24"/>
        </w:rPr>
      </w:pPr>
    </w:p>
    <w:p w:rsidRDefault="00300005" w:rsidP="00300005" w:rsidR="00300005">
      <w:pPr>
        <w:ind w:firstLine="720"/>
        <w:jc w:val="both"/>
        <w:rPr>
          <w:sz w:val="24"/>
        </w:rPr>
      </w:pPr>
      <w:r>
        <w:rPr>
          <w:sz w:val="24"/>
        </w:rPr>
        <w:t>Obzirom da je postupak obustavljen, zakazano ročište radi očitovanja o prijedlogu neće se održati pa je odlučeno kao pod točkom I</w:t>
      </w:r>
      <w:r w:rsidR="00600867">
        <w:rPr>
          <w:sz w:val="24"/>
        </w:rPr>
        <w:t>II</w:t>
      </w:r>
      <w:r>
        <w:rPr>
          <w:sz w:val="24"/>
        </w:rPr>
        <w:t xml:space="preserve"> izreke rješenja.</w:t>
      </w:r>
    </w:p>
    <w:p w:rsidRDefault="007C7EDE" w:rsidP="007C7EDE" w:rsidR="007C7EDE">
      <w:pPr>
        <w:ind w:firstLine="720"/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</w:p>
    <w:p w:rsidRDefault="007C7EDE" w:rsidP="007C7EDE" w:rsidR="007C7EDE">
      <w:pPr>
        <w:jc w:val="center"/>
        <w:rPr>
          <w:sz w:val="24"/>
        </w:rPr>
      </w:pPr>
      <w:r>
        <w:rPr>
          <w:sz w:val="24"/>
        </w:rPr>
        <w:t xml:space="preserve">    </w:t>
      </w:r>
      <w:r w:rsidR="00600867">
        <w:rPr>
          <w:sz w:val="24"/>
        </w:rPr>
        <w:t>U Slavonskom Brodu 30. siječnja 2019.</w:t>
      </w:r>
    </w:p>
    <w:p w:rsidRDefault="007C7EDE" w:rsidP="007C7EDE" w:rsidR="007C7EDE">
      <w:pPr>
        <w:jc w:val="center"/>
        <w:rPr>
          <w:sz w:val="24"/>
        </w:rPr>
      </w:pPr>
    </w:p>
    <w:p w:rsidRDefault="007C7EDE" w:rsidP="007C7EDE" w:rsidR="007C7EDE">
      <w:pPr>
        <w:jc w:val="center"/>
        <w:rPr>
          <w:sz w:val="24"/>
        </w:rPr>
      </w:pPr>
    </w:p>
    <w:p w:rsidRDefault="007C7EDE" w:rsidP="007C7EDE" w:rsidR="007C7ED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>
        <w:rPr>
          <w:sz w:val="24"/>
        </w:rPr>
        <w:tab/>
        <w:t xml:space="preserve"> STEČAJNA SUTKINJA:</w:t>
      </w:r>
    </w:p>
    <w:p w:rsidRDefault="007C7EDE" w:rsidP="007C7EDE" w:rsidR="007C7ED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>
        <w:rPr>
          <w:sz w:val="24"/>
        </w:rPr>
        <w:tab/>
        <w:t xml:space="preserve">        Vesna Vukelić v.r.</w:t>
      </w:r>
    </w:p>
    <w:p w:rsidRDefault="00130BEC" w:rsidP="00130BEC" w:rsidR="00130BEC">
      <w:pPr>
        <w:jc w:val="right"/>
        <w:rPr>
          <w:sz w:val="24"/>
        </w:rPr>
      </w:pPr>
    </w:p>
    <w:p w:rsidRDefault="007C7EDE" w:rsidP="007C7EDE" w:rsidR="007C7EDE">
      <w:pPr>
        <w:ind w:firstLine="720" w:left="1440"/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7C7EDE" w:rsidP="007C7EDE" w:rsidR="007C7EDE" w:rsidRPr="00693E26">
      <w:pPr>
        <w:rPr>
          <w:sz w:val="22"/>
          <w:szCs w:val="22"/>
        </w:rPr>
      </w:pP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NAPUTAK O PRAVNO</w:t>
      </w:r>
      <w:r>
        <w:rPr>
          <w:b/>
          <w:sz w:val="22"/>
          <w:szCs w:val="22"/>
        </w:rPr>
        <w:t>M</w:t>
      </w:r>
      <w:r w:rsidRPr="00693E26">
        <w:rPr>
          <w:b/>
          <w:sz w:val="22"/>
          <w:szCs w:val="22"/>
        </w:rPr>
        <w:t xml:space="preserve"> LIJEKU:</w:t>
      </w: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Protiv ovog rješenja može se izjaviti žalba u roku od 8 dana</w:t>
      </w: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od dana dostave rješenja, a dostava se smatra obavljenom</w:t>
      </w: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 xml:space="preserve">istekom osmog dana od dana objave pismena na mrežnoj </w:t>
      </w:r>
    </w:p>
    <w:p w:rsidRDefault="007C7EDE" w:rsidP="007C7EDE" w:rsidR="007C7EDE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st</w:t>
      </w:r>
      <w:r>
        <w:rPr>
          <w:b/>
          <w:sz w:val="22"/>
          <w:szCs w:val="22"/>
        </w:rPr>
        <w:t>r</w:t>
      </w:r>
      <w:r w:rsidRPr="00693E26">
        <w:rPr>
          <w:b/>
          <w:sz w:val="22"/>
          <w:szCs w:val="22"/>
        </w:rPr>
        <w:t>anici e-Oglasna ploča suda.</w:t>
      </w:r>
    </w:p>
    <w:p w:rsidRDefault="007C7EDE" w:rsidP="007C7EDE" w:rsidR="007C7EDE">
      <w:pPr>
        <w:rPr>
          <w:sz w:val="24"/>
        </w:rPr>
      </w:pPr>
    </w:p>
    <w:p w:rsidRDefault="007C7EDE" w:rsidP="007C7EDE" w:rsidR="007C7EDE">
      <w:pPr>
        <w:rPr>
          <w:sz w:val="24"/>
        </w:rPr>
      </w:pPr>
      <w:r>
        <w:rPr>
          <w:sz w:val="24"/>
        </w:rPr>
        <w:t>Dostaviti putem mrežne stranice e-Oglasna ploča suda:</w:t>
      </w:r>
    </w:p>
    <w:p w:rsidRDefault="007C7EDE" w:rsidP="007C7EDE" w:rsidR="007C7EDE">
      <w:pPr>
        <w:rPr>
          <w:sz w:val="24"/>
        </w:rPr>
      </w:pPr>
      <w:r>
        <w:rPr>
          <w:sz w:val="24"/>
        </w:rPr>
        <w:t>1. FINA, po pravomoćnosti putem pošte</w:t>
      </w:r>
    </w:p>
    <w:p w:rsidRDefault="007C7EDE" w:rsidP="007C7EDE" w:rsidR="007C7EDE">
      <w:pPr>
        <w:rPr>
          <w:sz w:val="24"/>
        </w:rPr>
      </w:pPr>
      <w:r>
        <w:rPr>
          <w:sz w:val="24"/>
        </w:rPr>
        <w:t xml:space="preserve">2. dužnik </w:t>
      </w:r>
    </w:p>
    <w:p w:rsidRDefault="007C7EDE" w:rsidP="007C7EDE" w:rsidR="007C7EDE">
      <w:pPr>
        <w:rPr>
          <w:sz w:val="24"/>
        </w:rPr>
      </w:pPr>
      <w:r>
        <w:rPr>
          <w:sz w:val="24"/>
        </w:rPr>
        <w:t>3. poslovna banka, po pravomoćnosti putem pošte</w:t>
      </w:r>
    </w:p>
    <w:p w:rsidRDefault="0099138E" w:rsidP="007C7EDE" w:rsidR="0099138E">
      <w:pPr>
        <w:ind w:firstLine="720"/>
        <w:jc w:val="both"/>
        <w:rPr>
          <w:sz w:val="24"/>
        </w:rPr>
      </w:pPr>
    </w:p>
    <w:sectPr w:rsidSect="00037947" w:rsidR="0099138E">
      <w:pgSz w:h="16838" w:w="11906"/>
      <w:pgMar w:gutter="0" w:footer="720" w:header="720" w:left="1417" w:bottom="1417" w:right="1417" w:top="993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1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2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07A0B"/>
    <w:rsid w:val="00015635"/>
    <w:rsid w:val="00032DB4"/>
    <w:rsid w:val="000364A9"/>
    <w:rsid w:val="00037947"/>
    <w:rsid w:val="0004556B"/>
    <w:rsid w:val="00052FED"/>
    <w:rsid w:val="000619BE"/>
    <w:rsid w:val="00071E06"/>
    <w:rsid w:val="00080223"/>
    <w:rsid w:val="0008529D"/>
    <w:rsid w:val="000A6C84"/>
    <w:rsid w:val="000B0BC6"/>
    <w:rsid w:val="000C7F57"/>
    <w:rsid w:val="000D3592"/>
    <w:rsid w:val="000D3E63"/>
    <w:rsid w:val="000D7776"/>
    <w:rsid w:val="000E0056"/>
    <w:rsid w:val="000E0ECF"/>
    <w:rsid w:val="000F1FB3"/>
    <w:rsid w:val="000F6CE7"/>
    <w:rsid w:val="00102ACE"/>
    <w:rsid w:val="00103B6C"/>
    <w:rsid w:val="00116A2F"/>
    <w:rsid w:val="00130BEC"/>
    <w:rsid w:val="00133947"/>
    <w:rsid w:val="00142E7C"/>
    <w:rsid w:val="00150047"/>
    <w:rsid w:val="001516A6"/>
    <w:rsid w:val="00157D63"/>
    <w:rsid w:val="00173AE1"/>
    <w:rsid w:val="001826A3"/>
    <w:rsid w:val="001872C0"/>
    <w:rsid w:val="001A6341"/>
    <w:rsid w:val="001C7C52"/>
    <w:rsid w:val="001D5D25"/>
    <w:rsid w:val="001D7A70"/>
    <w:rsid w:val="001E3B7D"/>
    <w:rsid w:val="001E5692"/>
    <w:rsid w:val="001F4E46"/>
    <w:rsid w:val="001F5BFE"/>
    <w:rsid w:val="00200D95"/>
    <w:rsid w:val="00217C28"/>
    <w:rsid w:val="00226268"/>
    <w:rsid w:val="00231320"/>
    <w:rsid w:val="002427EF"/>
    <w:rsid w:val="00242EA3"/>
    <w:rsid w:val="002434C4"/>
    <w:rsid w:val="0025566F"/>
    <w:rsid w:val="00263D61"/>
    <w:rsid w:val="00287869"/>
    <w:rsid w:val="002951D4"/>
    <w:rsid w:val="002D0010"/>
    <w:rsid w:val="002D165D"/>
    <w:rsid w:val="002D5486"/>
    <w:rsid w:val="002E2C81"/>
    <w:rsid w:val="002F108B"/>
    <w:rsid w:val="002F438A"/>
    <w:rsid w:val="002F55B4"/>
    <w:rsid w:val="00300005"/>
    <w:rsid w:val="003056D0"/>
    <w:rsid w:val="00315C09"/>
    <w:rsid w:val="003208DF"/>
    <w:rsid w:val="00326F86"/>
    <w:rsid w:val="00334000"/>
    <w:rsid w:val="0033611C"/>
    <w:rsid w:val="0033625B"/>
    <w:rsid w:val="0033711E"/>
    <w:rsid w:val="003407B7"/>
    <w:rsid w:val="0034356F"/>
    <w:rsid w:val="003503C6"/>
    <w:rsid w:val="00357EDD"/>
    <w:rsid w:val="00381459"/>
    <w:rsid w:val="003835A3"/>
    <w:rsid w:val="00386972"/>
    <w:rsid w:val="003919DB"/>
    <w:rsid w:val="00394680"/>
    <w:rsid w:val="0039767F"/>
    <w:rsid w:val="003A3512"/>
    <w:rsid w:val="003A3797"/>
    <w:rsid w:val="003D475B"/>
    <w:rsid w:val="003E2D63"/>
    <w:rsid w:val="003E54D0"/>
    <w:rsid w:val="003E7F7D"/>
    <w:rsid w:val="003F094E"/>
    <w:rsid w:val="004254DD"/>
    <w:rsid w:val="004332DA"/>
    <w:rsid w:val="00433D8C"/>
    <w:rsid w:val="00454AA0"/>
    <w:rsid w:val="00456AF7"/>
    <w:rsid w:val="00463EDC"/>
    <w:rsid w:val="00474836"/>
    <w:rsid w:val="0047667B"/>
    <w:rsid w:val="00480FAD"/>
    <w:rsid w:val="004839B0"/>
    <w:rsid w:val="004B32DD"/>
    <w:rsid w:val="004C11A1"/>
    <w:rsid w:val="004D2235"/>
    <w:rsid w:val="004D5E93"/>
    <w:rsid w:val="004D64AB"/>
    <w:rsid w:val="004D7363"/>
    <w:rsid w:val="004E4631"/>
    <w:rsid w:val="0050046E"/>
    <w:rsid w:val="00500F91"/>
    <w:rsid w:val="005154FD"/>
    <w:rsid w:val="005211DE"/>
    <w:rsid w:val="00526251"/>
    <w:rsid w:val="00534805"/>
    <w:rsid w:val="00536F2B"/>
    <w:rsid w:val="005406A5"/>
    <w:rsid w:val="005540B0"/>
    <w:rsid w:val="00555229"/>
    <w:rsid w:val="00565659"/>
    <w:rsid w:val="00567CCC"/>
    <w:rsid w:val="0057715F"/>
    <w:rsid w:val="00580AA4"/>
    <w:rsid w:val="005938EF"/>
    <w:rsid w:val="005A09CC"/>
    <w:rsid w:val="005C2C79"/>
    <w:rsid w:val="005C3836"/>
    <w:rsid w:val="005C4097"/>
    <w:rsid w:val="005E32A4"/>
    <w:rsid w:val="005F2F0C"/>
    <w:rsid w:val="005F5DB4"/>
    <w:rsid w:val="005F7DEF"/>
    <w:rsid w:val="00600867"/>
    <w:rsid w:val="00625E57"/>
    <w:rsid w:val="00641FA7"/>
    <w:rsid w:val="00642BDF"/>
    <w:rsid w:val="006433BD"/>
    <w:rsid w:val="0066577B"/>
    <w:rsid w:val="00665EC1"/>
    <w:rsid w:val="00681AEC"/>
    <w:rsid w:val="00687B72"/>
    <w:rsid w:val="006A7B62"/>
    <w:rsid w:val="006B05CA"/>
    <w:rsid w:val="006B1B3D"/>
    <w:rsid w:val="006C45D3"/>
    <w:rsid w:val="006D149F"/>
    <w:rsid w:val="006D168E"/>
    <w:rsid w:val="006E2375"/>
    <w:rsid w:val="006E5739"/>
    <w:rsid w:val="0070301B"/>
    <w:rsid w:val="007057C4"/>
    <w:rsid w:val="00714A0A"/>
    <w:rsid w:val="007206E7"/>
    <w:rsid w:val="00720B46"/>
    <w:rsid w:val="007247D9"/>
    <w:rsid w:val="00737167"/>
    <w:rsid w:val="0073792A"/>
    <w:rsid w:val="007446FF"/>
    <w:rsid w:val="0075746D"/>
    <w:rsid w:val="00761055"/>
    <w:rsid w:val="007632A2"/>
    <w:rsid w:val="00763580"/>
    <w:rsid w:val="0077361F"/>
    <w:rsid w:val="00776C68"/>
    <w:rsid w:val="00782078"/>
    <w:rsid w:val="0079075C"/>
    <w:rsid w:val="00791C3C"/>
    <w:rsid w:val="007A5162"/>
    <w:rsid w:val="007B6856"/>
    <w:rsid w:val="007C6BF6"/>
    <w:rsid w:val="007C7BD1"/>
    <w:rsid w:val="007C7EDE"/>
    <w:rsid w:val="007D0ADF"/>
    <w:rsid w:val="007D45C9"/>
    <w:rsid w:val="007D4D20"/>
    <w:rsid w:val="007F3709"/>
    <w:rsid w:val="007F3942"/>
    <w:rsid w:val="007F5CB2"/>
    <w:rsid w:val="00800913"/>
    <w:rsid w:val="00801CB1"/>
    <w:rsid w:val="00805338"/>
    <w:rsid w:val="0080558A"/>
    <w:rsid w:val="00807CBC"/>
    <w:rsid w:val="0081383C"/>
    <w:rsid w:val="008162F8"/>
    <w:rsid w:val="008164E5"/>
    <w:rsid w:val="00822139"/>
    <w:rsid w:val="0082511D"/>
    <w:rsid w:val="00830A2D"/>
    <w:rsid w:val="00832511"/>
    <w:rsid w:val="0083569A"/>
    <w:rsid w:val="00835CD9"/>
    <w:rsid w:val="0085333F"/>
    <w:rsid w:val="008577C6"/>
    <w:rsid w:val="00877C04"/>
    <w:rsid w:val="00883754"/>
    <w:rsid w:val="00890D08"/>
    <w:rsid w:val="008941E0"/>
    <w:rsid w:val="008943C9"/>
    <w:rsid w:val="008A5DD5"/>
    <w:rsid w:val="008D6B3F"/>
    <w:rsid w:val="008E5199"/>
    <w:rsid w:val="008F0191"/>
    <w:rsid w:val="008F103C"/>
    <w:rsid w:val="00902D40"/>
    <w:rsid w:val="00913D15"/>
    <w:rsid w:val="009174B8"/>
    <w:rsid w:val="00924BC3"/>
    <w:rsid w:val="00925FB0"/>
    <w:rsid w:val="009324D6"/>
    <w:rsid w:val="00946094"/>
    <w:rsid w:val="00946CE0"/>
    <w:rsid w:val="009505BA"/>
    <w:rsid w:val="0095132A"/>
    <w:rsid w:val="00953F43"/>
    <w:rsid w:val="00957498"/>
    <w:rsid w:val="00957B68"/>
    <w:rsid w:val="00960483"/>
    <w:rsid w:val="009632C9"/>
    <w:rsid w:val="009730D4"/>
    <w:rsid w:val="00976777"/>
    <w:rsid w:val="00990295"/>
    <w:rsid w:val="0099138E"/>
    <w:rsid w:val="00997649"/>
    <w:rsid w:val="009C7189"/>
    <w:rsid w:val="009C7A7B"/>
    <w:rsid w:val="009D48C3"/>
    <w:rsid w:val="009F084F"/>
    <w:rsid w:val="00A02976"/>
    <w:rsid w:val="00A05AD8"/>
    <w:rsid w:val="00A0646E"/>
    <w:rsid w:val="00A144D4"/>
    <w:rsid w:val="00A30070"/>
    <w:rsid w:val="00A3799E"/>
    <w:rsid w:val="00A43A38"/>
    <w:rsid w:val="00A51589"/>
    <w:rsid w:val="00A61A43"/>
    <w:rsid w:val="00A765B1"/>
    <w:rsid w:val="00A81B91"/>
    <w:rsid w:val="00A9270D"/>
    <w:rsid w:val="00AA5828"/>
    <w:rsid w:val="00AD664B"/>
    <w:rsid w:val="00AF0B9A"/>
    <w:rsid w:val="00B02FE1"/>
    <w:rsid w:val="00B035B4"/>
    <w:rsid w:val="00B07D92"/>
    <w:rsid w:val="00B14FAB"/>
    <w:rsid w:val="00B1736B"/>
    <w:rsid w:val="00B32D21"/>
    <w:rsid w:val="00B34FE5"/>
    <w:rsid w:val="00B418B3"/>
    <w:rsid w:val="00B46721"/>
    <w:rsid w:val="00B721DF"/>
    <w:rsid w:val="00B73FB8"/>
    <w:rsid w:val="00B77933"/>
    <w:rsid w:val="00BE694F"/>
    <w:rsid w:val="00BF035A"/>
    <w:rsid w:val="00C036A1"/>
    <w:rsid w:val="00C06DE6"/>
    <w:rsid w:val="00C46733"/>
    <w:rsid w:val="00C4725B"/>
    <w:rsid w:val="00C53627"/>
    <w:rsid w:val="00C60E2A"/>
    <w:rsid w:val="00C6423B"/>
    <w:rsid w:val="00C77A4D"/>
    <w:rsid w:val="00C8222F"/>
    <w:rsid w:val="00C8240F"/>
    <w:rsid w:val="00C851D6"/>
    <w:rsid w:val="00C90D20"/>
    <w:rsid w:val="00C97E4D"/>
    <w:rsid w:val="00CB292F"/>
    <w:rsid w:val="00CB3AC2"/>
    <w:rsid w:val="00CB3D49"/>
    <w:rsid w:val="00CB59BB"/>
    <w:rsid w:val="00CC0D55"/>
    <w:rsid w:val="00CD0F82"/>
    <w:rsid w:val="00CD1640"/>
    <w:rsid w:val="00CE00EE"/>
    <w:rsid w:val="00CE1EA6"/>
    <w:rsid w:val="00CF5CD5"/>
    <w:rsid w:val="00D12C68"/>
    <w:rsid w:val="00D15BFE"/>
    <w:rsid w:val="00D16D39"/>
    <w:rsid w:val="00D17709"/>
    <w:rsid w:val="00D218BC"/>
    <w:rsid w:val="00D21C96"/>
    <w:rsid w:val="00D262F1"/>
    <w:rsid w:val="00D46CB0"/>
    <w:rsid w:val="00D565E4"/>
    <w:rsid w:val="00D756D2"/>
    <w:rsid w:val="00D75D0D"/>
    <w:rsid w:val="00D82DBE"/>
    <w:rsid w:val="00D82EE1"/>
    <w:rsid w:val="00D9432D"/>
    <w:rsid w:val="00DA5582"/>
    <w:rsid w:val="00DB1165"/>
    <w:rsid w:val="00DB59E6"/>
    <w:rsid w:val="00DC3852"/>
    <w:rsid w:val="00DC3C24"/>
    <w:rsid w:val="00DD1C61"/>
    <w:rsid w:val="00DE1096"/>
    <w:rsid w:val="00DE21DA"/>
    <w:rsid w:val="00DF5E6E"/>
    <w:rsid w:val="00DF6420"/>
    <w:rsid w:val="00DF7F17"/>
    <w:rsid w:val="00E050E3"/>
    <w:rsid w:val="00E051AB"/>
    <w:rsid w:val="00E052CD"/>
    <w:rsid w:val="00E26DA9"/>
    <w:rsid w:val="00E359AB"/>
    <w:rsid w:val="00E42037"/>
    <w:rsid w:val="00E4268E"/>
    <w:rsid w:val="00E516A9"/>
    <w:rsid w:val="00E5711F"/>
    <w:rsid w:val="00E60EE6"/>
    <w:rsid w:val="00E60FA7"/>
    <w:rsid w:val="00E63B4C"/>
    <w:rsid w:val="00E745DA"/>
    <w:rsid w:val="00E82A63"/>
    <w:rsid w:val="00E9434C"/>
    <w:rsid w:val="00EC3650"/>
    <w:rsid w:val="00EC7BA3"/>
    <w:rsid w:val="00ED28B1"/>
    <w:rsid w:val="00ED5A6E"/>
    <w:rsid w:val="00EE32C4"/>
    <w:rsid w:val="00F00ACE"/>
    <w:rsid w:val="00F03352"/>
    <w:rsid w:val="00F04296"/>
    <w:rsid w:val="00F076A3"/>
    <w:rsid w:val="00F13D6D"/>
    <w:rsid w:val="00F24396"/>
    <w:rsid w:val="00F325B2"/>
    <w:rsid w:val="00F32C29"/>
    <w:rsid w:val="00F66466"/>
    <w:rsid w:val="00F72693"/>
    <w:rsid w:val="00F810F4"/>
    <w:rsid w:val="00F84611"/>
    <w:rsid w:val="00F85989"/>
    <w:rsid w:val="00F967EA"/>
    <w:rsid w:val="00F9771B"/>
    <w:rsid w:val="00FA4EA5"/>
    <w:rsid w:val="00FA5751"/>
    <w:rsid w:val="00FA72CB"/>
    <w:rsid w:val="00FC6BF9"/>
    <w:rsid w:val="00FD7350"/>
    <w:rsid w:val="00FE128B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A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A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A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A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A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A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A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A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A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A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 ZOS-a</izvorni_sadrzaj>
    <derivirana_varijabla naziv="DomainObject.Predmet.Opis_1">Članak 11 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St-1566/2018</izvorni_sadrzaj>
    <derivirana_varijabla naziv="DomainObject.Predmet.OznakaBroj_1">St-1566/2018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GUARD IMPREGNATE d.o.o. zastupanog po punomoćniku Nenad Vujasinović; Dario Horvat</izvorni_sadrzaj>
    <derivirana_varijabla naziv="DomainObject.Predmet.ProtustrankaFormated_1">  GUARD IMPREGNATE d.o.o. zastupanog po punomoćniku Nenad Vujasinović; Dario Horvat</derivirana_varijabla>
  </DomainObject.Predmet.ProtustrankaFormated>
  <DomainObject.Predmet.ProtustrankaFormatedOIB>
    <izvorni_sadrzaj>  GUARD IMPREGNATE d.o.o., OIB 03251540102 zastupanog po punomoćniku Nenad Vujasinović; Dario Horvat</izvorni_sadrzaj>
    <derivirana_varijabla naziv="DomainObject.Predmet.ProtustrankaFormatedOIB_1">  GUARD IMPREGNATE d.o.o., OIB 03251540102 zastupanog po punomoćniku Nenad Vujasinović; Dario Horvat</derivirana_varijabla>
  </DomainObject.Predmet.ProtustrankaFormatedOIB>
  <DomainObject.Predmet.ProtustrankaFormatedWithAdress>
    <izvorni_sadrzaj> GUARD IMPREGNATE d.o.o., Dinekova ulica 6, 10010 Velika Mlaka zastupanog po punomoćniku Nenad Vujasinović; Dario Horvat</izvorni_sadrzaj>
    <derivirana_varijabla naziv="DomainObject.Predmet.ProtustrankaFormatedWithAdress_1"> GUARD IMPREGNATE d.o.o., Dinekova ulica 6, 10010 Velika Mlaka zastupanog po punomoćniku Nenad Vujasinović; Dario Horvat</derivirana_varijabla>
  </DomainObject.Predmet.ProtustrankaFormatedWithAdress>
  <DomainObject.Predmet.ProtustrankaFormatedWithAdressOIB>
    <izvorni_sadrzaj> GUARD IMPREGNATE d.o.o., OIB 03251540102, Dinekova ulica 6, 10010 Velika Mlaka zastupanog po punomoćniku Nenad Vujasinović; Dario Horvat</izvorni_sadrzaj>
    <derivirana_varijabla naziv="DomainObject.Predmet.ProtustrankaFormatedWithAdressOIB_1"> GUARD IMPREGNATE d.o.o., OIB 03251540102, Dinekova ulica 6, 10010 Velika Mlaka zastupanog po punomoćniku Nenad Vujasinović; Dario Horvat</derivirana_varijabla>
  </DomainObject.Predmet.ProtustrankaFormatedWithAdressOIB>
  <DomainObject.Predmet.ProtustrankaWithAdress>
    <izvorni_sadrzaj>GUARD IMPREGNATE d.o.o. Dinekova ulica 6, 10010 Velika Mlaka</izvorni_sadrzaj>
    <derivirana_varijabla naziv="DomainObject.Predmet.ProtustrankaWithAdress_1">GUARD IMPREGNATE d.o.o. Dinekova ulica 6, 10010 Velika Mlaka</derivirana_varijabla>
  </DomainObject.Predmet.ProtustrankaWithAdress>
  <DomainObject.Predmet.ProtustrankaWithAdressOIB>
    <izvorni_sadrzaj>GUARD IMPREGNATE d.o.o., OIB 03251540102, Dinekova ulica 6, 10010 Velika Mlaka</izvorni_sadrzaj>
    <derivirana_varijabla naziv="DomainObject.Predmet.ProtustrankaWithAdressOIB_1">GUARD IMPREGNATE d.o.o., OIB 03251540102, Dinekova ulica 6, 10010 Velika Mlaka</derivirana_varijabla>
  </DomainObject.Predmet.ProtustrankaWithAdressOIB>
  <DomainObject.Predmet.ProtustrankaNazivFormated>
    <izvorni_sadrzaj>GUARD IMPREGNATE d.o.o.</izvorni_sadrzaj>
    <derivirana_varijabla naziv="DomainObject.Predmet.ProtustrankaNazivFormated_1">GUARD IMPREGNATE d.o.o.</derivirana_varijabla>
  </DomainObject.Predmet.ProtustrankaNazivFormated>
  <DomainObject.Predmet.ProtustrankaNazivFormatedOIB>
    <izvorni_sadrzaj>GUARD IMPREGNATE d.o.o., OIB 03251540102</izvorni_sadrzaj>
    <derivirana_varijabla naziv="DomainObject.Predmet.ProtustrankaNazivFormatedOIB_1">GUARD IMPREGNATE d.o.o., OIB 03251540102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GUARD IMPREGNATE d.o.o. zastupanog po punomoćniku Nenad Vujasinović; Dario Horvat</item>
    </izvorni_sadrzaj>
    <derivirana_varijabla naziv="DomainObject.Predmet.ProtuStrankaListFormated_1">
      <item>GUARD IMPREGNATE d.o.o. zastupanog po punomoćniku Nenad Vujasinović; Dario Horvat</item>
    </derivirana_varijabla>
  </DomainObject.Predmet.ProtuStrankaListFormated>
  <DomainObject.Predmet.ProtuStrankaListFormatedOIB>
    <izvorni_sadrzaj>
      <item>GUARD IMPREGNATE d.o.o., OIB 03251540102 zastupanog po punomoćniku Nenad Vujasinović; Dario Horvat</item>
    </izvorni_sadrzaj>
    <derivirana_varijabla naziv="DomainObject.Predmet.ProtuStrankaListFormatedOIB_1">
      <item>GUARD IMPREGNATE d.o.o., OIB 03251540102 zastupanog po punomoćniku Nenad Vujasinović; Dario Horvat</item>
    </derivirana_varijabla>
  </DomainObject.Predmet.ProtuStrankaListFormatedOIB>
  <DomainObject.Predmet.ProtuStrankaListFormatedWithAdress>
    <izvorni_sadrzaj>
      <item>GUARD IMPREGNATE d.o.o., Dinekova ulica 6, 10010 Velika Mlaka zastupanog po punomoćniku Nenad Vujasinović; Dario Horvat</item>
    </izvorni_sadrzaj>
    <derivirana_varijabla naziv="DomainObject.Predmet.ProtuStrankaListFormatedWithAdress_1">
      <item>GUARD IMPREGNATE d.o.o., Dinekova ulica 6, 10010 Velika Mlaka zastupanog po punomoćniku Nenad Vujasinović; Dario Horvat</item>
    </derivirana_varijabla>
  </DomainObject.Predmet.ProtuStrankaListFormatedWithAdress>
  <DomainObject.Predmet.ProtuStrankaListFormatedWithAdressOIB>
    <izvorni_sadrzaj>
      <item>GUARD IMPREGNATE d.o.o., OIB 03251540102, Dinekova ulica 6, 10010 Velika Mlaka zastupanog po punomoćniku Nenad Vujasinović; Dario Horvat</item>
    </izvorni_sadrzaj>
    <derivirana_varijabla naziv="DomainObject.Predmet.ProtuStrankaListFormatedWithAdressOIB_1">
      <item>GUARD IMPREGNATE d.o.o., OIB 03251540102, Dinekova ulica 6, 10010 Velika Mlaka zastupanog po punomoćniku Nenad Vujasinović; Dario Horvat</item>
    </derivirana_varijabla>
  </DomainObject.Predmet.ProtuStrankaListFormatedWithAdressOIB>
  <DomainObject.Predmet.ProtuStrankaListNazivFormated>
    <izvorni_sadrzaj>
      <item>GUARD IMPREGNATE d.o.o.</item>
    </izvorni_sadrzaj>
    <derivirana_varijabla naziv="DomainObject.Predmet.ProtuStrankaListNazivFormated_1">
      <item>GUARD IMPREGNATE d.o.o.</item>
    </derivirana_varijabla>
  </DomainObject.Predmet.ProtuStrankaListNazivFormated>
  <DomainObject.Predmet.ProtuStrankaListNazivFormatedOIB>
    <izvorni_sadrzaj>
      <item>GUARD IMPREGNATE d.o.o., OIB 03251540102</item>
    </izvorni_sadrzaj>
    <derivirana_varijabla naziv="DomainObject.Predmet.ProtuStrankaListNazivFormatedOIB_1">
      <item>GUARD IMPREGNATE d.o.o., OIB 03251540102</item>
    </derivirana_varijabla>
  </DomainObject.Predmet.ProtuStrankaListNazivFormatedOIB>
  <DomainObject.Predmet.OstaliListFormated>
    <izvorni_sadrzaj>
      <item>Nenad Vujasinović punomoćnik sudionika u postupku GUARD IMPREGNATE d.o.o.</item>
      <item>Dario Horvat punomoćnik sudionika u postupku GUARD IMPREGNATE d.o.o.</item>
    </izvorni_sadrzaj>
    <derivirana_varijabla naziv="DomainObject.Predmet.OstaliListFormated_1">
      <item>Nenad Vujasinović punomoćnik sudionika u postupku GUARD IMPREGNATE d.o.o.</item>
      <item>Dario Horvat punomoćnik sudionika u postupku GUARD IMPREGNATE d.o.o.</item>
    </derivirana_varijabla>
  </DomainObject.Predmet.OstaliListFormated>
  <DomainObject.Predmet.OstaliListFormatedOIB>
    <izvorni_sadrzaj>
      <item>Nenad Vujasinović, OIB 63409872021 punomoćnik sudionika u postupku GUARD IMPREGNATE d.o.o.</item>
      <item>Dario Horvat, OIB 54352734578 punomoćnik sudionika u postupku GUARD IMPREGNATE d.o.o.</item>
    </izvorni_sadrzaj>
    <derivirana_varijabla naziv="DomainObject.Predmet.OstaliListFormatedOIB_1">
      <item>Nenad Vujasinović, OIB 63409872021 punomoćnik sudionika u postupku GUARD IMPREGNATE d.o.o.</item>
      <item>Dario Horvat, OIB 54352734578 punomoćnik sudionika u postupku GUARD IMPREGNATE d.o.o.</item>
    </derivirana_varijabla>
  </DomainObject.Predmet.OstaliListFormatedOIB>
  <DomainObject.Predmet.OstaliListFormatedWithAdress>
    <izvorni_sadrzaj>
      <item>Nenad Vujasinović, Dinekova ulica 6, 10010 Velika Mlaka punomoćnik sudionika u postupku GUARD IMPREGNATE d.o.o.</item>
      <item>Dario Horvat, II. Struge 48, 10000 Zagreb punomoćnik sudionika u postupku GUARD IMPREGNATE d.o.o.</item>
    </izvorni_sadrzaj>
    <derivirana_varijabla naziv="DomainObject.Predmet.OstaliListFormatedWithAdress_1">
      <item>Nenad Vujasinović, Dinekova ulica 6, 10010 Velika Mlaka punomoćnik sudionika u postupku GUARD IMPREGNATE d.o.o.</item>
      <item>Dario Horvat, II. Struge 48, 10000 Zagreb punomoćnik sudionika u postupku GUARD IMPREGNATE d.o.o.</item>
    </derivirana_varijabla>
  </DomainObject.Predmet.OstaliListFormatedWithAdress>
  <DomainObject.Predmet.OstaliListFormatedWithAdressOIB>
    <izvorni_sadrzaj>
      <item>Nenad Vujasinović, OIB 63409872021, Dinekova ulica 6, 10010 Velika Mlaka punomoćnik sudionika u postupku GUARD IMPREGNATE d.o.o.</item>
      <item>Dario Horvat, OIB 54352734578, II. Struge 48, 10000 Zagreb punomoćnik sudionika u postupku GUARD IMPREGNATE d.o.o.</item>
    </izvorni_sadrzaj>
    <derivirana_varijabla naziv="DomainObject.Predmet.OstaliListFormatedWithAdressOIB_1">
      <item>Nenad Vujasinović, OIB 63409872021, Dinekova ulica 6, 10010 Velika Mlaka punomoćnik sudionika u postupku GUARD IMPREGNATE d.o.o.</item>
      <item>Dario Horvat, OIB 54352734578, II. Struge 48, 10000 Zagreb punomoćnik sudionika u postupku GUARD IMPREGNATE d.o.o.</item>
    </derivirana_varijabla>
  </DomainObject.Predmet.OstaliListFormatedWithAdressOIB>
  <DomainObject.Predmet.OstaliListNazivFormated>
    <izvorni_sadrzaj>
      <item>Nenad Vujasinović</item>
      <item>Dario Horvat</item>
    </izvorni_sadrzaj>
    <derivirana_varijabla naziv="DomainObject.Predmet.OstaliListNazivFormated_1">
      <item>Nenad Vujasinović</item>
      <item>Dario Horvat</item>
    </derivirana_varijabla>
  </DomainObject.Predmet.OstaliListNazivFormated>
  <DomainObject.Predmet.OstaliListNazivFormatedOIB>
    <izvorni_sadrzaj>
      <item>Nenad Vujasinović, OIB 63409872021</item>
      <item>Dario Horvat, OIB 54352734578</item>
    </izvorni_sadrzaj>
    <derivirana_varijabla naziv="DomainObject.Predmet.OstaliListNazivFormatedOIB_1">
      <item>Nenad Vujasinović, OIB 63409872021</item>
      <item>Dario Horvat, OIB 54352734578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GUARD IMPREGNATE d.o.o.</izvorni_sadrzaj>
    <derivirana_varijabla naziv="DomainObject.Predmet.ProtustrankaIDrugi_1">GUARD IMPREGNATE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GUARD IMPREGNATE d.o.o., OIB 03251540102, Dinekova ulica 6, 10010 Velika Mlaka</izvorni_sadrzaj>
    <derivirana_varijabla naziv="DomainObject.Predmet.ProtustrankaIDrugiAdressOIB_1">GUARD IMPREGNATE d.o.o., OIB 03251540102, Dinekova ulica 6,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GUARD IMPREGNATE d.o.o.</item>
      <item>FINA Regionalni centar Zagreb</item>
      <item>Nenad Vujasinović</item>
      <item>Dario Horvat</item>
    </izvorni_sadrzaj>
    <derivirana_varijabla naziv="DomainObject.Predmet.SudioniciListNaziv_1">
      <item>GUARD IMPREGNATE d.o.o.</item>
      <item>FINA Regionalni centar Zagreb</item>
      <item>Nenad Vujasinović</item>
      <item>Dario Horvat</item>
    </derivirana_varijabla>
  </DomainObject.Predmet.SudioniciListNaziv>
  <DomainObject.Predmet.SudioniciListAdressOIB>
    <izvorni_sadrzaj>
      <item>GUARD IMPREGNATE d.o.o., OIB 03251540102, Dinekova ulica 6,10010 Velika Mlaka</item>
      <item>FINA Regionalni centar Zagreb, OIB 85821130368, Trg svibanjskih žrtava 1995. 1,10000 Zagreb</item>
      <item>Nenad Vujasinović, OIB 63409872021, Dinekova ulica 6,10010 Velika Mlaka</item>
      <item>Dario Horvat, OIB 54352734578, II. Struge 48,10000 Zagreb</item>
    </izvorni_sadrzaj>
    <derivirana_varijabla naziv="DomainObject.Predmet.SudioniciListAdressOIB_1">
      <item>GUARD IMPREGNATE d.o.o., OIB 03251540102, Dinekova ulica 6,10010 Velika Mlaka</item>
      <item>FINA Regionalni centar Zagreb, OIB 85821130368, Trg svibanjskih žrtava 1995. 1,10000 Zagreb</item>
      <item>Nenad Vujasinović, OIB 63409872021, Dinekova ulica 6,10010 Velika Mlaka</item>
      <item>Dario Horvat, OIB 54352734578, II. Struge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03251540102</item>
      <item>, OIB 63409872021</item>
      <item>, OIB 54352734578</item>
    </izvorni_sadrzaj>
    <derivirana_varijabla naziv="DomainObject.Predmet.SudioniciListNazivOIB_1">
      <item>, OIB 85821130368</item>
      <item>, OIB 03251540102</item>
      <item>, OIB 63409872021</item>
      <item>, OIB 54352734578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832</properties:Words>
  <properties:Characters>4534</properties:Characters>
  <properties:Lines>127</properties:Lines>
  <properties:Paragraphs>40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2019-01-30T11:57:00Z</dcterms:created>
  <dc:creator>Trgovacki sud</dc:creator>
  <cp:lastModifiedBy>wsadmin</cp:lastModifiedBy>
  <cp:lastPrinted>2019-01-30T12:03:00Z</cp:lastPrinted>
  <dcterms:modified xmlns:xsi="http://www.w3.org/2001/XMLSchema-instance" xsi:type="dcterms:W3CDTF">2019-01-31T08:53:00Z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(RJEŠENJE-obustava post ST 1566-18..docx)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