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6a1f" w14:paraId="ba46a1f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E311CD">
        <w:t>1745</w:t>
      </w:r>
      <w:r w:rsidR="005A3735">
        <w:t>/16-</w:t>
      </w:r>
      <w:r w:rsidR="00E311CD">
        <w:t>7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E311CD">
        <w:t xml:space="preserve">FINA RC Osijek Podružnica Osijek za otvaranje stečajnog postupka nad dužnikom </w:t>
      </w:r>
      <w:r w:rsidR="00E311CD">
        <w:rPr>
          <w:b/>
        </w:rPr>
        <w:t xml:space="preserve">KIVI d.o.o., Gorjani, </w:t>
      </w:r>
      <w:proofErr w:type="spellStart"/>
      <w:r w:rsidR="00E311CD">
        <w:rPr>
          <w:b/>
        </w:rPr>
        <w:t>Perićeva</w:t>
      </w:r>
      <w:proofErr w:type="spellEnd"/>
      <w:r w:rsidR="00E311CD">
        <w:rPr>
          <w:b/>
        </w:rPr>
        <w:t xml:space="preserve"> 47, OIB: 49280167820, MBS: 030107848</w:t>
      </w:r>
      <w:r>
        <w:t xml:space="preserve">, dana </w:t>
      </w:r>
      <w:r w:rsidR="00E311CD">
        <w:t>30</w:t>
      </w:r>
      <w:r w:rsidR="005A3735">
        <w:t>. prosinca</w:t>
      </w:r>
      <w:r>
        <w:t xml:space="preserve"> 2016.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E311CD">
        <w:rPr>
          <w:b/>
        </w:rPr>
        <w:t xml:space="preserve">KIVI d.o.o., Gorjani, </w:t>
      </w:r>
      <w:proofErr w:type="spellStart"/>
      <w:r w:rsidR="00E311CD">
        <w:rPr>
          <w:b/>
        </w:rPr>
        <w:t>Perićeva</w:t>
      </w:r>
      <w:proofErr w:type="spellEnd"/>
      <w:r w:rsidR="00E311CD">
        <w:rPr>
          <w:b/>
        </w:rPr>
        <w:t xml:space="preserve"> 47, OIB: 49280167820, MBS: 030107848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E311CD">
        <w:rPr>
          <w:b/>
        </w:rPr>
        <w:t>Željko Ferenčić dipl. iur. iz Vukovara, Kardinala A. Stepinca 2, p.p. 82, OIB 73873182459</w:t>
      </w:r>
      <w:r w:rsidR="000E6B63" w:rsidRPr="00A12B40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E311CD">
        <w:rPr>
          <w:b/>
        </w:rPr>
        <w:t xml:space="preserve">KIVI d.o.o., Gorjani, </w:t>
      </w:r>
      <w:proofErr w:type="spellStart"/>
      <w:r w:rsidR="00E311CD">
        <w:rPr>
          <w:b/>
        </w:rPr>
        <w:t>Perićeva</w:t>
      </w:r>
      <w:proofErr w:type="spellEnd"/>
      <w:r w:rsidR="00E311CD">
        <w:rPr>
          <w:b/>
        </w:rPr>
        <w:t xml:space="preserve"> 47, OIB: 49280167820, MBS: 030107848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E311CD" w:rsidP="00820A1A" w:rsidR="00E311CD">
      <w:pPr>
        <w:jc w:val="center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E311CD">
        <w:t>25. svibnja</w:t>
      </w:r>
      <w:r w:rsidR="005A3735">
        <w:t xml:space="preserve"> 2016. g.</w:t>
      </w:r>
      <w:r>
        <w:t xml:space="preserve"> podnijela je prijedlog za otvaranje stečajnog postupka nad dužnikom </w:t>
      </w:r>
      <w:r w:rsidR="00E311CD">
        <w:rPr>
          <w:b/>
        </w:rPr>
        <w:t xml:space="preserve">KIVI d.o.o., Gorjani, </w:t>
      </w:r>
      <w:proofErr w:type="spellStart"/>
      <w:r w:rsidR="00E311CD">
        <w:rPr>
          <w:b/>
        </w:rPr>
        <w:t>Perićeva</w:t>
      </w:r>
      <w:proofErr w:type="spellEnd"/>
      <w:r w:rsidR="00E311CD">
        <w:rPr>
          <w:b/>
        </w:rPr>
        <w:t xml:space="preserve"> 47, OIB: 49280167820, MBS: 030107848 </w:t>
      </w:r>
      <w:r w:rsidRPr="005A3735">
        <w:t xml:space="preserve">navodeći da dužnik na dan </w:t>
      </w:r>
      <w:r w:rsidR="005A3735">
        <w:t>1. rujna 2015. g.</w:t>
      </w:r>
      <w:r>
        <w:t xml:space="preserve"> u Očevidniku redoslijeda osnova za plaćanje ima evidentirane neizvršene osnove za plaćanje u ukupnom iznosu od </w:t>
      </w:r>
      <w:r w:rsidR="00E311CD">
        <w:t>47.812,18</w:t>
      </w:r>
      <w:r>
        <w:t xml:space="preserve"> kn u </w:t>
      </w:r>
      <w:r w:rsidR="008103DC">
        <w:t xml:space="preserve">razdoblju duljem od </w:t>
      </w:r>
      <w:r w:rsidR="00E311CD">
        <w:t>146</w:t>
      </w:r>
      <w:r w:rsidR="008103DC">
        <w:t xml:space="preserve"> dana </w:t>
      </w:r>
      <w:r>
        <w:t xml:space="preserve">koji iznos je uračunata kamata i naknada FINE za provedbe ovrhe na novčanim sredstvima te dužnik ima </w:t>
      </w:r>
      <w:r w:rsidR="00E311CD">
        <w:t>dva</w:t>
      </w:r>
      <w:r>
        <w:t xml:space="preserve"> zaposlenika</w:t>
      </w:r>
      <w:r w:rsidR="0008188C">
        <w:t>.</w:t>
      </w:r>
    </w:p>
    <w:p w:rsidRDefault="00820A1A" w:rsidP="00820A1A" w:rsidR="00820A1A">
      <w:pPr>
        <w:jc w:val="both"/>
      </w:pPr>
    </w:p>
    <w:p w:rsidRDefault="00820A1A" w:rsidP="00820A1A" w:rsidR="008103DC">
      <w:pPr>
        <w:ind w:firstLine="720"/>
        <w:jc w:val="both"/>
      </w:pPr>
      <w:r>
        <w:lastRenderedPageBreak/>
        <w:t>Zaključkom ovoga suda broj St-</w:t>
      </w:r>
      <w:r w:rsidR="00E311CD">
        <w:t>1745</w:t>
      </w:r>
      <w:r w:rsidR="0008188C">
        <w:t>/16</w:t>
      </w:r>
      <w:r>
        <w:t xml:space="preserve"> od </w:t>
      </w:r>
      <w:r w:rsidR="00E311CD">
        <w:t>7. studenog</w:t>
      </w:r>
      <w:r w:rsidR="0008188C">
        <w:t xml:space="preserve"> 2016</w:t>
      </w:r>
      <w:r>
        <w:t>. g. 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</w:t>
      </w:r>
      <w:proofErr w:type="spellStart"/>
      <w:r>
        <w:t>prokazni</w:t>
      </w:r>
      <w:proofErr w:type="spellEnd"/>
      <w:r>
        <w:t xml:space="preserve"> popis imovine, pod zakonskim posljedicama</w:t>
      </w:r>
      <w:r w:rsidR="008103DC">
        <w:t>.</w:t>
      </w:r>
    </w:p>
    <w:p w:rsidRDefault="000E6B63" w:rsidP="00820A1A" w:rsidR="000E6B63">
      <w:pPr>
        <w:ind w:firstLine="720"/>
        <w:jc w:val="both"/>
      </w:pPr>
    </w:p>
    <w:p w:rsidRDefault="00E311CD" w:rsidP="00820A1A" w:rsidR="000E6B63">
      <w:pPr>
        <w:ind w:firstLine="720"/>
        <w:jc w:val="both"/>
      </w:pPr>
      <w:r>
        <w:t>Podneskom od 2. prosinca</w:t>
      </w:r>
      <w:r w:rsidR="0008188C">
        <w:t xml:space="preserve"> 2016. g.</w:t>
      </w:r>
      <w:r w:rsidR="008103DC">
        <w:t xml:space="preserve"> dužnik je </w:t>
      </w:r>
      <w:r w:rsidR="000E6B63">
        <w:t xml:space="preserve">dostavio </w:t>
      </w:r>
      <w:proofErr w:type="spellStart"/>
      <w:r w:rsidR="000E6B63">
        <w:t>prokazni</w:t>
      </w:r>
      <w:proofErr w:type="spellEnd"/>
      <w:r w:rsidR="000E6B63">
        <w:t xml:space="preserve"> popis imovine ovjerovljen kod javnog bilježnika </w:t>
      </w:r>
      <w:r>
        <w:t xml:space="preserve">Mirjana Borić iz Osijeka </w:t>
      </w:r>
      <w:r w:rsidR="000E6B63">
        <w:t>broj OV-</w:t>
      </w:r>
      <w:r>
        <w:t>15949</w:t>
      </w:r>
      <w:r w:rsidR="0008188C">
        <w:t xml:space="preserve">/16 od </w:t>
      </w:r>
      <w:r>
        <w:t>2.12.2</w:t>
      </w:r>
      <w:r w:rsidR="0008188C">
        <w:t>016. g.</w:t>
      </w:r>
      <w:r>
        <w:t xml:space="preserve"> te pisano izvješće o financijsko-gospodarskom stanju dužnika</w:t>
      </w:r>
      <w:r w:rsidR="00F423DF">
        <w:t>, popis obveza, analitičku karticu financijskog knjigovodstva, stanje računa poreznog obveznika – dužnika, Porezne uprave Đakovo, na dan 24.11.2016. g.</w:t>
      </w:r>
    </w:p>
    <w:p w:rsidRDefault="000E6B63" w:rsidP="00820A1A" w:rsidR="008103DC">
      <w:pPr>
        <w:ind w:firstLine="720"/>
        <w:jc w:val="both"/>
      </w:pPr>
      <w:r>
        <w:t xml:space="preserve"> </w:t>
      </w:r>
    </w:p>
    <w:p w:rsidRDefault="000E6B63" w:rsidP="000E6B63" w:rsidR="000E6B63">
      <w:pPr>
        <w:ind w:firstLine="578" w:left="142"/>
        <w:jc w:val="both"/>
      </w:pPr>
      <w:r>
        <w:t xml:space="preserve">Iz gore navedenog </w:t>
      </w:r>
      <w:proofErr w:type="spellStart"/>
      <w:r>
        <w:t>prokaznog</w:t>
      </w:r>
      <w:proofErr w:type="spellEnd"/>
      <w:r>
        <w:t xml:space="preserve"> popisa imovine 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E311CD">
        <w:t>1745</w:t>
      </w:r>
      <w:r w:rsidR="0008188C">
        <w:t>/16</w:t>
      </w:r>
      <w:r w:rsidR="000E6B63">
        <w:t xml:space="preserve"> od </w:t>
      </w:r>
      <w:r w:rsidR="00E311CD">
        <w:t>15. prosinca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E311CD">
        <w:t>20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E311CD">
        <w:t>15. prosinca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F423DF" w:rsidR="0008188C">
      <w:pPr>
        <w:ind w:firstLine="720"/>
        <w:jc w:val="both"/>
      </w:pPr>
      <w:r>
        <w:t xml:space="preserve">Sud je proveo uvid u </w:t>
      </w:r>
      <w:r w:rsidR="008103DC">
        <w:t xml:space="preserve">materijalnu dokumentaciju u spisu </w:t>
      </w:r>
      <w:r w:rsidR="0008188C">
        <w:t xml:space="preserve">i to: prijedlog FINE za otvaranje stečajnog postupka dana </w:t>
      </w:r>
      <w:r w:rsidR="00F423DF">
        <w:t>25.5.</w:t>
      </w:r>
      <w:r w:rsidR="0008188C">
        <w:t xml:space="preserve">2016. g., povijesni izvadak iz sudskog registra, </w:t>
      </w:r>
      <w:proofErr w:type="spellStart"/>
      <w:r w:rsidR="00F423DF">
        <w:t>prokazni</w:t>
      </w:r>
      <w:proofErr w:type="spellEnd"/>
      <w:r w:rsidR="00F423DF">
        <w:t xml:space="preserve"> popis imovine ovjerovljen kod javnog bilježnika Mirjana Borić iz Osijeka broj OV-15949/16 od 2.12.2016. g. te pisano izvješće o financijsko-gospodarskom stanju dužnika, popis obveza, analitičku karticu financijskog knjigovodstva, stanje računa poreznog obveznika – dužnika, Porezne uprave Đakovo, na dan 24.11.2016. g.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820A1A" w:rsidP="0008188C" w:rsidR="0008188C">
      <w:pPr>
        <w:jc w:val="center"/>
      </w:pPr>
      <w:r>
        <w:t xml:space="preserve">U Osijeku </w:t>
      </w:r>
      <w:r w:rsidR="00E311CD">
        <w:t>30</w:t>
      </w:r>
      <w:r w:rsidR="0008188C">
        <w:t>. prosinca</w:t>
      </w:r>
      <w:r>
        <w:t xml:space="preserve"> 2016. g.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E311CD" w:rsidR="00E311CD">
      <w:pPr>
        <w:jc w:val="both"/>
        <w:rPr>
          <w:b/>
        </w:rPr>
      </w:pPr>
      <w:r>
        <w:t xml:space="preserve">1. stečajni uprav. </w:t>
      </w:r>
      <w:r w:rsidR="00E311CD" w:rsidRPr="00E311CD">
        <w:t>Željko Ferenčić dipl. iur. iz Vukovara, Kardinala A. Stepinca 2</w:t>
      </w:r>
    </w:p>
    <w:p w:rsidRDefault="00820A1A" w:rsidP="00E311CD" w:rsidR="00820A1A">
      <w:pPr>
        <w:tabs>
          <w:tab w:pos="720" w:val="left"/>
          <w:tab w:pos="1440" w:val="left"/>
          <w:tab w:pos="2160" w:val="left"/>
          <w:tab w:pos="4320" w:val="center"/>
        </w:tabs>
        <w:jc w:val="both"/>
      </w:pPr>
      <w:r>
        <w:t xml:space="preserve">2. predlagatelj FINA </w:t>
      </w:r>
      <w:r w:rsidR="000E6B63">
        <w:tab/>
      </w:r>
      <w:r w:rsidR="00E311CD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820A1A" w:rsidR="00820A1A">
      <w:pPr>
        <w:jc w:val="both"/>
      </w:pPr>
      <w:r>
        <w:t>4. dužnik</w:t>
      </w:r>
    </w:p>
    <w:p w:rsidRDefault="00E311CD" w:rsidP="00E311CD" w:rsidR="00820A1A">
      <w:pPr>
        <w:tabs>
          <w:tab w:pos="3030" w:val="left"/>
        </w:tabs>
        <w:jc w:val="both"/>
      </w:pPr>
      <w:r>
        <w:t>5</w:t>
      </w:r>
      <w:r w:rsidR="00820A1A">
        <w:t>.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  <w:r>
        <w:tab/>
      </w:r>
    </w:p>
    <w:p w:rsidRDefault="000E6B63" w:rsidP="000E6B63" w:rsidR="000E6B63">
      <w:pPr>
        <w:tabs>
          <w:tab w:pos="4950" w:val="left"/>
        </w:tabs>
        <w:jc w:val="both"/>
      </w:pPr>
    </w:p>
    <w:p w:rsidRDefault="000E6B63" w:rsidP="000E6B63" w:rsidR="000E6B63">
      <w:pPr>
        <w:tabs>
          <w:tab w:pos="4950" w:val="left"/>
        </w:tabs>
        <w:jc w:val="both"/>
      </w:pPr>
      <w:r>
        <w:t>____________________________</w:t>
      </w:r>
    </w:p>
    <w:p w:rsidRDefault="00820A1A" w:rsidP="00820A1A" w:rsidR="00820A1A" w:rsidRPr="000E6B63">
      <w:pPr>
        <w:jc w:val="both"/>
        <w:rPr>
          <w:b/>
        </w:rPr>
      </w:pPr>
      <w:r w:rsidRPr="000E6B63">
        <w:rPr>
          <w:b/>
        </w:rPr>
        <w:t xml:space="preserve">    Nakon pravomoćnosti</w:t>
      </w:r>
    </w:p>
    <w:p w:rsidRDefault="00E311CD" w:rsidP="00820A1A" w:rsidR="00820A1A">
      <w:pPr>
        <w:jc w:val="both"/>
      </w:pPr>
      <w:r>
        <w:t>6</w:t>
      </w:r>
      <w:r w:rsidR="00820A1A">
        <w:t>. registar suda - ovdje</w:t>
      </w:r>
    </w:p>
    <w:p w:rsidRDefault="00E311CD" w:rsidP="0008188C" w:rsidR="007D7E9A">
      <w:pPr>
        <w:tabs>
          <w:tab w:pos="151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>
        <w:t>30</w:t>
      </w:r>
      <w:r w:rsidR="0008188C">
        <w:t>.1.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1A11E9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1D0" w:rsidR="00D141D0">
      <w:r>
        <w:separator/>
      </w:r>
    </w:p>
  </w:endnote>
  <w:endnote w:id="0" w:type="continuationSeparator">
    <w:p w:rsidRDefault="00D141D0" w:rsidR="00D14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1D0" w:rsidR="00D141D0">
      <w:r>
        <w:separator/>
      </w:r>
    </w:p>
  </w:footnote>
  <w:footnote w:id="0" w:type="continuationSeparator">
    <w:p w:rsidRDefault="00D141D0" w:rsidR="00D14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1E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311CD" w:rsidP="00E311CD" w:rsidR="00E311CD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1745/16-7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A11E9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84416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3735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D4091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141D0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349D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11CD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23DF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11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1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11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1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St-1745/2016</izvorni_sadrzaj>
    <derivirana_varijabla naziv="DomainObject.Predmet.OznakaBroj_1">St-1745/2016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KIVI d.o.o. za proizvodnju, trgovinu i usluge</izvorni_sadrzaj>
    <derivirana_varijabla naziv="DomainObject.Predmet.ProtustrankaFormated_1">  KIVI d.o.o. za proizvodnju, trgovinu i usluge</derivirana_varijabla>
  </DomainObject.Predmet.ProtustrankaFormated>
  <DomainObject.Predmet.ProtustrankaFormatedOIB>
    <izvorni_sadrzaj>  KIVI d.o.o. za proizvodnju, trgovinu i usluge, OIB 49280167820</izvorni_sadrzaj>
    <derivirana_varijabla naziv="DomainObject.Predmet.ProtustrankaFormatedOIB_1">  KIVI d.o.o. za proizvodnju, trgovinu i usluge, OIB 49280167820</derivirana_varijabla>
  </DomainObject.Predmet.ProtustrankaFormatedOIB>
  <DomainObject.Predmet.ProtustrankaFormatedWithAdress>
    <izvorni_sadrzaj> KIVI d.o.o. za proizvodnju, trgovinu i usluge, Perićeva 47, 31422 Gorjani</izvorni_sadrzaj>
    <derivirana_varijabla naziv="DomainObject.Predmet.ProtustrankaFormatedWithAdress_1"> KIVI d.o.o. za proizvodnju, trgovinu i usluge, Perićeva 47, 31422 Gorjani</derivirana_varijabla>
  </DomainObject.Predmet.ProtustrankaFormatedWithAdress>
  <DomainObject.Predmet.ProtustrankaFormatedWithAdressOIB>
    <izvorni_sadrzaj> KIVI d.o.o. za proizvodnju, trgovinu i usluge, OIB 49280167820, Perićeva 47, 31422 Gorjani</izvorni_sadrzaj>
    <derivirana_varijabla naziv="DomainObject.Predmet.ProtustrankaFormatedWithAdressOIB_1"> KIVI d.o.o. za proizvodnju, trgovinu i usluge, OIB 49280167820, Perićeva 47, 31422 Gorjani</derivirana_varijabla>
  </DomainObject.Predmet.ProtustrankaFormatedWithAdressOIB>
  <DomainObject.Predmet.ProtustrankaWithAdress>
    <izvorni_sadrzaj>KIVI d.o.o. za proizvodnju, trgovinu i usluge Perićeva 47, 31422 Gorjani</izvorni_sadrzaj>
    <derivirana_varijabla naziv="DomainObject.Predmet.ProtustrankaWithAdress_1">KIVI d.o.o. za proizvodnju, trgovinu i usluge Perićeva 47, 31422 Gorjani</derivirana_varijabla>
  </DomainObject.Predmet.ProtustrankaWithAdress>
  <DomainObject.Predmet.ProtustrankaWithAdressOIB>
    <izvorni_sadrzaj>KIVI d.o.o. za proizvodnju, trgovinu i usluge, OIB 49280167820, Perićeva 47, 31422 Gorjani</izvorni_sadrzaj>
    <derivirana_varijabla naziv="DomainObject.Predmet.ProtustrankaWithAdressOIB_1">KIVI d.o.o. za proizvodnju, trgovinu i usluge, OIB 49280167820, Perićeva 47, 31422 Gorjani</derivirana_varijabla>
  </DomainObject.Predmet.ProtustrankaWithAdressOIB>
  <DomainObject.Predmet.ProtustrankaNazivFormated>
    <izvorni_sadrzaj>KIVI d.o.o. za proizvodnju, trgovinu i usluge</izvorni_sadrzaj>
    <derivirana_varijabla naziv="DomainObject.Predmet.ProtustrankaNazivFormated_1">KIVI d.o.o. za proizvodnju, trgovinu i usluge</derivirana_varijabla>
  </DomainObject.Predmet.ProtustrankaNazivFormated>
  <DomainObject.Predmet.ProtustrankaNazivFormatedOIB>
    <izvorni_sadrzaj>KIVI d.o.o. za proizvodnju, trgovinu i usluge, OIB 49280167820</izvorni_sadrzaj>
    <derivirana_varijabla naziv="DomainObject.Predmet.ProtustrankaNazivFormatedOIB_1">KIVI d.o.o. za proizvodnju, trgovinu i usluge, OIB 49280167820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KIVI d.o.o. za proizvodnju, trgovinu i usluge</item>
    </izvorni_sadrzaj>
    <derivirana_varijabla naziv="DomainObject.Predmet.ProtuStrankaListFormated_1">
      <item>KIVI d.o.o. za proizvodnju, trgovinu i usluge</item>
    </derivirana_varijabla>
  </DomainObject.Predmet.ProtuStrankaListFormated>
  <DomainObject.Predmet.ProtuStrankaListFormatedOIB>
    <izvorni_sadrzaj>
      <item>KIVI d.o.o. za proizvodnju, trgovinu i usluge, OIB 49280167820</item>
    </izvorni_sadrzaj>
    <derivirana_varijabla naziv="DomainObject.Predmet.ProtuStrankaListFormatedOIB_1">
      <item>KIVI d.o.o. za proizvodnju, trgovinu i usluge, OIB 49280167820</item>
    </derivirana_varijabla>
  </DomainObject.Predmet.ProtuStrankaListFormatedOIB>
  <DomainObject.Predmet.ProtuStrankaListFormatedWithAdress>
    <izvorni_sadrzaj>
      <item>KIVI d.o.o. za proizvodnju, trgovinu i usluge, Perićeva 47, 31422 Gorjani</item>
    </izvorni_sadrzaj>
    <derivirana_varijabla naziv="DomainObject.Predmet.ProtuStrankaListFormatedWithAdress_1">
      <item>KIVI d.o.o. za proizvodnju, trgovinu i usluge, Perićeva 47, 31422 Gorjani</item>
    </derivirana_varijabla>
  </DomainObject.Predmet.ProtuStrankaListFormatedWithAdress>
  <DomainObject.Predmet.ProtuStrankaListFormatedWithAdressOIB>
    <izvorni_sadrzaj>
      <item>KIVI d.o.o. za proizvodnju, trgovinu i usluge, OIB 49280167820, Perićeva 47, 31422 Gorjani</item>
    </izvorni_sadrzaj>
    <derivirana_varijabla naziv="DomainObject.Predmet.ProtuStrankaListFormatedWithAdressOIB_1">
      <item>KIVI d.o.o. za proizvodnju, trgovinu i usluge, OIB 49280167820, Perićeva 47, 31422 Gorjani</item>
    </derivirana_varijabla>
  </DomainObject.Predmet.ProtuStrankaListFormatedWithAdressOIB>
  <DomainObject.Predmet.ProtuStrankaListNazivFormated>
    <izvorni_sadrzaj>
      <item>KIVI d.o.o. za proizvodnju, trgovinu i usluge</item>
    </izvorni_sadrzaj>
    <derivirana_varijabla naziv="DomainObject.Predmet.ProtuStrankaListNazivFormated_1">
      <item>KIVI d.o.o. za proizvodnju, trgovinu i usluge</item>
    </derivirana_varijabla>
  </DomainObject.Predmet.ProtuStrankaListNazivFormated>
  <DomainObject.Predmet.ProtuStrankaListNazivFormatedOIB>
    <izvorni_sadrzaj>
      <item>KIVI d.o.o. za proizvodnju, trgovinu i usluge, OIB 49280167820</item>
    </izvorni_sadrzaj>
    <derivirana_varijabla naziv="DomainObject.Predmet.ProtuStrankaListNazivFormatedOIB_1">
      <item>KIVI d.o.o. za proizvodnju, trgovinu i usluge, OIB 49280167820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KIVI d.o.o. za proizvodnju, trgovinu i usluge</izvorni_sadrzaj>
    <derivirana_varijabla naziv="DomainObject.Predmet.ProtustrankaIDrugi_1">KIVI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KIVI d.o.o. za proizvodnju, trgovinu i usluge, OIB 49280167820, Perićeva 47, 31422 Gorjani</izvorni_sadrzaj>
    <derivirana_varijabla naziv="DomainObject.Predmet.ProtustrankaIDrugiAdressOIB_1">KIVI d.o.o. za proizvodnju, trgovinu i usluge, OIB 49280167820, Perićeva 47,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KIVI d.o.o. za proizvodnju, trgovinu i usluge</item>
    </izvorni_sadrzaj>
    <derivirana_varijabla naziv="DomainObject.Predmet.SudioniciListNaziv_1">
      <item>FINA RC OSIJEK</item>
      <item>KIVI d.o.o. za proizvodnju, trgovinu i usluge</item>
    </derivirana_varijabla>
  </DomainObject.Predmet.SudioniciListNaziv>
  <DomainObject.Predmet.SudioniciListAdressOIB>
    <izvorni_sadrzaj>
      <item>FINA RC OSIJEK, OIB 85821130368</item>
      <item>KIVI d.o.o. za proizvodnju, trgovinu i usluge, OIB 49280167820, Perićeva 47,31422 Gorjani</item>
    </izvorni_sadrzaj>
    <derivirana_varijabla naziv="DomainObject.Predmet.SudioniciListAdressOIB_1">
      <item>FINA RC OSIJEK, OIB 85821130368</item>
      <item>KIVI d.o.o. za proizvodnju, trgovinu i usluge, OIB 49280167820, Perićeva 47,31422 Gorjani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49280167820</item>
    </izvorni_sadrzaj>
    <derivirana_varijabla naziv="DomainObject.Predmet.SudioniciListNazivOIB_1">
      <item>, OIB 85821130368</item>
      <item>, OIB 49280167820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DD2E0-A2FF-492C-A62C-3FF0C5FAF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684</properties:Words>
  <properties:Characters>3845</properties:Characters>
  <properties:Lines>146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2016-12-29T12:51:00Z</dcterms:created>
  <dc:creator>dsekulic</dc:creator>
  <cp:lastModifiedBy>Danijela Sekulić</cp:lastModifiedBy>
  <cp:lastPrinted>2016-12-29T13:03:00Z</cp:lastPrinted>
  <dcterms:modified xmlns:xsi="http://www.w3.org/2001/XMLSchema-instance" xsi:type="dcterms:W3CDTF">2016-12-30T06:16:00Z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