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6ef7" w14:paraId="4bd6ef7" w:rsidRDefault="00E703C7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3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3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3C7" w:rsidR="00E703C7"/>
    <w:p w:rsidRDefault="00E703C7" w:rsidR="00E703C7"/>
    <w:p w:rsidRDefault="00E703C7" w:rsidR="00E703C7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33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33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3C7" w:rsidR="00E703C7"/>
    <w:p w:rsidRDefault="00E703C7" w:rsidR="00E703C7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34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34)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3C7" w:rsidR="00E703C7">
      <w:bookmarkStart w:name="_GoBack" w:id="0"/>
      <w:bookmarkEnd w:id="0"/>
    </w:p>
    <w:sectPr w:rsidR="00E703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3C7"/>
    <w:rsid w:val="00750F21"/>
    <w:rsid w:val="00D2342D"/>
    <w:rsid w:val="00D954FD"/>
    <w:rsid w:val="00E7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3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4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5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3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4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5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6</properties:Lines>
  <properties:Paragraphs>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2018-08-20T10:31:00Z</dcterms:created>
  <dc:creator>Željka Vitez</dc:creator>
  <cp:lastModifiedBy>Željka Vitez</cp:lastModifiedBy>
  <dcterms:modified xmlns:xsi="http://www.w3.org/2001/XMLSchema-instance" xsi:type="dcterms:W3CDTF">2018-08-20T11:57:00Z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St-800/2017-58 / Podnesak - Podnesak (Informativni centar Bjelovar - podnesak St-800-2017-58.docx)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