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40a4" w14:paraId="9a940a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900/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2F66F8">
        <w:t xml:space="preserve">PONKI-PROMET d.o.o. </w:t>
      </w:r>
      <w:r w:rsidR="00F44561">
        <w:t xml:space="preserve">za prijevoz, trgovinu i usluge </w:t>
      </w:r>
      <w:r w:rsidR="002F66F8">
        <w:t>Dubrava, Zgališ</w:t>
      </w:r>
      <w:r w:rsidR="00F44561">
        <w:t>č</w:t>
      </w:r>
      <w:r w:rsidR="002F66F8">
        <w:t>e 50, OIB 88784262535, MBS 080846539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F44561">
        <w:t>PONKI-PROMET d.o.o. za prijevoz, trgovinu i usluge Dubrava, Zgališče 50, OIB 88784262535, MBS 080846539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E0506D">
        <w:t>Krešimir Maretić iz Zagreba, Šimuna Starčevića 7, OIB 66108961376.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F44561">
        <w:t>PONKI-PROMET d.o.o. za prijevoz, trgovinu i usluge Dubrava, Zgališče 50, OIB 88784262535, MBS 080846539.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D322B9" w:rsidR="00B506CA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24199D">
        <w:t>2</w:t>
      </w:r>
      <w:r w:rsidR="00D322B9">
        <w:t xml:space="preserve">3. veljače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F44561">
        <w:t>PONKI-PROMET d.o.o. Dubrava, Zgališče 50, OIB 88784262535</w:t>
      </w:r>
      <w:r w:rsidR="00590EA8">
        <w:t>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900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011" w:rsidP="00F961D8" w:rsidR="000C3011">
      <w:r>
        <w:separator/>
      </w:r>
    </w:p>
  </w:endnote>
  <w:endnote w:id="0" w:type="continuationSeparator">
    <w:p w:rsidRDefault="000C3011" w:rsidP="00F961D8" w:rsidR="000C3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011" w:rsidP="00F961D8" w:rsidR="000C3011">
      <w:r>
        <w:separator/>
      </w:r>
    </w:p>
  </w:footnote>
  <w:footnote w:id="0" w:type="continuationSeparator">
    <w:p w:rsidRDefault="000C3011" w:rsidP="00F961D8" w:rsidR="000C3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3CA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900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C3011"/>
    <w:rsid w:val="000D0EBE"/>
    <w:rsid w:val="000D43CA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4310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8E52AB"/>
    <w:rsid w:val="009108ED"/>
    <w:rsid w:val="009134B9"/>
    <w:rsid w:val="009625EE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B5774"/>
    <w:rsid w:val="00DD469F"/>
    <w:rsid w:val="00E0506D"/>
    <w:rsid w:val="00E06523"/>
    <w:rsid w:val="00E10C23"/>
    <w:rsid w:val="00E424F1"/>
    <w:rsid w:val="00E52536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St-1900/2016</izvorni_sadrzaj>
    <derivirana_varijabla naziv="DomainObject.Predmet.OznakaBroj_1">St-1900/2016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PONKI-PROMET d.o.o.</izvorni_sadrzaj>
    <derivirana_varijabla naziv="DomainObject.Predmet.ProtustrankaFormated_1">  PONKI-PROMET d.o.o.</derivirana_varijabla>
  </DomainObject.Predmet.ProtustrankaFormated>
  <DomainObject.Predmet.ProtustrankaFormatedOIB>
    <izvorni_sadrzaj>  PONKI-PROMET d.o.o., OIB 88784262535</izvorni_sadrzaj>
    <derivirana_varijabla naziv="DomainObject.Predmet.ProtustrankaFormatedOIB_1">  PONKI-PROMET d.o.o., OIB 88784262535</derivirana_varijabla>
  </DomainObject.Predmet.ProtustrankaFormatedOIB>
  <DomainObject.Predmet.ProtustrankaFormatedWithAdress>
    <izvorni_sadrzaj> PONKI-PROMET d.o.o., Zgališče 50, 10342 Dubrava</izvorni_sadrzaj>
    <derivirana_varijabla naziv="DomainObject.Predmet.ProtustrankaFormatedWithAdress_1"> PONKI-PROMET d.o.o., Zgališče 50, 10342 Dubrava</derivirana_varijabla>
  </DomainObject.Predmet.ProtustrankaFormatedWithAdress>
  <DomainObject.Predmet.ProtustrankaFormatedWithAdressOIB>
    <izvorni_sadrzaj> PONKI-PROMET d.o.o., OIB 88784262535, Zgališče 50, 10342 Dubrava</izvorni_sadrzaj>
    <derivirana_varijabla naziv="DomainObject.Predmet.ProtustrankaFormatedWithAdressOIB_1"> PONKI-PROMET d.o.o., OIB 88784262535, Zgališče 50, 10342 Dubrava</derivirana_varijabla>
  </DomainObject.Predmet.ProtustrankaFormatedWithAdressOIB>
  <DomainObject.Predmet.ProtustrankaWithAdress>
    <izvorni_sadrzaj>PONKI-PROMET d.o.o. Zgališče 50, 10342 Dubrava</izvorni_sadrzaj>
    <derivirana_varijabla naziv="DomainObject.Predmet.ProtustrankaWithAdress_1">PONKI-PROMET d.o.o. Zgališče 50, 10342 Dubrava</derivirana_varijabla>
  </DomainObject.Predmet.ProtustrankaWithAdress>
  <DomainObject.Predmet.ProtustrankaWithAdressOIB>
    <izvorni_sadrzaj>PONKI-PROMET d.o.o., OIB 88784262535, Zgališče 50, 10342 Dubrava</izvorni_sadrzaj>
    <derivirana_varijabla naziv="DomainObject.Predmet.ProtustrankaWithAdressOIB_1">PONKI-PROMET d.o.o., OIB 88784262535, Zgališče 50, 10342 Dubrava</derivirana_varijabla>
  </DomainObject.Predmet.ProtustrankaWithAdressOIB>
  <DomainObject.Predmet.ProtustrankaNazivFormated>
    <izvorni_sadrzaj>PONKI-PROMET d.o.o.</izvorni_sadrzaj>
    <derivirana_varijabla naziv="DomainObject.Predmet.ProtustrankaNazivFormated_1">PONKI-PROMET d.o.o.</derivirana_varijabla>
  </DomainObject.Predmet.ProtustrankaNazivFormated>
  <DomainObject.Predmet.ProtustrankaNazivFormatedOIB>
    <izvorni_sadrzaj>PONKI-PROMET d.o.o., OIB 88784262535</izvorni_sadrzaj>
    <derivirana_varijabla naziv="DomainObject.Predmet.ProtustrankaNazivFormatedOIB_1">PONKI-PROMET d.o.o., OIB 88784262535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PONKI-PROMET d.o.o.</item>
    </izvorni_sadrzaj>
    <derivirana_varijabla naziv="DomainObject.Predmet.ProtuStrankaListFormated_1">
      <item>PONKI-PROMET d.o.o.</item>
    </derivirana_varijabla>
  </DomainObject.Predmet.ProtuStrankaListFormated>
  <DomainObject.Predmet.ProtuStrankaListFormatedOIB>
    <izvorni_sadrzaj>
      <item>PONKI-PROMET d.o.o., OIB 88784262535</item>
    </izvorni_sadrzaj>
    <derivirana_varijabla naziv="DomainObject.Predmet.ProtuStrankaListFormatedOIB_1">
      <item>PONKI-PROMET d.o.o., OIB 88784262535</item>
    </derivirana_varijabla>
  </DomainObject.Predmet.ProtuStrankaListFormatedOIB>
  <DomainObject.Predmet.ProtuStrankaListFormatedWithAdress>
    <izvorni_sadrzaj>
      <item>PONKI-PROMET d.o.o., Zgališče 50, 10342 Dubrava</item>
    </izvorni_sadrzaj>
    <derivirana_varijabla naziv="DomainObject.Predmet.ProtuStrankaListFormatedWithAdress_1">
      <item>PONKI-PROMET d.o.o., Zgališče 50, 10342 Dubrava</item>
    </derivirana_varijabla>
  </DomainObject.Predmet.ProtuStrankaListFormatedWithAdress>
  <DomainObject.Predmet.ProtuStrankaListFormatedWithAdressOIB>
    <izvorni_sadrzaj>
      <item>PONKI-PROMET d.o.o., OIB 88784262535, Zgališče 50, 10342 Dubrava</item>
    </izvorni_sadrzaj>
    <derivirana_varijabla naziv="DomainObject.Predmet.ProtuStrankaListFormatedWithAdressOIB_1">
      <item>PONKI-PROMET d.o.o., OIB 88784262535, Zgališče 50, 10342 Dubrava</item>
    </derivirana_varijabla>
  </DomainObject.Predmet.ProtuStrankaListFormatedWithAdressOIB>
  <DomainObject.Predmet.ProtuStrankaListNazivFormated>
    <izvorni_sadrzaj>
      <item>PONKI-PROMET d.o.o.</item>
    </izvorni_sadrzaj>
    <derivirana_varijabla naziv="DomainObject.Predmet.ProtuStrankaListNazivFormated_1">
      <item>PONKI-PROMET d.o.o.</item>
    </derivirana_varijabla>
  </DomainObject.Predmet.ProtuStrankaListNazivFormated>
  <DomainObject.Predmet.ProtuStrankaListNazivFormatedOIB>
    <izvorni_sadrzaj>
      <item>PONKI-PROMET d.o.o., OIB 88784262535</item>
    </izvorni_sadrzaj>
    <derivirana_varijabla naziv="DomainObject.Predmet.ProtuStrankaListNazivFormatedOIB_1">
      <item>PONKI-PROMET d.o.o., OIB 88784262535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PONKI-PROMET d.o.o.</izvorni_sadrzaj>
    <derivirana_varijabla naziv="DomainObject.Predmet.ProtustrankaIDrugi_1">PONKI-PROMET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PONKI-PROMET d.o.o., OIB 88784262535, Zgališče 50, 10342 Dubrava</izvorni_sadrzaj>
    <derivirana_varijabla naziv="DomainObject.Predmet.ProtustrankaIDrugiAdressOIB_1">PONKI-PROMET d.o.o., OIB 88784262535, Zgališče 50,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PONKI-PROMET d.o.o.</item>
      <item>FINA Regionalni centar Zagreb</item>
    </izvorni_sadrzaj>
    <derivirana_varijabla naziv="DomainObject.Predmet.SudioniciListNaziv_1">
      <item>PONKI-PROMET d.o.o.</item>
      <item>FINA Regionalni centar Zagreb</item>
    </derivirana_varijabla>
  </DomainObject.Predmet.SudioniciListNaziv>
  <DomainObject.Predmet.SudioniciListAdressOIB>
    <izvorni_sadrzaj>
      <item>PONKI-PROMET d.o.o., OIB 88784262535, Zgališče 50,10342 Dubrava</item>
      <item>FINA Regionalni centar Zagreb, OIB 85821130368, Trg svibanjskih žrtava 1995. br.1,10000 Zagreb</item>
    </izvorni_sadrzaj>
    <derivirana_varijabla naziv="DomainObject.Predmet.SudioniciListAdressOIB_1">
      <item>PONKI-PROMET d.o.o., OIB 88784262535, Zgališče 50,10342 Dubrava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88784262535</item>
      <item>, OIB 85821130368</item>
    </izvorni_sadrzaj>
    <derivirana_varijabla naziv="DomainObject.Predmet.SudioniciListNazivOIB_1">
      <item>, OIB 88784262535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31795-5400-4505-86ED-3DB33AD2A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2326</properties:Characters>
  <properties:Lines>83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2016-10-10T12:43:00Z</dcterms:created>
  <dc:creator>Darija Miličević</dc:creator>
  <cp:lastModifiedBy>Darija Miličević</cp:lastModifiedBy>
  <cp:lastPrinted>2016-10-12T11:21:00Z</cp:lastPrinted>
  <dcterms:modified xmlns:xsi="http://www.w3.org/2001/XMLSchema-instance" xsi:type="dcterms:W3CDTF">2016-10-12T11:22:00Z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