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8ddf" w14:paraId="ca08ddf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B94A89">
        <w:t>904</w:t>
      </w:r>
      <w:r w:rsidR="00E11F11">
        <w:t>/16-</w:t>
      </w:r>
      <w:r w:rsidR="00B94A89">
        <w:t>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B94A89" w:rsidRPr="00B94A89">
        <w:t xml:space="preserve">FINA RC Osijek Podružnica Osijek za otvaranje stečajnog postupka nad dužnikom </w:t>
      </w:r>
      <w:r w:rsidR="00B94A89" w:rsidRPr="00B94A89">
        <w:rPr>
          <w:b/>
        </w:rPr>
        <w:t>SEA AIR d.o.o., Klisa, Vukovarska ulica 67, OIB: 10813919888, MBS: 030153497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94A89">
        <w:t>14. lipnja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94A89" w:rsidRPr="00B94A89">
        <w:rPr>
          <w:b/>
        </w:rPr>
        <w:t>SEA AIR d.o.o., Klisa, Vukovarska ulica 67, OIB: 10813919888, MBS: 030153497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1F11">
        <w:rPr>
          <w:b/>
        </w:rPr>
        <w:t xml:space="preserve">7. </w:t>
      </w:r>
      <w:r w:rsidR="00B94A89">
        <w:rPr>
          <w:b/>
        </w:rPr>
        <w:t>srpnja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B94A89">
        <w:rPr>
          <w:b/>
        </w:rPr>
        <w:t>9,45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A23173" w:rsidR="006C2276" w:rsidRPr="006C2276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B94A89">
        <w:rPr>
          <w:b/>
        </w:rPr>
        <w:t xml:space="preserve">Zorislav </w:t>
      </w:r>
      <w:proofErr w:type="spellStart"/>
      <w:r w:rsidR="00B94A89">
        <w:rPr>
          <w:b/>
        </w:rPr>
        <w:t>Novoselac</w:t>
      </w:r>
      <w:proofErr w:type="spellEnd"/>
      <w:r w:rsidR="00B94A89">
        <w:rPr>
          <w:b/>
        </w:rPr>
        <w:t>, Osijek, Kapucinska 27/II, OIB: 35178090537</w:t>
      </w:r>
      <w:r w:rsidR="00A23173" w:rsidRPr="00A23173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B94A89">
        <w:t>15. travnja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B94A89" w:rsidRPr="00B94A89">
        <w:rPr>
          <w:b/>
        </w:rPr>
        <w:t>SEA AIR d.o.o., Klisa, Vukovarska ulica 67, OIB: 10813919888, MBS: 030153497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B94A89" w:rsidP="00B94A89" w:rsidR="00B94A89">
      <w:pPr>
        <w:jc w:val="right"/>
      </w:pPr>
      <w:r>
        <w:t>Broj: St-904/16-10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B94A89">
        <w:t>13.4.2016.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B94A89">
        <w:t>304.984,77</w:t>
      </w:r>
      <w:r>
        <w:t xml:space="preserve"> kn u koji iznos je uračunata kamata i naknada FINE za provedbu ovrhe na novčanim sredstvima te da dužnik ima </w:t>
      </w:r>
      <w:r w:rsidR="00B94A89">
        <w:t>4</w:t>
      </w:r>
      <w:r>
        <w:t xml:space="preserve"> zaposlenika.</w:t>
      </w:r>
    </w:p>
    <w:p w:rsidRDefault="00B94A89" w:rsidP="00214478" w:rsidR="00B94A89">
      <w:pPr>
        <w:pStyle w:val="Tijeloteksta"/>
        <w:ind w:firstLine="708"/>
      </w:pPr>
    </w:p>
    <w:p w:rsidRDefault="00B94A89" w:rsidP="00214478" w:rsidR="00B94A89">
      <w:pPr>
        <w:pStyle w:val="Tijeloteksta"/>
        <w:ind w:firstLine="708"/>
      </w:pPr>
      <w:r>
        <w:t xml:space="preserve">Podneskom od 13. lipnja 2016. g. zaposlenik dužnika Marko </w:t>
      </w:r>
      <w:proofErr w:type="spellStart"/>
      <w:r>
        <w:t>Stojčić</w:t>
      </w:r>
      <w:proofErr w:type="spellEnd"/>
      <w:r>
        <w:t xml:space="preserve"> naveo je da dužnik nije isplatio 7 mjesečnih dohodaka, da stečajna masa ne postoji a da je jedini način da se zaposlenici donekle naplate preko Agencije za stečajna potraživanja predlaže da se zakaže ročište u ovom stečajnom postupku.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B94A89">
        <w:rPr>
          <w:b/>
        </w:rPr>
        <w:t xml:space="preserve">Zorislav </w:t>
      </w:r>
      <w:proofErr w:type="spellStart"/>
      <w:r w:rsidR="00B94A89">
        <w:rPr>
          <w:b/>
        </w:rPr>
        <w:t>Novoselac</w:t>
      </w:r>
      <w:proofErr w:type="spellEnd"/>
      <w:r w:rsidR="00B94A89">
        <w:rPr>
          <w:b/>
        </w:rPr>
        <w:t>, Osijek, Kapucinska 27/II, OIB: 35178090537</w:t>
      </w:r>
      <w:r w:rsidR="00B94A89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B94A89">
        <w:t>14. lipnja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B94A89" w:rsidRPr="00B94A8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r w:rsidR="00B94A89">
        <w:rPr>
          <w:b/>
        </w:rPr>
        <w:t xml:space="preserve">Zorislav </w:t>
      </w:r>
      <w:proofErr w:type="spellStart"/>
      <w:r w:rsidR="00B94A89">
        <w:rPr>
          <w:b/>
        </w:rPr>
        <w:t>Novoselac</w:t>
      </w:r>
      <w:proofErr w:type="spellEnd"/>
      <w:r w:rsidR="00B94A89">
        <w:rPr>
          <w:b/>
        </w:rPr>
        <w:t>, Osijek, Kapucinska 27/II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E11F11">
        <w:t>7.</w:t>
      </w:r>
      <w:r w:rsidR="00B94A89">
        <w:t>7</w:t>
      </w:r>
      <w:r w:rsidR="00E11F11">
        <w:t>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78F" w:rsidR="0006578F">
      <w:r>
        <w:separator/>
      </w:r>
    </w:p>
  </w:endnote>
  <w:endnote w:id="0" w:type="continuationSeparator">
    <w:p w:rsidRDefault="0006578F" w:rsidR="00065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78F" w:rsidR="0006578F">
      <w:r>
        <w:separator/>
      </w:r>
    </w:p>
  </w:footnote>
  <w:footnote w:id="0" w:type="continuationSeparator">
    <w:p w:rsidRDefault="0006578F" w:rsidR="00065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A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ADD"/>
    <w:rsid w:val="0005396D"/>
    <w:rsid w:val="0006578F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A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A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AIR d.o.o. za zračni promet roba i putnika, usluge i trgovinu</izvorni_sadrzaj>
    <derivirana_varijabla naziv="DomainObject.Predmet.ProtustrankaFormated_1">  SEA AIR d.o.o. za zračni promet roba i putnika, usluge i trgovinu</derivirana_varijabla>
  </DomainObject.Predmet.ProtustrankaFormated>
  <DomainObject.Predmet.ProtustrankaFormatedOIB>
    <izvorni_sadrzaj>  SEA AIR d.o.o. za zračni promet roba i putnika, usluge i trgovinu, OIB 10813919888</izvorni_sadrzaj>
    <derivirana_varijabla naziv="DomainObject.Predmet.ProtustrankaFormatedOIB_1">  SEA AIR d.o.o. za zračni promet roba i putnika, usluge i trgovinu, OIB 10813919888</derivirana_varijabla>
  </DomainObject.Predmet.ProtustrankaFormatedOIB>
  <DomainObject.Predmet.ProtustrankaFormatedWithAdress>
    <izvorni_sadrzaj> SEA AIR d.o.o. za zračni promet roba i putnika, usluge i trgovinu, Vukovarska ulica 67, 31207 Klisa</izvorni_sadrzaj>
    <derivirana_varijabla naziv="DomainObject.Predmet.ProtustrankaFormatedWithAdress_1"> SEA AIR d.o.o. za zračni promet roba i putnika, usluge i trgovinu, Vukovarska ulica 67, 31207 Klisa</derivirana_varijabla>
  </DomainObject.Predmet.ProtustrankaFormatedWithAdress>
  <DomainObject.Predmet.ProtustrankaFormatedWithAdressOIB>
    <izvorni_sadrzaj> SEA AIR d.o.o. za zračni promet roba i putnika, usluge i trgovinu, OIB 10813919888, Vukovarska ulica 67, 31207 Klisa</izvorni_sadrzaj>
    <derivirana_varijabla naziv="DomainObject.Predmet.ProtustrankaFormatedWithAdressOIB_1"> SEA AIR d.o.o. za zračni promet roba i putnika, usluge i trgovinu, OIB 10813919888, Vukovarska ulica 67, 31207 Klisa</derivirana_varijabla>
  </DomainObject.Predmet.ProtustrankaFormatedWithAdressOIB>
  <DomainObject.Predmet.ProtustrankaWithAdress>
    <izvorni_sadrzaj>SEA AIR d.o.o. za zračni promet roba i putnika, usluge i trgovinu Vukovarska ulica 67, 31207 Klisa</izvorni_sadrzaj>
    <derivirana_varijabla naziv="DomainObject.Predmet.ProtustrankaWithAdress_1">SEA AIR d.o.o. za zračni promet roba i putnika, usluge i trgovinu Vukovarska ulica 67, 31207 Klisa</derivirana_varijabla>
  </DomainObject.Predmet.ProtustrankaWithAdress>
  <DomainObject.Predmet.ProtustrankaWithAdressOIB>
    <izvorni_sadrzaj>SEA AIR d.o.o. za zračni promet roba i putnika, usluge i trgovinu, OIB 10813919888, Vukovarska ulica 67, 31207 Klisa</izvorni_sadrzaj>
    <derivirana_varijabla naziv="DomainObject.Predmet.ProtustrankaWithAdressOIB_1">SEA AIR d.o.o. za zračni promet roba i putnika, usluge i trgovinu, OIB 10813919888, Vukovarska ulica 67, 31207 Klisa</derivirana_varijabla>
  </DomainObject.Predmet.ProtustrankaWithAdressOIB>
  <DomainObject.Predmet.ProtustrankaNazivFormated>
    <izvorni_sadrzaj>SEA AIR d.o.o. za zračni promet roba i putnika, usluge i trgovinu</izvorni_sadrzaj>
    <derivirana_varijabla naziv="DomainObject.Predmet.ProtustrankaNazivFormated_1">SEA AIR d.o.o. za zračni promet roba i putnika, usluge i trgovinu</derivirana_varijabla>
  </DomainObject.Predmet.ProtustrankaNazivFormated>
  <DomainObject.Predmet.ProtustrankaNazivFormatedOIB>
    <izvorni_sadrzaj>SEA AIR d.o.o. za zračni promet roba i putnika, usluge i trgovinu, OIB 10813919888</izvorni_sadrzaj>
    <derivirana_varijabla naziv="DomainObject.Predmet.ProtustrankaNazivFormatedOIB_1">SEA AIR d.o.o. za zračni promet roba i putnika, usluge i trgovinu,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SEA AIR d.o.o. za zračni promet roba i putnika, usluge i trgovinu</item>
    </izvorni_sadrzaj>
    <derivirana_varijabla naziv="DomainObject.Predmet.ProtuStrankaListFormated_1">
      <item>SEA AIR d.o.o. za zračni promet roba i putnika, usluge i trgovinu</item>
    </derivirana_varijabla>
  </DomainObject.Predmet.ProtuStrankaListFormated>
  <DomainObject.Predmet.ProtuStrankaListFormatedOIB>
    <izvorni_sadrzaj>
      <item>SEA AIR d.o.o. za zračni promet roba i putnika, usluge i trgovinu, OIB 10813919888</item>
    </izvorni_sadrzaj>
    <derivirana_varijabla naziv="DomainObject.Predmet.ProtuStrankaListFormatedOIB_1">
      <item>SEA AIR d.o.o. za zračni promet roba i putnika, usluge i trgovinu, OIB 10813919888</item>
    </derivirana_varijabla>
  </DomainObject.Predmet.ProtuStrankaListFormatedOIB>
  <DomainObject.Predmet.ProtuStrankaListFormatedWithAdress>
    <izvorni_sadrzaj>
      <item>SEA AIR d.o.o. za zračni promet roba i putnika, usluge i trgovinu, Vukovarska ulica 67, 31207 Klisa</item>
    </izvorni_sadrzaj>
    <derivirana_varijabla naziv="DomainObject.Predmet.ProtuStrankaListFormatedWithAdress_1">
      <item>SEA AIR d.o.o. za zračni promet roba i putnika, usluge i trgovinu, Vukovarska ulica 67, 31207 Klisa</item>
    </derivirana_varijabla>
  </DomainObject.Predmet.ProtuStrankaListFormatedWithAdress>
  <DomainObject.Predmet.ProtuStrankaListFormatedWithAdressOIB>
    <izvorni_sadrzaj>
      <item>SEA AIR d.o.o. za zračni promet roba i putnika, usluge i trgovinu, OIB 10813919888, Vukovarska ulica 67, 31207 Klisa</item>
    </izvorni_sadrzaj>
    <derivirana_varijabla naziv="DomainObject.Predmet.ProtuStrankaListFormatedWithAdressOIB_1">
      <item>SEA AIR d.o.o. za zračni promet roba i putnika, usluge i trgovinu, OIB 10813919888, Vukovarska ulica 67, 31207 Klisa</item>
    </derivirana_varijabla>
  </DomainObject.Predmet.ProtuStrankaListFormatedWithAdressOIB>
  <DomainObject.Predmet.ProtuStrankaListNazivFormated>
    <izvorni_sadrzaj>
      <item>SEA AIR d.o.o. za zračni promet roba i putnika, usluge i trgovinu</item>
    </izvorni_sadrzaj>
    <derivirana_varijabla naziv="DomainObject.Predmet.ProtuStrankaListNazivFormated_1">
      <item>SEA AIR d.o.o. za zračni promet roba i putnika, usluge i trgovinu</item>
    </derivirana_varijabla>
  </DomainObject.Predmet.ProtuStrankaListNazivFormated>
  <DomainObject.Predmet.ProtuStrankaListNazivFormatedOIB>
    <izvorni_sadrzaj>
      <item>SEA AIR d.o.o. za zračni promet roba i putnika, usluge i trgovinu, OIB 10813919888</item>
    </izvorni_sadrzaj>
    <derivirana_varijabla naziv="DomainObject.Predmet.ProtuStrankaListNazivFormatedOIB_1">
      <item>SEA AIR d.o.o. za zračni promet roba i putnika, usluge i trgovinu,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SEA AIR d.o.o. za zračni promet roba i putnika, usluge i trgovinu</izvorni_sadrzaj>
    <derivirana_varijabla naziv="DomainObject.Predmet.ProtustrankaIDrugi_1">SEA AIR d.o.o. za zračni promet roba i putnika,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SEA AIR d.o.o. za zračni promet roba i putnika, usluge i trgovinu, OIB 10813919888, Vukovarska ulica 67, 31207 Klisa</izvorni_sadrzaj>
    <derivirana_varijabla naziv="DomainObject.Predmet.ProtustrankaIDrugiAdressOIB_1">SEA AIR d.o.o. za zračni promet roba i putnika, usluge i trgovinu, OIB 10813919888, Vukovarska ulica 67, 31207 Klisa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SEA AIR d.o.o. za zračni promet roba i putnika, usluge i trgovinu</item>
    </izvorni_sadrzaj>
    <derivirana_varijabla naziv="DomainObject.Predmet.SudioniciListNaziv_1">
      <item>FINA RC OSIJEK</item>
      <item>SEA AIR d.o.o. za zračni promet roba i putnika, usluge i trgovinu</item>
    </derivirana_varijabla>
  </DomainObject.Predmet.SudioniciListNaziv>
  <DomainObject.Predmet.SudioniciListAdressOIB>
    <izvorni_sadrzaj>
      <item>FINA RC OSIJEK, OIB 85821130368</item>
      <item>SEA AIR d.o.o. za zračni promet roba i putnika, usluge i trgovinu, OIB 10813919888, Vukovarska ulica 67,31207 Klisa</item>
    </izvorni_sadrzaj>
    <derivirana_varijabla naziv="DomainObject.Predmet.SudioniciListAdressOIB_1">
      <item>FINA RC OSIJEK, OIB 85821130368</item>
      <item>SEA AIR d.o.o. za zračni promet roba i putnika, usluge i trgovinu, OIB 10813919888, Vukovarska ulica 67,31207 Klisa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10813919888</item>
    </izvorni_sadrzaj>
    <derivirana_varijabla naziv="DomainObject.Predmet.SudioniciListNazivOIB_1">
      <item>, OIB 85821130368</item>
      <item>, OIB 10813919888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6B3D4-B4BA-4F3E-9735-3280D4E15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2935</properties:Characters>
  <properties:Lines>122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2016-06-14T12:19:00Z</dcterms:created>
  <dc:creator>hermanj</dc:creator>
  <cp:keywords/>
  <cp:lastModifiedBy>Danijela Sekulić</cp:lastModifiedBy>
  <cp:lastPrinted>2016-06-14T12:17:00Z</cp:lastPrinted>
  <dcterms:modified xmlns:xsi="http://www.w3.org/2001/XMLSchema-instance" xsi:type="dcterms:W3CDTF">2016-06-14T12:20:00Z</dcterms:modified>
  <cp:revision>3</cp:revision>
  <dc:subject/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