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9bb71" w14:paraId="0c9bb71" w:rsidRDefault="0083759D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 w:rsidRPr="00F20BF1">
        <w:rPr>
          <w:lang w:val="hr-HR"/>
        </w:rPr>
        <w:t>Poslovni broj: 3 St-</w:t>
      </w:r>
      <w:r w:rsidR="00D542D3">
        <w:rPr>
          <w:lang w:val="hr-HR"/>
        </w:rPr>
        <w:t>321</w:t>
      </w:r>
      <w:r w:rsidRPr="00F20BF1">
        <w:rPr>
          <w:lang w:val="hr-HR"/>
        </w:rPr>
        <w:t>/1</w:t>
      </w:r>
      <w:r>
        <w:rPr>
          <w:lang w:val="hr-HR"/>
        </w:rPr>
        <w:t>5</w:t>
      </w:r>
      <w:r w:rsidRPr="00F20BF1">
        <w:rPr>
          <w:lang w:val="hr-HR"/>
        </w:rPr>
        <w:t>-</w:t>
      </w:r>
      <w:r w:rsidR="00AD67CB">
        <w:rPr>
          <w:lang w:val="hr-HR"/>
        </w:rPr>
        <w:t>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4E40D1">
        <w:t xml:space="preserve"> suda</w:t>
      </w:r>
      <w:r w:rsidR="00FD34D7">
        <w:t xml:space="preserve">, </w:t>
      </w:r>
      <w:r w:rsidR="00920620">
        <w:t>Jasni Lekić, kao stečajnom sucu</w:t>
      </w:r>
      <w:r w:rsidR="00FD34D7">
        <w:t xml:space="preserve"> u predmetu u povodu </w:t>
      </w:r>
      <w:r w:rsidR="00920620">
        <w:t>zahtjeva Financijske agencije Regionalni centar Zagreb, Podružnica Varaždin, Augusta Cesarca 2, Varaždin, za pokretanje skraćenog stečajnog postupka protiv dužnika</w:t>
      </w:r>
      <w:r w:rsidR="00D542D3">
        <w:t xml:space="preserve"> ALU-KO</w:t>
      </w:r>
      <w:r w:rsidR="00247894">
        <w:t xml:space="preserve"> d.o.o.</w:t>
      </w:r>
      <w:r w:rsidR="001F29A5">
        <w:t xml:space="preserve"> Donja Dubrava, Zagrebačka 24</w:t>
      </w:r>
      <w:r w:rsidR="002E00D7">
        <w:t>,</w:t>
      </w:r>
      <w:r w:rsidR="00D07ECC">
        <w:t xml:space="preserve"> OIB:</w:t>
      </w:r>
      <w:r w:rsidR="00B908CA">
        <w:t xml:space="preserve"> </w:t>
      </w:r>
      <w:r w:rsidR="00D542D3">
        <w:t>32415470339</w:t>
      </w:r>
      <w:r w:rsidR="00D07ECC">
        <w:t xml:space="preserve"> s</w:t>
      </w:r>
      <w:r w:rsidR="00D542D3">
        <w:t>a sjedištem u Zagrebačka 24</w:t>
      </w:r>
      <w:r w:rsidR="00247894">
        <w:t xml:space="preserve">, </w:t>
      </w:r>
      <w:r w:rsidR="00D542D3">
        <w:t>40328 Donja Dubrava</w:t>
      </w:r>
      <w:r w:rsidR="00247894">
        <w:t>,</w:t>
      </w:r>
      <w:r w:rsidR="00AD67CB">
        <w:t xml:space="preserve"> dana 4</w:t>
      </w:r>
      <w:r w:rsidR="00B82432">
        <w:t>. studenog</w:t>
      </w:r>
      <w:r w:rsidR="00920620">
        <w:t xml:space="preserve"> 2015. godine temeljem čl. 430. Stečajnog zakona ("Narodne novine" 71/15, u daljnjem tekstu SZ) objavljuje slijedeći</w:t>
      </w:r>
    </w:p>
    <w:p w:rsidRDefault="0020506B" w:rsidP="00920620" w:rsidR="0020506B">
      <w:pPr>
        <w:jc w:val="both"/>
      </w:pP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B41B30" w:rsidP="00B41B30" w:rsidR="00B41B30" w:rsidRPr="00B41B30">
      <w:pPr>
        <w:jc w:val="center"/>
        <w:rPr>
          <w:sz w:val="28"/>
          <w:szCs w:val="28"/>
          <w:lang w:val="hr-HR"/>
        </w:rPr>
      </w:pPr>
    </w:p>
    <w:p w:rsidRDefault="001E274D" w:rsidP="008C6ED6" w:rsidR="001E274D">
      <w:pPr>
        <w:jc w:val="both"/>
        <w:rPr>
          <w:lang w:val="hr-HR"/>
        </w:rPr>
      </w:pPr>
    </w:p>
    <w:p w:rsidRDefault="00247894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i</w:t>
      </w:r>
      <w:r>
        <w:rPr>
          <w:lang w:val="hr-HR"/>
        </w:rPr>
        <w:t>znos evidentiranog duga dužnika</w:t>
      </w:r>
      <w:r w:rsidR="00D542D3">
        <w:rPr>
          <w:lang w:val="hr-HR"/>
        </w:rPr>
        <w:t xml:space="preserve"> </w:t>
      </w:r>
      <w:r w:rsidR="00D542D3">
        <w:t>ALU-KO d.o.o.</w:t>
      </w:r>
      <w:r w:rsidR="001F29A5">
        <w:t xml:space="preserve"> Donja Dubrava, Zagrebačka 24</w:t>
      </w:r>
      <w:r w:rsidR="00D542D3">
        <w:t>, OIB: 32415470339 sa sjedištem u Zagrebačka 24, 40328 Donja Dubrava</w:t>
      </w:r>
      <w:r>
        <w:t>,</w:t>
      </w:r>
      <w:r w:rsidR="002E00D7">
        <w:t xml:space="preserve"> </w:t>
      </w:r>
      <w:r w:rsidR="00B82432">
        <w:t>iznosi</w:t>
      </w:r>
      <w:r w:rsidR="00D542D3">
        <w:t xml:space="preserve"> 80.631,67</w:t>
      </w:r>
      <w:r w:rsidR="0020506B">
        <w:t xml:space="preserve"> 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II/ Poziva se d</w:t>
      </w:r>
      <w:r w:rsidR="002E00D7">
        <w:t>irektor dužnika</w:t>
      </w:r>
      <w:r w:rsidR="00D542D3">
        <w:t xml:space="preserve"> Branimir Klarić</w:t>
      </w:r>
      <w:r w:rsidR="00247894">
        <w:t>,</w:t>
      </w:r>
      <w:r w:rsidR="00D542D3">
        <w:t xml:space="preserve"> iz Donje Dubrave, Zagrebačka 24, OIB: 343396124583</w:t>
      </w:r>
      <w:r w:rsidR="00B908CA">
        <w:t xml:space="preserve"> </w:t>
      </w:r>
      <w:r w:rsidR="00247894">
        <w:t xml:space="preserve"> </w:t>
      </w:r>
      <w:r>
        <w:t>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te</w:t>
      </w:r>
      <w:r w:rsidR="0022420B">
        <w:t xml:space="preserve"> predujme sredstva za namirenje</w:t>
      </w:r>
      <w:r w:rsidR="0090775E">
        <w:t xml:space="preserve"> troškova </w:t>
      </w:r>
      <w:r w:rsidR="00C17D2F">
        <w:t>stečajnog postupka u iznosu od 5</w:t>
      </w:r>
      <w:r w:rsidR="0090775E">
        <w:t>.000,00 kuna na žiro račun ovo</w:t>
      </w:r>
      <w:r w:rsidR="00CB04F5">
        <w:t>g</w:t>
      </w:r>
      <w:r w:rsidR="0090775E">
        <w:t xml:space="preserve"> suda HR4023900011300002754.</w:t>
      </w:r>
    </w:p>
    <w:p w:rsidRDefault="0020506B" w:rsidP="008C6ED6" w:rsidR="0020506B">
      <w:pPr>
        <w:jc w:val="both"/>
      </w:pPr>
    </w:p>
    <w:p w:rsidRDefault="0020506B" w:rsidP="008C6ED6" w:rsidR="009375B5">
      <w:pPr>
        <w:jc w:val="both"/>
      </w:pPr>
      <w:r>
        <w:tab/>
      </w:r>
    </w:p>
    <w:p w:rsidRDefault="0020506B" w:rsidP="0090775E" w:rsidR="0020506B">
      <w:pPr>
        <w:ind w:firstLine="720"/>
        <w:jc w:val="both"/>
      </w:pPr>
      <w:r>
        <w:lastRenderedPageBreak/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B82432">
        <w:rPr>
          <w:lang w:val="hr-HR"/>
        </w:rPr>
        <w:t>Dana 29. listopada</w:t>
      </w:r>
      <w:r>
        <w:rPr>
          <w:lang w:val="hr-HR"/>
        </w:rPr>
        <w:t xml:space="preserve"> 2015.</w:t>
      </w:r>
      <w:r w:rsidR="00D542D3">
        <w:rPr>
          <w:lang w:val="hr-HR"/>
        </w:rPr>
        <w:t xml:space="preserve"> </w:t>
      </w:r>
      <w:r>
        <w:rPr>
          <w:lang w:val="hr-HR"/>
        </w:rPr>
        <w:t>godine,  predlagatelj Financijska agencija, Podružnica Varaždin podnio je prijedlog  za otvaranje stečajnog postupka nad dužnikom</w:t>
      </w:r>
      <w:r w:rsidR="00D542D3" w:rsidRPr="00D542D3">
        <w:t xml:space="preserve"> </w:t>
      </w:r>
      <w:r w:rsidR="00D542D3">
        <w:t>ALU-KO d.o.o.</w:t>
      </w:r>
      <w:r w:rsidR="001F29A5">
        <w:t xml:space="preserve"> Donja Dubrava, Zagrebačka 24</w:t>
      </w:r>
      <w:r w:rsidR="00D542D3">
        <w:t>, OIB: 32415470339 sa sjedištem u Zagrebačka 24, 40328 Donja Dubrava</w:t>
      </w:r>
      <w:r>
        <w:t>, navodeći da du</w:t>
      </w:r>
      <w:r w:rsidR="00B82432">
        <w:t>žnik na dan 1</w:t>
      </w:r>
      <w:r>
        <w:t>. rujna 2015. u Očevidniku redoslijeda osnova za plaćanje ima evidentirane neizvršene osnove za plaća</w:t>
      </w:r>
      <w:r w:rsidR="002E00D7">
        <w:t>nj</w:t>
      </w:r>
      <w:r w:rsidR="00247894">
        <w:t>e u ukupnom iznosu</w:t>
      </w:r>
      <w:r w:rsidR="00D542D3">
        <w:t xml:space="preserve"> 80.631,67 </w:t>
      </w:r>
      <w:r w:rsidR="00B82432">
        <w:t xml:space="preserve"> </w:t>
      </w:r>
      <w:r>
        <w:t>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AD67CB">
        <w:rPr>
          <w:lang w:val="hr-HR"/>
        </w:rPr>
        <w:t>4</w:t>
      </w:r>
      <w:r w:rsidR="002E00D7">
        <w:rPr>
          <w:lang w:val="hr-HR"/>
        </w:rPr>
        <w:t>.</w:t>
      </w:r>
      <w:r w:rsidR="00AD67CB">
        <w:rPr>
          <w:lang w:val="hr-HR"/>
        </w:rPr>
        <w:t xml:space="preserve"> 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STEČAJNI SUDAC:</w:t>
      </w:r>
    </w:p>
    <w:p w:rsidRDefault="005B010B" w:rsidP="00AD67CB" w:rsidR="002242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Jasna Lekić</w:t>
      </w:r>
    </w:p>
    <w:p w:rsidRDefault="003E47E5" w:rsidP="0022420B" w:rsidR="003E47E5">
      <w:pPr>
        <w:ind w:firstLine="720" w:left="3600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1F29A5" w:rsidR="005B010B" w:rsidRPr="00F20BF1">
      <w:headerReference w:type="default" r:id="rId9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3284" w:rsidP="007F64E0" w:rsidR="00833284">
      <w:r>
        <w:separator/>
      </w:r>
    </w:p>
  </w:endnote>
  <w:endnote w:id="0" w:type="continuationSeparator">
    <w:p w:rsidRDefault="00833284" w:rsidP="007F64E0" w:rsidR="008332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3284" w:rsidP="007F64E0" w:rsidR="00833284">
      <w:r>
        <w:separator/>
      </w:r>
    </w:p>
  </w:footnote>
  <w:footnote w:id="0" w:type="continuationSeparator">
    <w:p w:rsidRDefault="00833284" w:rsidP="007F64E0" w:rsidR="008332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7E5" w:rsidP="003E47E5" w:rsidR="003E47E5">
    <w:pPr>
      <w:jc w:val="right"/>
      <w:outlineLvl w:val="0"/>
      <w:rPr>
        <w:lang w:val="hr-HR"/>
      </w:rPr>
    </w:pPr>
    <w:r w:rsidRPr="00F20BF1">
      <w:rPr>
        <w:lang w:val="hr-HR"/>
      </w:rPr>
      <w:t>Poslovni broj: 3 St-</w:t>
    </w:r>
    <w:r w:rsidR="00D542D3">
      <w:rPr>
        <w:lang w:val="hr-HR"/>
      </w:rPr>
      <w:t>321</w:t>
    </w:r>
    <w:r w:rsidRPr="00F20BF1">
      <w:rPr>
        <w:lang w:val="hr-HR"/>
      </w:rPr>
      <w:t>/1</w:t>
    </w:r>
    <w:r>
      <w:rPr>
        <w:lang w:val="hr-HR"/>
      </w:rPr>
      <w:t>5</w:t>
    </w:r>
    <w:r w:rsidRPr="00F20BF1">
      <w:rPr>
        <w:lang w:val="hr-HR"/>
      </w:rPr>
      <w:t>-</w:t>
    </w:r>
    <w:r w:rsidR="006B1282">
      <w:rPr>
        <w:lang w:val="hr-HR"/>
      </w:rPr>
      <w:t>4</w:t>
    </w:r>
  </w:p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A1EF7" w:rsidRPr="001A1EF7">
      <w:rPr>
        <w:noProof/>
        <w:lang w:val="hr-HR"/>
      </w:rPr>
      <w:t>2</w:t>
    </w:r>
    <w:r>
      <w:fldChar w:fldCharType="end"/>
    </w:r>
  </w:p>
  <w:p w:rsidRDefault="00A50B3C" w:rsidP="007F64E0" w:rsidR="00A50B3C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55BC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A1EF7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29A5"/>
    <w:rsid w:val="001F3DEA"/>
    <w:rsid w:val="001F7BE8"/>
    <w:rsid w:val="0020506B"/>
    <w:rsid w:val="00223DD2"/>
    <w:rsid w:val="0022420B"/>
    <w:rsid w:val="00246453"/>
    <w:rsid w:val="00246BE0"/>
    <w:rsid w:val="00247894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E40D1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3284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A06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C7898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67EA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67CB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60F6A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2432"/>
    <w:rsid w:val="00B8412B"/>
    <w:rsid w:val="00B87361"/>
    <w:rsid w:val="00B908CA"/>
    <w:rsid w:val="00B926F2"/>
    <w:rsid w:val="00B93951"/>
    <w:rsid w:val="00B93E9D"/>
    <w:rsid w:val="00B94314"/>
    <w:rsid w:val="00B94BA6"/>
    <w:rsid w:val="00B95288"/>
    <w:rsid w:val="00BA1F43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7D2F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04F5"/>
    <w:rsid w:val="00CB77FB"/>
    <w:rsid w:val="00CD4F45"/>
    <w:rsid w:val="00CD6518"/>
    <w:rsid w:val="00CE1C52"/>
    <w:rsid w:val="00CE2C44"/>
    <w:rsid w:val="00CE4A11"/>
    <w:rsid w:val="00CF5E9E"/>
    <w:rsid w:val="00D00FCD"/>
    <w:rsid w:val="00D07ECC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2D3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4EA8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A1E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1E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1E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1E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1E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A1E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1E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1E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1E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1E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2015.</izvorni_sadrzaj>
    <derivirana_varijabla naziv="DomainObject.DatumDonosenjaOdluke_1">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321</izvorni_sadrzaj>
    <derivirana_varijabla naziv="DomainObject.Predmet.Broj_1">321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St-321/2015</izvorni_sadrzaj>
    <derivirana_varijabla naziv="DomainObject.Predmet.OznakaBroj_1">St-321/2015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ALU-KO društvo s ograničenom odgovornošću za montažu aluminijske bravarije, Donja Dubrava</izvorni_sadrzaj>
    <derivirana_varijabla naziv="DomainObject.Predmet.ProtustrankaFormated_1">  ALU-KO društvo s ograničenom odgovornošću za montažu aluminijske bravarije, Donja Dubrava</derivirana_varijabla>
  </DomainObject.Predmet.ProtustrankaFormated>
  <DomainObject.Predmet.ProtustrankaFormatedOIB>
    <izvorni_sadrzaj>  ALU-KO društvo s ograničenom odgovornošću za montažu aluminijske bravarije, Donja Dubrava, OIB 32415470339</izvorni_sadrzaj>
    <derivirana_varijabla naziv="DomainObject.Predmet.ProtustrankaFormatedOIB_1">  ALU-KO društvo s ograničenom odgovornošću za montažu aluminijske bravarije, Donja Dubrava, OIB 32415470339</derivirana_varijabla>
  </DomainObject.Predmet.ProtustrankaFormatedOIB>
  <DomainObject.Predmet.ProtustrankaFormatedWithAdress>
    <izvorni_sadrzaj> ALU-KO društvo s ograničenom odgovornošću za montažu aluminijske bravarije, Donja Dubrava, Zagrebačka 24, 40320 Donja Dubrava</izvorni_sadrzaj>
    <derivirana_varijabla naziv="DomainObject.Predmet.ProtustrankaFormatedWithAdress_1"> ALU-KO društvo s ograničenom odgovornošću za montažu aluminijske bravarije, Donja Dubrava, Zagrebačka 24, 40320 Donja Dubrava</derivirana_varijabla>
  </DomainObject.Predmet.ProtustrankaFormatedWithAdress>
  <DomainObject.Predmet.ProtustrankaFormatedWithAdressOIB>
    <izvorni_sadrzaj> ALU-KO društvo s ograničenom odgovornošću za montažu aluminijske bravarije, Donja Dubrava, OIB 32415470339, Zagrebačka 24, 40320 Donja Dubrava</izvorni_sadrzaj>
    <derivirana_varijabla naziv="DomainObject.Predmet.ProtustrankaFormatedWithAdressOIB_1"> ALU-KO društvo s ograničenom odgovornošću za montažu aluminijske bravarije, Donja Dubrava, OIB 32415470339, Zagrebačka 24, 40320 Donja Dubrava</derivirana_varijabla>
  </DomainObject.Predmet.ProtustrankaFormatedWithAdressOIB>
  <DomainObject.Predmet.ProtustrankaWithAdress>
    <izvorni_sadrzaj>ALU-KO društvo s ograničenom odgovornošću za montažu aluminijske bravarije, Donja Dubrava Zagrebačka 24, 40320 Donja Dubrava</izvorni_sadrzaj>
    <derivirana_varijabla naziv="DomainObject.Predmet.ProtustrankaWithAdress_1">ALU-KO društvo s ograničenom odgovornošću za montažu aluminijske bravarije, Donja Dubrava Zagrebačka 24, 40320 Donja Dubrava</derivirana_varijabla>
  </DomainObject.Predmet.ProtustrankaWithAdress>
  <DomainObject.Predmet.ProtustrankaWithAdressOIB>
    <izvorni_sadrzaj>ALU-KO društvo s ograničenom odgovornošću za montažu aluminijske bravarije, Donja Dubrava, OIB 32415470339, Zagrebačka 24, 40320 Donja Dubrava</izvorni_sadrzaj>
    <derivirana_varijabla naziv="DomainObject.Predmet.ProtustrankaWithAdressOIB_1">ALU-KO društvo s ograničenom odgovornošću za montažu aluminijske bravarije, Donja Dubrava, OIB 32415470339, Zagrebačka 24, 40320 Donja Dubrava</derivirana_varijabla>
  </DomainObject.Predmet.ProtustrankaWithAdressOIB>
  <DomainObject.Predmet.ProtustrankaNazivFormated>
    <izvorni_sadrzaj>ALU-KO društvo s ograničenom odgovornošću za montažu aluminijske bravarije, Donja Dubrava</izvorni_sadrzaj>
    <derivirana_varijabla naziv="DomainObject.Predmet.ProtustrankaNazivFormated_1">ALU-KO društvo s ograničenom odgovornošću za montažu aluminijske bravarije, Donja Dubrava</derivirana_varijabla>
  </DomainObject.Predmet.ProtustrankaNazivFormated>
  <DomainObject.Predmet.ProtustrankaNazivFormatedOIB>
    <izvorni_sadrzaj>ALU-KO društvo s ograničenom odgovornošću za montažu aluminijske bravarije, Donja Dubrava, OIB 32415470339</izvorni_sadrzaj>
    <derivirana_varijabla naziv="DomainObject.Predmet.ProtustrankaNazivFormatedOIB_1">ALU-KO društvo s ograničenom odgovornošću za montažu aluminijske bravarije, Donja Dubrava, OIB 32415470339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Sudnica 226</izvorni_sadrzaj>
    <derivirana_varijabla naziv="DomainObject.Predmet.Referada.Prostorija.Oznaka_1">Sudnica 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80631.67</izvorni_sadrzaj>
    <derivirana_varijabla naziv="DomainObject.Predmet.TrenutnaVrijednost_1">80631.67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ALU-KO društvo s ograničenom odgovornošću za montažu aluminijske bravarije, Donja Dubrava</item>
    </izvorni_sadrzaj>
    <derivirana_varijabla naziv="DomainObject.Predmet.ProtuStrankaListFormated_1">
      <item>ALU-KO društvo s ograničenom odgovornošću za montažu aluminijske bravarije, Donja Dubrava</item>
    </derivirana_varijabla>
  </DomainObject.Predmet.ProtuStrankaListFormated>
  <DomainObject.Predmet.ProtuStrankaListFormatedOIB>
    <izvorni_sadrzaj>
      <item>ALU-KO društvo s ograničenom odgovornošću za montažu aluminijske bravarije, Donja Dubrava, OIB 32415470339</item>
    </izvorni_sadrzaj>
    <derivirana_varijabla naziv="DomainObject.Predmet.ProtuStrankaListFormatedOIB_1">
      <item>ALU-KO društvo s ograničenom odgovornošću za montažu aluminijske bravarije, Donja Dubrava, OIB 32415470339</item>
    </derivirana_varijabla>
  </DomainObject.Predmet.ProtuStrankaListFormatedOIB>
  <DomainObject.Predmet.ProtuStrankaListFormatedWithAdress>
    <izvorni_sadrzaj>
      <item>ALU-KO društvo s ograničenom odgovornošću za montažu aluminijske bravarije, Donja Dubrava, Zagrebačka 24, 40320 Donja Dubrava</item>
    </izvorni_sadrzaj>
    <derivirana_varijabla naziv="DomainObject.Predmet.ProtuStrankaListFormatedWithAdress_1">
      <item>ALU-KO društvo s ograničenom odgovornošću za montažu aluminijske bravarije, Donja Dubrava, Zagrebačka 24, 40320 Donja Dubrava</item>
    </derivirana_varijabla>
  </DomainObject.Predmet.ProtuStrankaListFormatedWithAdress>
  <DomainObject.Predmet.ProtuStrankaListFormatedWithAdressOIB>
    <izvorni_sadrzaj>
      <item>ALU-KO društvo s ograničenom odgovornošću za montažu aluminijske bravarije, Donja Dubrava, OIB 32415470339, Zagrebačka 24, 40320 Donja Dubrava</item>
    </izvorni_sadrzaj>
    <derivirana_varijabla naziv="DomainObject.Predmet.ProtuStrankaListFormatedWithAdressOIB_1">
      <item>ALU-KO društvo s ograničenom odgovornošću za montažu aluminijske bravarije, Donja Dubrava, OIB 32415470339, Zagrebačka 24, 40320 Donja Dubrava</item>
    </derivirana_varijabla>
  </DomainObject.Predmet.ProtuStrankaListFormatedWithAdressOIB>
  <DomainObject.Predmet.ProtuStrankaListNazivFormated>
    <izvorni_sadrzaj>
      <item>ALU-KO društvo s ograničenom odgovornošću za montažu aluminijske bravarije, Donja Dubrava</item>
    </izvorni_sadrzaj>
    <derivirana_varijabla naziv="DomainObject.Predmet.ProtuStrankaListNazivFormated_1">
      <item>ALU-KO društvo s ograničenom odgovornošću za montažu aluminijske bravarije, Donja Dubrava</item>
    </derivirana_varijabla>
  </DomainObject.Predmet.ProtuStrankaListNazivFormated>
  <DomainObject.Predmet.ProtuStrankaListNazivFormatedOIB>
    <izvorni_sadrzaj>
      <item>ALU-KO društvo s ograničenom odgovornošću za montažu aluminijske bravarije, Donja Dubrava, OIB 32415470339</item>
    </izvorni_sadrzaj>
    <derivirana_varijabla naziv="DomainObject.Predmet.ProtuStrankaListNazivFormatedOIB_1">
      <item>ALU-KO društvo s ograničenom odgovornošću za montažu aluminijske bravarije, Donja Dubrava, OIB 32415470339</item>
    </derivirana_varijabla>
  </DomainObject.Predmet.ProtuStrankaListNazivFormatedOIB>
  <DomainObject.Predmet.OstaliListFormated>
    <izvorni_sadrzaj>
      <item>Sudski registar, Trgovački sud u Varaždinu</item>
      <item>E-oglasna ploča ovog suda</item>
    </izvorni_sadrzaj>
    <derivirana_varijabla naziv="DomainObject.Predmet.OstaliListFormated_1">
      <item>Sudski registar, Trgovački sud u Varaždinu</item>
      <item>E-oglasna ploča ovog suda</item>
    </derivirana_varijabla>
  </DomainObject.Predmet.OstaliListFormated>
  <DomainObject.Predmet.OstaliListFormatedOIB>
    <izvorni_sadrzaj>
      <item>Sudski registar, Trgovački sud u Varaždinu</item>
      <item>E-oglasna ploča ovog suda</item>
    </izvorni_sadrzaj>
    <derivirana_varijabla naziv="DomainObject.Predmet.OstaliListFormatedOIB_1">
      <item>Sudski registar, Trgovački sud u Varaždinu</item>
      <item>E-oglasna ploča ovog suda</item>
    </derivirana_varijabla>
  </DomainObject.Predmet.OstaliListFormatedOIB>
  <DomainObject.Predmet.OstaliListFormatedWithAdress>
    <izvorni_sadrzaj>
      <item>Sudski registar, Trgovački sud u Varaždinu</item>
      <item>E-oglasna ploča ovog suda</item>
    </izvorni_sadrzaj>
    <derivirana_varijabla naziv="DomainObject.Predmet.OstaliListFormatedWithAdress_1">
      <item>Sudski registar, Trgovački sud u Varaždinu</item>
      <item>E-oglasna ploča ovog suda</item>
    </derivirana_varijabla>
  </DomainObject.Predmet.OstaliListFormatedWithAdress>
  <DomainObject.Predmet.OstaliListFormatedWithAdressOIB>
    <izvorni_sadrzaj>
      <item>Sudski registar, Trgovački sud u Varaždinu</item>
      <item>E-oglasna ploča ovog suda</item>
    </izvorni_sadrzaj>
    <derivirana_varijabla naziv="DomainObject.Predmet.OstaliListFormatedWithAdressOIB_1">
      <item>Sudski registar, Trgovački sud u Varaždinu</item>
      <item>E-oglasna ploča ovog suda</item>
    </derivirana_varijabla>
  </DomainObject.Predmet.OstaliListFormatedWithAdressOIB>
  <DomainObject.Predmet.OstaliListNazivFormated>
    <izvorni_sadrzaj>
      <item>Sudski registar, Trgovački sud u Varaždinu</item>
      <item>E-oglasna ploča ovog suda</item>
    </izvorni_sadrzaj>
    <derivirana_varijabla naziv="DomainObject.Predmet.OstaliListNazivFormated_1">
      <item>Sudski registar, Trgovački sud u Varaždinu</item>
      <item>E-oglasna ploča ovog suda</item>
    </derivirana_varijabla>
  </DomainObject.Predmet.OstaliListNazivFormated>
  <DomainObject.Predmet.OstaliListNazivFormatedOIB>
    <izvorni_sadrzaj>
      <item>Sudski registar, Trgovački sud u Varaždinu</item>
      <item>E-oglasna ploča ovog suda</item>
    </izvorni_sadrzaj>
    <derivirana_varijabla naziv="DomainObject.Predmet.OstaliListNazivFormatedOIB_1">
      <item>Sudski registar, Trgovački sud u Varaždinu</item>
      <item>E-oglasna ploča ovog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2015.</izvorni_sadrzaj>
    <derivirana_varijabla naziv="DomainObject.Datum_1">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ALU-KO društvo s ograničenom odgovornošću za montažu aluminijske bravarije, Donja Dubrava</izvorni_sadrzaj>
    <derivirana_varijabla naziv="DomainObject.Predmet.ProtustrankaIDrugi_1">ALU-KO društvo s ograničenom odgovornošću za montažu aluminijske bravarije, Donja Dubrava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ALU-KO društvo s ograničenom odgovornošću za montažu aluminijske bravarije, Donja Dubrava, OIB 32415470339, Zagrebačka 24, 40320 Donja Dubrava</izvorni_sadrzaj>
    <derivirana_varijabla naziv="DomainObject.Predmet.ProtustrankaIDrugiAdressOIB_1">ALU-KO društvo s ograničenom odgovornošću za montažu aluminijske bravarije, Donja Dubrava, OIB 32415470339, Zagrebačka 24, 40320 Donja Dubrava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ALU-KO društvo s ograničenom odgovornošću za montažu aluminijske bravarije, Donja Dubrava</item>
      <item>Sudski registar, Trgovački sud u Varaždinu</item>
      <item>E-oglasna ploča ovog suda</item>
    </izvorni_sadrzaj>
    <derivirana_varijabla naziv="DomainObject.Predmet.SudioniciListNaziv_1">
      <item>Financijska agencija, Regionalni centar Zagreb, Podružnica Varaždin</item>
      <item>ALU-KO društvo s ograničenom odgovornošću za montažu aluminijske bravarije, Donja Dubrava</item>
      <item>Sudski registar, Trgovački sud u Varaždinu</item>
      <item>E-oglasna ploča ovog suda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ALU-KO društvo s ograničenom odgovornošću za montažu aluminijske bravarije, Donja Dubrava, OIB 32415470339, Zagrebačka 24,40320 Donja Dubrava</item>
      <item>Sudski registar, Trgovački sud u Varaždinu</item>
      <item>E-oglasna ploča ovog suda</item>
    </izvorni_sadrzaj>
    <derivirana_varijabla naziv="DomainObject.Predmet.SudioniciListAdressOIB_1">
      <item>Financijska agencija, Regionalni centar Zagreb, Podružnica Varaždin, A. Cesarca 2,42000 Varaždin</item>
      <item>ALU-KO društvo s ograničenom odgovornošću za montažu aluminijske bravarije, Donja Dubrava, OIB 32415470339, Zagrebačka 24,40320 Donja Dubrava</item>
      <item>Sudski registar, Trgovački sud u Varaždinu</item>
      <item>E-oglasna ploča ovog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32415470339</item>
      <item>, OIB null</item>
      <item>, OIB null</item>
    </izvorni_sadrzaj>
    <derivirana_varijabla naziv="DomainObject.Predmet.SudioniciListNazivOIB_1">
      <item>, OIB null</item>
      <item>, OIB 32415470339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476</properties:Words>
  <properties:Characters>2563</properties:Characters>
  <properties:Lines>72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2015-11-04T14:06:00Z</dcterms:created>
  <dc:creator>user</dc:creator>
  <cp:lastModifiedBy>Maja Marčec</cp:lastModifiedBy>
  <cp:lastPrinted>2015-11-04T14:05:00Z</cp:lastPrinted>
  <dcterms:modified xmlns:xsi="http://www.w3.org/2001/XMLSchema-instance" xsi:type="dcterms:W3CDTF">2015-11-04T14:08:00Z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