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9757" w14:paraId="3299757" w:rsidRDefault="00011F2C" w:rsidP="008615FD" w:rsidR="00011F2C" w:rsidRPr="000D3F43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D3F43">
      <w:r w:rsidRPr="000D3F43">
        <w:rPr>
          <w:rStyle w:val="Naglaeno"/>
        </w:rPr>
        <w:t xml:space="preserve">             </w:t>
      </w:r>
      <w:r w:rsidR="00574060" w:rsidRPr="000D3F4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D3F43"/>
    <w:p w:rsidRDefault="008615FD" w:rsidP="008615FD" w:rsidR="008615FD" w:rsidRPr="000D3F43">
      <w:pPr>
        <w:ind w:hanging="720" w:left="360"/>
        <w:rPr>
          <w:b/>
        </w:rPr>
      </w:pPr>
      <w:r w:rsidRPr="000D3F43">
        <w:rPr>
          <w:b/>
        </w:rPr>
        <w:t xml:space="preserve">     </w:t>
      </w:r>
      <w:r w:rsidR="00A8162D" w:rsidRPr="000D3F43">
        <w:rPr>
          <w:b/>
        </w:rPr>
        <w:t xml:space="preserve">   </w:t>
      </w:r>
      <w:r w:rsidRPr="000D3F43">
        <w:rPr>
          <w:b/>
        </w:rPr>
        <w:t>REPUBLIKA HRVATSKA</w:t>
      </w:r>
    </w:p>
    <w:p w:rsidRDefault="008615FD" w:rsidP="00D61455" w:rsidR="00614EE3" w:rsidRPr="000D3F43">
      <w:pPr>
        <w:ind w:hanging="720" w:left="360"/>
      </w:pPr>
      <w:r w:rsidRPr="000D3F43">
        <w:t xml:space="preserve">     TRGOVAČKI SUD U OSIJEKU</w:t>
      </w:r>
    </w:p>
    <w:p w:rsidRDefault="00D27785" w:rsidP="008615FD" w:rsidR="00D27785" w:rsidRPr="000D3F43"/>
    <w:p w:rsidRDefault="00CD71A8" w:rsidP="00CD71A8" w:rsidR="00CD71A8" w:rsidRPr="000D3F43">
      <w:pPr>
        <w:jc w:val="center"/>
        <w:rPr>
          <w:bCs/>
        </w:rPr>
      </w:pPr>
      <w:r w:rsidRPr="000D3F43">
        <w:rPr>
          <w:bCs/>
        </w:rPr>
        <w:t>R E P U B L I K A    H R V A T S K A</w:t>
      </w:r>
    </w:p>
    <w:p w:rsidRDefault="00CD71A8" w:rsidP="00CD71A8" w:rsidR="00CD71A8" w:rsidRPr="000D3F43">
      <w:pPr>
        <w:jc w:val="center"/>
        <w:rPr>
          <w:bCs/>
        </w:rPr>
      </w:pPr>
      <w:r w:rsidRPr="000D3F43">
        <w:rPr>
          <w:bCs/>
        </w:rPr>
        <w:t>R J E Š E N J E</w:t>
      </w:r>
    </w:p>
    <w:p w:rsidRDefault="00CD71A8" w:rsidP="00CD71A8" w:rsidR="00CD71A8" w:rsidRPr="000D3F43">
      <w:pPr>
        <w:jc w:val="both"/>
      </w:pPr>
    </w:p>
    <w:p w:rsidRDefault="00CD71A8" w:rsidP="00CD71A8" w:rsidR="00CD71A8" w:rsidRPr="000D3F43">
      <w:pPr>
        <w:jc w:val="both"/>
      </w:pPr>
    </w:p>
    <w:p w:rsidRDefault="00D06A37" w:rsidP="000B517A" w:rsidR="00CD71A8" w:rsidRPr="000D3F43">
      <w:pPr>
        <w:ind w:firstLine="708"/>
        <w:jc w:val="both"/>
        <w:rPr>
          <w:color w:val="000000"/>
        </w:rPr>
      </w:pPr>
      <w:r w:rsidRPr="000D3F43">
        <w:rPr>
          <w:color w:val="000000"/>
        </w:rPr>
        <w:t xml:space="preserve">Trgovački sud u Osijeku, </w:t>
      </w:r>
      <w:r w:rsidRPr="000D3F43">
        <w:t>po stečajnom sucu mr. sc. Borisu Vukoviću</w:t>
      </w:r>
      <w:r w:rsidRPr="000D3F43">
        <w:rPr>
          <w:color w:val="000000"/>
        </w:rPr>
        <w:t xml:space="preserve">, </w:t>
      </w:r>
      <w:r w:rsidRPr="000D3F43">
        <w:t xml:space="preserve">povodom prijedloga FINANCIJSKE AGENCIJE Regionalni centar Osijek, Podružnica Osijek, L. </w:t>
      </w:r>
      <w:proofErr w:type="spellStart"/>
      <w:r w:rsidRPr="000D3F43">
        <w:t>Jagera</w:t>
      </w:r>
      <w:proofErr w:type="spellEnd"/>
      <w:r w:rsidRPr="000D3F43">
        <w:t xml:space="preserve"> 3, OIB: 85821130368 za otvaranje stečajnog postupka nad dužnikom LUNIRO jednostavno društvo s ograničenom odgovornošću za trgovinu i usluge, Našice, Ivana Gorana Kovačića 15, MBS: 030143220, OIB: 00487234931, </w:t>
      </w:r>
      <w:r w:rsidR="00445871" w:rsidRPr="000D3F43">
        <w:t xml:space="preserve"> </w:t>
      </w:r>
      <w:r w:rsidR="00CD71A8" w:rsidRPr="000D3F43">
        <w:rPr>
          <w:color w:val="000000"/>
        </w:rPr>
        <w:t xml:space="preserve">dana </w:t>
      </w:r>
      <w:r w:rsidRPr="000D3F43">
        <w:rPr>
          <w:color w:val="000000"/>
        </w:rPr>
        <w:t>25</w:t>
      </w:r>
      <w:r w:rsidR="000B517A" w:rsidRPr="000D3F43">
        <w:rPr>
          <w:color w:val="000000"/>
        </w:rPr>
        <w:t xml:space="preserve">. </w:t>
      </w:r>
      <w:r w:rsidRPr="000D3F43">
        <w:rPr>
          <w:color w:val="000000"/>
        </w:rPr>
        <w:t>kolovoza</w:t>
      </w:r>
      <w:r w:rsidR="00CD71A8" w:rsidRPr="000D3F43">
        <w:rPr>
          <w:color w:val="000000"/>
        </w:rPr>
        <w:t xml:space="preserve"> 2017. godine </w:t>
      </w:r>
    </w:p>
    <w:p w:rsidRDefault="00833521" w:rsidP="000B517A" w:rsidR="00833521" w:rsidRPr="000D3F43">
      <w:pPr>
        <w:ind w:firstLine="708"/>
        <w:jc w:val="both"/>
      </w:pPr>
    </w:p>
    <w:p w:rsidRDefault="00CD71A8" w:rsidP="00CD71A8" w:rsidR="00CD71A8" w:rsidRPr="000D3F43">
      <w:pPr>
        <w:autoSpaceDE w:val="false"/>
        <w:autoSpaceDN w:val="false"/>
        <w:adjustRightInd w:val="false"/>
        <w:jc w:val="both"/>
      </w:pPr>
    </w:p>
    <w:p w:rsidRDefault="00CD71A8" w:rsidP="00CD71A8" w:rsidR="00CD71A8" w:rsidRPr="000D3F43">
      <w:pPr>
        <w:jc w:val="center"/>
        <w:rPr>
          <w:bCs/>
        </w:rPr>
      </w:pPr>
      <w:r w:rsidRPr="000D3F43">
        <w:rPr>
          <w:bCs/>
        </w:rPr>
        <w:t>r i j e š i o  j e</w:t>
      </w:r>
    </w:p>
    <w:p w:rsidRDefault="0079248D" w:rsidP="00CD71A8" w:rsidR="0079248D" w:rsidRPr="000D3F43">
      <w:pPr>
        <w:jc w:val="center"/>
        <w:rPr>
          <w:bCs/>
        </w:rPr>
      </w:pPr>
    </w:p>
    <w:p w:rsidRDefault="0079248D" w:rsidP="00CD71A8" w:rsidR="0079248D" w:rsidRPr="000D3F43">
      <w:pPr>
        <w:jc w:val="center"/>
        <w:rPr>
          <w:bCs/>
        </w:rPr>
      </w:pPr>
    </w:p>
    <w:p w:rsidRDefault="00FA0CE7" w:rsidP="00FA0CE7" w:rsidR="00FA0CE7" w:rsidRPr="000D3F43">
      <w:pPr>
        <w:numPr>
          <w:ilvl w:val="0"/>
          <w:numId w:val="13"/>
        </w:numPr>
        <w:jc w:val="both"/>
      </w:pPr>
      <w:r w:rsidRPr="000D3F43">
        <w:t xml:space="preserve">Privremenoj stečajnoj upraviteljici </w:t>
      </w:r>
      <w:r w:rsidR="003C6708" w:rsidRPr="000D3F43">
        <w:t xml:space="preserve">Nadi Gagro sa sjedištem i poslovnom adresom u Vinkovcima, Glagoljaška 52 i adresom prebivališta u Vinkovcima, Josipa Juraja Strossmayera 3, OIB: 04212100945 </w:t>
      </w:r>
      <w:r w:rsidRPr="000D3F43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FA0CE7" w:rsidP="00FA0CE7" w:rsidR="00FA0CE7" w:rsidRPr="000D3F43">
      <w:pPr>
        <w:ind w:left="360"/>
        <w:jc w:val="both"/>
      </w:pPr>
    </w:p>
    <w:p w:rsidRDefault="00FA0CE7" w:rsidP="00FA0CE7" w:rsidR="00FA0CE7" w:rsidRPr="000D3F43">
      <w:pPr>
        <w:numPr>
          <w:ilvl w:val="0"/>
          <w:numId w:val="13"/>
        </w:numPr>
        <w:jc w:val="both"/>
        <w:rPr>
          <w:lang w:eastAsia="x-none" w:val="x-none"/>
        </w:rPr>
      </w:pPr>
      <w:r w:rsidRPr="000D3F43">
        <w:rPr>
          <w:lang w:eastAsia="x-none" w:val="x-none"/>
        </w:rPr>
        <w:t xml:space="preserve">Nalaže se računovodstvu ovoga suda da </w:t>
      </w:r>
      <w:r w:rsidRPr="000D3F43">
        <w:t>sa kartice predmeta broj St-28</w:t>
      </w:r>
      <w:r w:rsidR="003C6708" w:rsidRPr="000D3F43">
        <w:t>62</w:t>
      </w:r>
      <w:r w:rsidRPr="000D3F43">
        <w:t xml:space="preserve">/16(7) </w:t>
      </w:r>
      <w:r w:rsidRPr="000D3F43">
        <w:rPr>
          <w:lang w:eastAsia="x-none" w:val="x-none"/>
        </w:rPr>
        <w:t>izvrši isplatu privremeno</w:t>
      </w:r>
      <w:r w:rsidRPr="000D3F43">
        <w:rPr>
          <w:lang w:eastAsia="x-none"/>
        </w:rPr>
        <w:t>j</w:t>
      </w:r>
      <w:r w:rsidRPr="000D3F43">
        <w:rPr>
          <w:lang w:eastAsia="x-none" w:val="x-none"/>
        </w:rPr>
        <w:t xml:space="preserve"> stečajno</w:t>
      </w:r>
      <w:r w:rsidRPr="000D3F43">
        <w:rPr>
          <w:lang w:eastAsia="x-none"/>
        </w:rPr>
        <w:t>j</w:t>
      </w:r>
      <w:r w:rsidRPr="000D3F43">
        <w:rPr>
          <w:lang w:eastAsia="x-none" w:val="x-none"/>
        </w:rPr>
        <w:t xml:space="preserve"> upravitelj</w:t>
      </w:r>
      <w:r w:rsidRPr="000D3F43">
        <w:rPr>
          <w:lang w:eastAsia="x-none"/>
        </w:rPr>
        <w:t>ici</w:t>
      </w:r>
      <w:r w:rsidRPr="000D3F43">
        <w:rPr>
          <w:lang w:eastAsia="x-none" w:val="x-none"/>
        </w:rPr>
        <w:t xml:space="preserve"> na nje</w:t>
      </w:r>
      <w:r w:rsidRPr="000D3F43">
        <w:rPr>
          <w:lang w:eastAsia="x-none"/>
        </w:rPr>
        <w:t>n</w:t>
      </w:r>
      <w:r w:rsidRPr="000D3F43">
        <w:rPr>
          <w:lang w:eastAsia="x-none" w:val="x-none"/>
        </w:rPr>
        <w:t xml:space="preserve"> žiro-račun broj </w:t>
      </w:r>
      <w:r w:rsidR="003C6708" w:rsidRPr="000D3F43">
        <w:rPr>
          <w:lang w:eastAsia="x-none"/>
        </w:rPr>
        <w:t>HR27 2340009-3100092583</w:t>
      </w:r>
      <w:r w:rsidRPr="000D3F43">
        <w:rPr>
          <w:lang w:eastAsia="x-none"/>
        </w:rPr>
        <w:t xml:space="preserve"> </w:t>
      </w:r>
      <w:r w:rsidRPr="000D3F43">
        <w:rPr>
          <w:lang w:eastAsia="x-none" w:val="x-none"/>
        </w:rPr>
        <w:t>a pripadajuće poreze i doprinose na odgovarajuće žiro-račune.</w:t>
      </w:r>
    </w:p>
    <w:p w:rsidRDefault="003C6708" w:rsidP="003C6708" w:rsidR="003C6708" w:rsidRPr="000D3F43">
      <w:pPr>
        <w:pStyle w:val="Odlomakpopisa"/>
        <w:rPr>
          <w:lang w:eastAsia="x-none" w:val="x-none"/>
        </w:rPr>
      </w:pPr>
    </w:p>
    <w:p w:rsidRDefault="003C6708" w:rsidP="003C6708" w:rsidR="003C6708" w:rsidRPr="000D3F43">
      <w:pPr>
        <w:numPr>
          <w:ilvl w:val="0"/>
          <w:numId w:val="13"/>
        </w:numPr>
        <w:jc w:val="both"/>
      </w:pPr>
      <w:r w:rsidRPr="000D3F43">
        <w:t xml:space="preserve">Privremenoj stečajnoj upraviteljici Nadi Gagro sa sjedištem i poslovnom adresom u Vinkovcima, Glagoljaška 52 i adresom prebivališta u Vinkovcima, Josipa Juraja Strossmayera 3, OIB: 04212100945 određuje se naknada troškova učinjenih u prethodnom postupku u iznosu od 250,00 kn neto. </w:t>
      </w:r>
    </w:p>
    <w:p w:rsidRDefault="00FA0CE7" w:rsidP="00FA0CE7" w:rsidR="00FA0CE7" w:rsidRPr="000D3F43">
      <w:pPr>
        <w:ind w:left="708"/>
      </w:pPr>
    </w:p>
    <w:p w:rsidRDefault="00FA0CE7" w:rsidP="00FA0CE7" w:rsidR="00FA0CE7" w:rsidRPr="000D3F43">
      <w:pPr>
        <w:numPr>
          <w:ilvl w:val="0"/>
          <w:numId w:val="13"/>
        </w:numPr>
      </w:pPr>
      <w:r w:rsidRPr="000D3F43">
        <w:t>Ovo rješenje objaviti će se na mrežnoj stranici e-Oglasna ploča sudova.</w:t>
      </w:r>
    </w:p>
    <w:p w:rsidRDefault="00FA0CE7" w:rsidP="00FA0CE7" w:rsidR="00FA0CE7" w:rsidRPr="000D3F43">
      <w:pPr>
        <w:ind w:left="1065"/>
        <w:jc w:val="both"/>
        <w:rPr>
          <w:lang w:eastAsia="x-none" w:val="x-none"/>
        </w:rPr>
      </w:pPr>
    </w:p>
    <w:p w:rsidRDefault="00FA0CE7" w:rsidP="00FA0CE7" w:rsidR="00FA0CE7" w:rsidRPr="000D3F43">
      <w:pPr>
        <w:ind w:firstLine="1418"/>
        <w:jc w:val="both"/>
      </w:pPr>
    </w:p>
    <w:p w:rsidRDefault="00FA0CE7" w:rsidP="00FA0CE7" w:rsidR="00FA0CE7" w:rsidRPr="000D3F43">
      <w:pPr>
        <w:jc w:val="center"/>
        <w:rPr>
          <w:bCs/>
        </w:rPr>
      </w:pPr>
      <w:r w:rsidRPr="000D3F43">
        <w:rPr>
          <w:bCs/>
        </w:rPr>
        <w:t>Obrazloženje</w:t>
      </w:r>
    </w:p>
    <w:p w:rsidRDefault="00FA0CE7" w:rsidP="00FA0CE7" w:rsidR="00FA0CE7" w:rsidRPr="000D3F43">
      <w:pPr>
        <w:jc w:val="center"/>
        <w:rPr>
          <w:bCs/>
        </w:rPr>
      </w:pPr>
    </w:p>
    <w:p w:rsidRDefault="00FA0CE7" w:rsidP="00FA0CE7" w:rsidR="00FA0CE7" w:rsidRPr="000D3F43">
      <w:pPr>
        <w:jc w:val="center"/>
        <w:rPr>
          <w:bCs/>
        </w:rPr>
      </w:pPr>
    </w:p>
    <w:p w:rsidRDefault="00FA0CE7" w:rsidP="00FA0CE7" w:rsidR="00FA0CE7" w:rsidRPr="000D3F43">
      <w:pPr>
        <w:pStyle w:val="Tijeloteksta"/>
        <w:rPr>
          <w:sz w:val="24"/>
        </w:rPr>
      </w:pPr>
      <w:r w:rsidRPr="000D3F43">
        <w:rPr>
          <w:bCs/>
          <w:sz w:val="24"/>
        </w:rPr>
        <w:tab/>
      </w:r>
      <w:r w:rsidRPr="000D3F43">
        <w:rPr>
          <w:sz w:val="24"/>
        </w:rPr>
        <w:t>Rješenjem ovoga suda broj 7 St-</w:t>
      </w:r>
      <w:r w:rsidR="00BB60DE" w:rsidRPr="000D3F43">
        <w:rPr>
          <w:sz w:val="24"/>
        </w:rPr>
        <w:t>2862</w:t>
      </w:r>
      <w:r w:rsidRPr="000D3F43">
        <w:rPr>
          <w:sz w:val="24"/>
        </w:rPr>
        <w:t>/16-</w:t>
      </w:r>
      <w:r w:rsidR="00BB60DE" w:rsidRPr="000D3F43">
        <w:rPr>
          <w:sz w:val="24"/>
        </w:rPr>
        <w:t>6</w:t>
      </w:r>
      <w:r w:rsidRPr="000D3F43">
        <w:rPr>
          <w:sz w:val="24"/>
        </w:rPr>
        <w:t xml:space="preserve"> od </w:t>
      </w:r>
      <w:r w:rsidR="00BB60DE" w:rsidRPr="000D3F43">
        <w:rPr>
          <w:sz w:val="24"/>
        </w:rPr>
        <w:t>3. travnja</w:t>
      </w:r>
      <w:r w:rsidRPr="000D3F43">
        <w:rPr>
          <w:sz w:val="24"/>
        </w:rPr>
        <w:t xml:space="preserve"> 2017. godine pokrenut je prethodni postupak nad dužnikom </w:t>
      </w:r>
      <w:r w:rsidR="00BB60DE" w:rsidRPr="000D3F43">
        <w:rPr>
          <w:sz w:val="24"/>
        </w:rPr>
        <w:t>LUNIRO jednostavno društvo s ograničenom odgovornošću za trgovinu i usluge, Našice, Ivana Gorana Kovačića 15, MBS: 030143220, OIB: 00487234931</w:t>
      </w:r>
      <w:r w:rsidRPr="000D3F43">
        <w:rPr>
          <w:sz w:val="24"/>
        </w:rPr>
        <w:t xml:space="preserve"> i imenovana je </w:t>
      </w:r>
      <w:r w:rsidR="00BB60DE" w:rsidRPr="000D3F43">
        <w:rPr>
          <w:sz w:val="24"/>
        </w:rPr>
        <w:t xml:space="preserve">Nada Gagro sa sjedištem i poslovnom adresom u Vinkovcima, Glagoljaška 52 i adresom prebivališta u Vinkovcima, Josipa Juraja Strossmayera </w:t>
      </w:r>
      <w:r w:rsidR="00BB60DE" w:rsidRPr="000D3F43">
        <w:rPr>
          <w:sz w:val="24"/>
        </w:rPr>
        <w:lastRenderedPageBreak/>
        <w:t xml:space="preserve">3, OIB: 04212100945 </w:t>
      </w:r>
      <w:r w:rsidRPr="000D3F43">
        <w:rPr>
          <w:sz w:val="24"/>
        </w:rPr>
        <w:t xml:space="preserve">za privremenu stečajnu upraviteljicu,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</w:t>
      </w:r>
    </w:p>
    <w:p w:rsidRDefault="00FA0CE7" w:rsidP="00FA0CE7" w:rsidR="00FA0CE7" w:rsidRPr="000D3F43">
      <w:pPr>
        <w:pStyle w:val="Tijeloteksta"/>
        <w:rPr>
          <w:sz w:val="24"/>
        </w:rPr>
      </w:pPr>
    </w:p>
    <w:p w:rsidRDefault="00FA0CE7" w:rsidP="00FA0CE7" w:rsidR="00FA0CE7" w:rsidRPr="000D3F4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0D3F43">
        <w:rPr>
          <w:rFonts w:hAnsi="Times New Roman" w:ascii="Times New Roman"/>
          <w:sz w:val="24"/>
          <w:szCs w:val="24"/>
        </w:rPr>
        <w:t xml:space="preserve">Privremena stečajna upraviteljica obavila je sve potrebne radnje, te je sastavila i dostavila svoje pisano izvješće i sudjelovala na ročištu radi izjašnjenja o prijedlogu za otvaranje stečajnog postupka i ročištu radi rasprave o uvjetima za otvaranje stečajnog postupka, a dana </w:t>
      </w:r>
      <w:r w:rsidR="00BB60DE" w:rsidRPr="000D3F43">
        <w:rPr>
          <w:rFonts w:hAnsi="Times New Roman" w:ascii="Times New Roman"/>
          <w:sz w:val="24"/>
          <w:szCs w:val="24"/>
        </w:rPr>
        <w:t>2. lipnja</w:t>
      </w:r>
      <w:r w:rsidRPr="000D3F43">
        <w:rPr>
          <w:rFonts w:hAnsi="Times New Roman" w:ascii="Times New Roman"/>
          <w:sz w:val="24"/>
          <w:szCs w:val="24"/>
        </w:rPr>
        <w:t xml:space="preserve"> 2017. godine zaprimljen je zahtjev za određivanje nagrade, te je sud vodeći računa o složenosti poslova koje je obavila privremena stečajna upraviteljica, odlučio kao u izreci temeljem čl. 119. st. 6. u vezi s čl. 94. Stečajnog zakona (NN 71/15) te čl. 2., čl. 4. i čl. 15. Uredbe o kriterijima i načinu obračuna i plaćanja nagrade stečajnim upraviteljima (NN 105/15).</w:t>
      </w:r>
    </w:p>
    <w:p w:rsidRDefault="003C6708" w:rsidP="00FA0CE7" w:rsidR="003C6708" w:rsidRPr="000D3F4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C6708" w:rsidP="003C6708" w:rsidR="003C6708" w:rsidRPr="000D3F43">
      <w:pPr>
        <w:ind w:firstLine="708"/>
        <w:jc w:val="both"/>
      </w:pPr>
      <w:r w:rsidRPr="000D3F43">
        <w:t>Pri tome je privremeno</w:t>
      </w:r>
      <w:r w:rsidR="000C4A07" w:rsidRPr="000D3F43">
        <w:t>j</w:t>
      </w:r>
      <w:r w:rsidRPr="000D3F43">
        <w:t xml:space="preserve"> stečajno</w:t>
      </w:r>
      <w:r w:rsidR="000C4A07" w:rsidRPr="000D3F43">
        <w:t>j</w:t>
      </w:r>
      <w:r w:rsidRPr="000D3F43">
        <w:t xml:space="preserve"> upravitelj</w:t>
      </w:r>
      <w:r w:rsidR="000C4A07" w:rsidRPr="000D3F43">
        <w:t>ici</w:t>
      </w:r>
      <w:r w:rsidRPr="000D3F43">
        <w:t xml:space="preserve"> priznato </w:t>
      </w:r>
      <w:r w:rsidR="000C4A07" w:rsidRPr="000D3F43">
        <w:t>250,00</w:t>
      </w:r>
      <w:r w:rsidRPr="000D3F43">
        <w:t xml:space="preserve"> kn naknade troškova na temelju pisanoga, obrazloženoga i dokumentiranoga izvješća privremen</w:t>
      </w:r>
      <w:r w:rsidR="00E9154F" w:rsidRPr="000D3F43">
        <w:t>e</w:t>
      </w:r>
      <w:r w:rsidRPr="000D3F43">
        <w:t xml:space="preserve"> stečajn</w:t>
      </w:r>
      <w:r w:rsidR="00E9154F" w:rsidRPr="000D3F43">
        <w:t>e</w:t>
      </w:r>
      <w:r w:rsidRPr="000D3F43">
        <w:t xml:space="preserve"> upravitelj</w:t>
      </w:r>
      <w:r w:rsidR="00E9154F" w:rsidRPr="000D3F43">
        <w:t>ice</w:t>
      </w:r>
      <w:r w:rsidRPr="000D3F43">
        <w:t>, pri čemu se naveden</w:t>
      </w:r>
      <w:r w:rsidR="00E9154F" w:rsidRPr="000D3F43">
        <w:t>i</w:t>
      </w:r>
      <w:r w:rsidRPr="000D3F43">
        <w:t xml:space="preserve"> iznos </w:t>
      </w:r>
      <w:r w:rsidR="00E9154F" w:rsidRPr="000D3F43">
        <w:t>250</w:t>
      </w:r>
      <w:r w:rsidRPr="000D3F43">
        <w:t xml:space="preserve">,00 kn odnosi na </w:t>
      </w:r>
      <w:r w:rsidR="00E9154F" w:rsidRPr="000D3F43">
        <w:t xml:space="preserve">račun za </w:t>
      </w:r>
      <w:proofErr w:type="spellStart"/>
      <w:r w:rsidR="00E9154F" w:rsidRPr="000D3F43">
        <w:t>pribavu</w:t>
      </w:r>
      <w:proofErr w:type="spellEnd"/>
      <w:r w:rsidR="00E9154F" w:rsidRPr="000D3F43">
        <w:t xml:space="preserve"> Očevidnika o redoslijedu plaćanja od 28. travnja 2017. godine</w:t>
      </w:r>
      <w:r w:rsidRPr="000D3F43">
        <w:t xml:space="preserve">, a u skladu s čl. 94. st. 3. Stečajnog zakona. </w:t>
      </w:r>
    </w:p>
    <w:p w:rsidRDefault="00FA0CE7" w:rsidP="00FA0CE7" w:rsidR="00FA0CE7" w:rsidRPr="000D3F43">
      <w:pPr>
        <w:jc w:val="both"/>
      </w:pPr>
    </w:p>
    <w:p w:rsidRDefault="00A4057E" w:rsidP="00FE3F69" w:rsidR="00A4057E" w:rsidRPr="000D3F43">
      <w:pPr>
        <w:jc w:val="both"/>
      </w:pPr>
    </w:p>
    <w:p w:rsidRDefault="009B4A86" w:rsidP="00F37FD9" w:rsidR="009B4A86" w:rsidRPr="000D3F43">
      <w:pPr>
        <w:jc w:val="center"/>
        <w:rPr>
          <w:bCs/>
        </w:rPr>
      </w:pPr>
      <w:r w:rsidRPr="000D3F43">
        <w:rPr>
          <w:bCs/>
        </w:rPr>
        <w:t xml:space="preserve">U Osijeku </w:t>
      </w:r>
      <w:r w:rsidR="00FA0CE7" w:rsidRPr="000D3F43">
        <w:rPr>
          <w:bCs/>
        </w:rPr>
        <w:t>25. kolovoza</w:t>
      </w:r>
      <w:r w:rsidR="002C000F" w:rsidRPr="000D3F43">
        <w:rPr>
          <w:bCs/>
        </w:rPr>
        <w:t xml:space="preserve"> </w:t>
      </w:r>
      <w:r w:rsidRPr="000D3F43">
        <w:rPr>
          <w:bCs/>
        </w:rPr>
        <w:t xml:space="preserve">2017.                </w:t>
      </w:r>
    </w:p>
    <w:p w:rsidRDefault="009B4A86" w:rsidP="009B4A86" w:rsidR="009B4A86" w:rsidRPr="000D3F43">
      <w:pPr>
        <w:jc w:val="center"/>
        <w:rPr>
          <w:bCs/>
        </w:rPr>
      </w:pPr>
    </w:p>
    <w:p w:rsidRDefault="00D30FEE" w:rsidP="009B4A86" w:rsidR="009B4A86" w:rsidRPr="000D3F43">
      <w:pPr>
        <w:ind w:left="5580"/>
        <w:jc w:val="center"/>
      </w:pPr>
      <w:r w:rsidRPr="000D3F43">
        <w:rPr>
          <w:bCs/>
        </w:rPr>
        <w:t>STEČAJNI SUDAC</w:t>
      </w:r>
    </w:p>
    <w:p w:rsidRDefault="009B4A86" w:rsidP="00FE3F69" w:rsidR="00CD7F07" w:rsidRPr="000D3F43">
      <w:pPr>
        <w:ind w:left="5580"/>
        <w:jc w:val="center"/>
      </w:pPr>
      <w:r w:rsidRPr="000D3F43">
        <w:t>mr.</w:t>
      </w:r>
      <w:r w:rsidR="00FE3F69" w:rsidRPr="000D3F43">
        <w:t xml:space="preserve"> </w:t>
      </w:r>
      <w:r w:rsidRPr="000D3F43">
        <w:t>sc. Boris Vuković</w:t>
      </w:r>
    </w:p>
    <w:p w:rsidRDefault="001A3183" w:rsidP="00FE3F69" w:rsidR="001A3183" w:rsidRPr="000D3F43">
      <w:pPr>
        <w:ind w:left="5580"/>
        <w:jc w:val="center"/>
      </w:pPr>
    </w:p>
    <w:p w:rsidRDefault="00B47E69" w:rsidP="00FE3F69" w:rsidR="00B47E69" w:rsidRPr="000D3F43">
      <w:pPr>
        <w:ind w:left="5580"/>
        <w:jc w:val="center"/>
      </w:pPr>
    </w:p>
    <w:p w:rsidRDefault="00482511" w:rsidP="00E91C27" w:rsidR="00482511" w:rsidRPr="000D3F43"/>
    <w:p w:rsidRDefault="00CD7F07" w:rsidP="00CD7F07" w:rsidR="00CD7F07" w:rsidRPr="000D3F43">
      <w:r w:rsidRPr="000D3F43">
        <w:t>Zapisničar Danijela Špeletić</w:t>
      </w:r>
    </w:p>
    <w:p w:rsidRDefault="00476AA5" w:rsidP="00FE3F69" w:rsidR="00476AA5" w:rsidRPr="000D3F43"/>
    <w:p w:rsidRDefault="00E21329" w:rsidP="00E21329" w:rsidR="00E21329" w:rsidRPr="000D3F43">
      <w:pPr>
        <w:pStyle w:val="Tijeloteksta"/>
        <w:rPr>
          <w:bCs/>
          <w:sz w:val="24"/>
        </w:rPr>
      </w:pPr>
      <w:r w:rsidRPr="000D3F43">
        <w:rPr>
          <w:bCs/>
          <w:sz w:val="24"/>
        </w:rPr>
        <w:t>UPUTA O PRAVNOM LIJEKU:</w:t>
      </w:r>
    </w:p>
    <w:p w:rsidRDefault="00E21329" w:rsidP="00E21329" w:rsidR="00E21329" w:rsidRPr="000D3F43">
      <w:pPr>
        <w:pStyle w:val="Tijeloteksta"/>
        <w:rPr>
          <w:bCs/>
          <w:sz w:val="24"/>
        </w:rPr>
      </w:pPr>
      <w:r w:rsidRPr="000D3F43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D3F43">
      <w:pPr>
        <w:pStyle w:val="Tijeloteksta"/>
        <w:rPr>
          <w:sz w:val="24"/>
        </w:rPr>
      </w:pPr>
    </w:p>
    <w:p w:rsidRDefault="009B4A86" w:rsidP="009B4A86" w:rsidR="009B4A86" w:rsidRPr="000D3F43">
      <w:pPr>
        <w:ind w:left="5580"/>
        <w:jc w:val="center"/>
      </w:pPr>
    </w:p>
    <w:p w:rsidRDefault="009B4A86" w:rsidP="00D1116B" w:rsidR="009B4A86" w:rsidRPr="000D3F43">
      <w:pPr>
        <w:rPr>
          <w:bCs/>
        </w:rPr>
      </w:pPr>
    </w:p>
    <w:p w:rsidRDefault="00CD71A8" w:rsidP="00CD71A8" w:rsidR="00CD71A8" w:rsidRPr="000D3F43">
      <w:pPr>
        <w:pStyle w:val="Tijeloteksta"/>
        <w:rPr>
          <w:sz w:val="24"/>
        </w:rPr>
      </w:pPr>
      <w:r w:rsidRPr="000D3F43">
        <w:rPr>
          <w:sz w:val="24"/>
        </w:rPr>
        <w:t>D N A :</w:t>
      </w:r>
    </w:p>
    <w:p w:rsidRDefault="003C6708" w:rsidP="000D3F43" w:rsidR="000D3F43" w:rsidRPr="000D3F43">
      <w:pPr>
        <w:pStyle w:val="Tijeloteksta"/>
        <w:numPr>
          <w:ilvl w:val="0"/>
          <w:numId w:val="14"/>
        </w:numPr>
        <w:rPr>
          <w:sz w:val="24"/>
        </w:rPr>
      </w:pPr>
      <w:r w:rsidRPr="000D3F43">
        <w:rPr>
          <w:sz w:val="24"/>
        </w:rPr>
        <w:t xml:space="preserve">privremena stečajna upraviteljica </w:t>
      </w:r>
      <w:r w:rsidR="000D3F43" w:rsidRPr="000D3F43">
        <w:rPr>
          <w:sz w:val="24"/>
        </w:rPr>
        <w:t xml:space="preserve">Nada Gagro Vinkovci, Glagoljaška 52 </w:t>
      </w:r>
    </w:p>
    <w:p w:rsidRDefault="000D3F43" w:rsidP="000D3F43" w:rsidR="000D3F43" w:rsidRPr="000D3F43">
      <w:pPr>
        <w:pStyle w:val="Tijeloteksta"/>
        <w:numPr>
          <w:ilvl w:val="0"/>
          <w:numId w:val="14"/>
        </w:numPr>
        <w:rPr>
          <w:sz w:val="24"/>
        </w:rPr>
      </w:pPr>
      <w:r w:rsidRPr="000D3F43">
        <w:rPr>
          <w:sz w:val="24"/>
        </w:rPr>
        <w:t xml:space="preserve">mrežna stranica e-Oglasna ploča sudova </w:t>
      </w:r>
    </w:p>
    <w:p w:rsidRDefault="000D3F43" w:rsidP="000D3F43" w:rsidR="000D3F43" w:rsidRPr="000D3F43">
      <w:pPr>
        <w:ind w:left="360"/>
        <w:jc w:val="both"/>
      </w:pPr>
      <w:r w:rsidRPr="000D3F43">
        <w:t>3.</w:t>
      </w:r>
      <w:r w:rsidRPr="000D3F43">
        <w:tab/>
        <w:t>računovodstv</w:t>
      </w:r>
      <w:r>
        <w:t>o</w:t>
      </w:r>
    </w:p>
    <w:p w:rsidRDefault="000D3F43" w:rsidP="000D3F43" w:rsidR="00CD71A8" w:rsidRPr="000D3F43">
      <w:pPr>
        <w:ind w:left="360"/>
        <w:jc w:val="both"/>
      </w:pPr>
      <w:r w:rsidRPr="000D3F43">
        <w:t>4.</w:t>
      </w:r>
      <w:r w:rsidRPr="000D3F43">
        <w:tab/>
        <w:t>kal. 22.9.17.</w:t>
      </w: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D3F43"/>
    <w:p w:rsidRDefault="008615FD" w:rsidP="008615FD" w:rsidR="008615FD" w:rsidRPr="000D3F43">
      <w:pPr>
        <w:pStyle w:val="Tijeloteksta"/>
        <w:jc w:val="left"/>
        <w:rPr>
          <w:sz w:val="24"/>
        </w:rPr>
      </w:pP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  <w:t xml:space="preserve"> </w:t>
      </w:r>
      <w:r w:rsidRPr="000D3F4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8615FD" w:rsidP="008615FD" w:rsidR="008615FD" w:rsidRPr="000D3F43">
      <w:pPr>
        <w:pStyle w:val="Tijeloteksta"/>
        <w:jc w:val="left"/>
        <w:rPr>
          <w:sz w:val="24"/>
        </w:rPr>
      </w:pPr>
      <w:r w:rsidRPr="000D3F43">
        <w:rPr>
          <w:sz w:val="24"/>
        </w:rPr>
        <w:t xml:space="preserve">                                                                                                                                </w:t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</w:p>
    <w:p w:rsidRDefault="008615FD" w:rsidP="008615FD" w:rsidR="008615FD" w:rsidRPr="000D3F43">
      <w:pPr>
        <w:pStyle w:val="Tijeloteksta"/>
        <w:jc w:val="left"/>
        <w:rPr>
          <w:sz w:val="24"/>
        </w:rPr>
      </w:pP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</w:r>
      <w:r w:rsidRPr="000D3F43">
        <w:rPr>
          <w:sz w:val="24"/>
        </w:rPr>
        <w:tab/>
        <w:t xml:space="preserve">   </w:t>
      </w:r>
      <w:r w:rsidRPr="000D3F4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D3F43">
      <w:pPr>
        <w:pStyle w:val="Tijeloteksta"/>
        <w:jc w:val="left"/>
        <w:rPr>
          <w:sz w:val="24"/>
        </w:rPr>
      </w:pPr>
    </w:p>
    <w:p w:rsidRDefault="006D3C3F" w:rsidP="008615FD" w:rsidR="006D3C3F" w:rsidRPr="000D3F43"/>
    <w:sectPr w:rsidSect="00606835" w:rsidR="006D3C3F" w:rsidRPr="000D3F4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CFE" w:rsidR="008A5CFE">
      <w:r>
        <w:separator/>
      </w:r>
    </w:p>
  </w:endnote>
  <w:endnote w:id="0" w:type="continuationSeparator">
    <w:p w:rsidRDefault="008A5CFE" w:rsidR="008A5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CFE" w:rsidR="008A5CFE">
      <w:r>
        <w:separator/>
      </w:r>
    </w:p>
  </w:footnote>
  <w:footnote w:id="0" w:type="continuationSeparator">
    <w:p w:rsidRDefault="008A5CFE" w:rsidR="008A5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53C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F5482B" w:rsidR="00F548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121912">
      <w:t>7 St-2862/16-21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121912">
      <w:t>2862/16-21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448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17A"/>
    <w:rsid w:val="000B58CC"/>
    <w:rsid w:val="000B7D61"/>
    <w:rsid w:val="000C1141"/>
    <w:rsid w:val="000C1412"/>
    <w:rsid w:val="000C3BF4"/>
    <w:rsid w:val="000C410B"/>
    <w:rsid w:val="000C4A07"/>
    <w:rsid w:val="000C4BD0"/>
    <w:rsid w:val="000C4BD3"/>
    <w:rsid w:val="000C51CD"/>
    <w:rsid w:val="000C6004"/>
    <w:rsid w:val="000C6578"/>
    <w:rsid w:val="000D1C3C"/>
    <w:rsid w:val="000D3055"/>
    <w:rsid w:val="000D3505"/>
    <w:rsid w:val="000D3F43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912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347F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1EE9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6A5A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60C4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6708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1F0"/>
    <w:rsid w:val="00435DE7"/>
    <w:rsid w:val="004378B5"/>
    <w:rsid w:val="00442D99"/>
    <w:rsid w:val="00445871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C27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798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7DD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272C1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248D"/>
    <w:rsid w:val="007933F1"/>
    <w:rsid w:val="00793949"/>
    <w:rsid w:val="00793BF8"/>
    <w:rsid w:val="007A0D4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521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5CFE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5E7F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690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193E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20C"/>
    <w:rsid w:val="00BB3E82"/>
    <w:rsid w:val="00BB60DE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53CC"/>
    <w:rsid w:val="00C4605B"/>
    <w:rsid w:val="00C46A4E"/>
    <w:rsid w:val="00C46E0F"/>
    <w:rsid w:val="00C472E9"/>
    <w:rsid w:val="00C47707"/>
    <w:rsid w:val="00C500C6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1A8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6A37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54F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D778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0CE7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00C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FA0CE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53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453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453C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3C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3C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00C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FA0CE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53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453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453C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3C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3C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87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3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194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2862</izvorni_sadrzaj>
    <derivirana_varijabla naziv="DomainObject.Predmet.Broj_1">2862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St-2862/2016</izvorni_sadrzaj>
    <derivirana_varijabla naziv="DomainObject.Predmet.OznakaBroj_1">St-2862/2016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LUNIRO jednostavno društvo s ograničenom odgovornošću za trgovinu i usluge zastupanog po punomoćniku Ivan Jurlina</izvorni_sadrzaj>
    <derivirana_varijabla naziv="DomainObject.Predmet.ProtustrankaFormated_1">  LUNIRO jednostavno društvo s ograničenom odgovornošću za trgovinu i usluge zastupanog po punomoćniku Ivan Jurlina</derivirana_varijabla>
  </DomainObject.Predmet.ProtustrankaFormated>
  <DomainObject.Predmet.ProtustrankaFormatedOIB>
    <izvorni_sadrzaj>  LUNIRO jednostavno društvo s ograničenom odgovornošću za trgovinu i usluge, OIB 00487234931 zastupanog po punomoćniku Ivan Jurlina</izvorni_sadrzaj>
    <derivirana_varijabla naziv="DomainObject.Predmet.ProtustrankaFormatedOIB_1">  LUNIRO jednostavno društvo s ograničenom odgovornošću za trgovinu i usluge, OIB 00487234931 zastupanog po punomoćniku Ivan Jurlina</derivirana_varijabla>
  </DomainObject.Predmet.ProtustrankaFormatedOIB>
  <DomainObject.Predmet.ProtustrankaFormatedWithAdress>
    <izvorni_sadrzaj> LUNIRO jednostavno društvo s ograničenom odgovornošću za trgovinu i usluge, Ivana Gorana Kovačića 15, 31500 Našice zastupanog po punomoćniku Ivan Jurlina</izvorni_sadrzaj>
    <derivirana_varijabla naziv="DomainObject.Predmet.ProtustrankaFormatedWithAdress_1"> LUNIRO jednostavno društvo s ograničenom odgovornošću za trgovinu i usluge, Ivana Gorana Kovačića 15, 31500 Našice zastupanog po punomoćniku Ivan Jurlina</derivirana_varijabla>
  </DomainObject.Predmet.ProtustrankaFormatedWithAdress>
  <DomainObject.Predmet.ProtustrankaFormatedWithAdressOIB>
    <izvorni_sadrzaj> LUNIRO jednostavno društvo s ograničenom odgovornošću za trgovinu i usluge, OIB 00487234931, Ivana Gorana Kovačića 15, 31500 Našice zastupanog po punomoćniku Ivan Jurlina</izvorni_sadrzaj>
    <derivirana_varijabla naziv="DomainObject.Predmet.ProtustrankaFormatedWithAdressOIB_1"> LUNIRO jednostavno društvo s ograničenom odgovornošću za trgovinu i usluge, OIB 00487234931, Ivana Gorana Kovačića 15, 31500 Našice zastupanog po punomoćniku Ivan Jurlina</derivirana_varijabla>
  </DomainObject.Predmet.ProtustrankaFormatedWithAdressOIB>
  <DomainObject.Predmet.ProtustrankaWithAdress>
    <izvorni_sadrzaj>LUNIRO jednostavno društvo s ograničenom odgovornošću za trgovinu i usluge Ivana Gorana Kovačića 15, 31500 Našice</izvorni_sadrzaj>
    <derivirana_varijabla naziv="DomainObject.Predmet.ProtustrankaWithAdress_1">LUNIRO jednostavno društvo s ograničenom odgovornošću za trgovinu i usluge Ivana Gorana Kovačića 15, 31500 Našice</derivirana_varijabla>
  </DomainObject.Predmet.ProtustrankaWithAdress>
  <DomainObject.Predmet.ProtustrankaWithAdressOIB>
    <izvorni_sadrzaj>LUNIRO jednostavno društvo s ograničenom odgovornošću za trgovinu i usluge, OIB 00487234931, Ivana Gorana Kovačića 15, 31500 Našice</izvorni_sadrzaj>
    <derivirana_varijabla naziv="DomainObject.Predmet.ProtustrankaWithAdressOIB_1">LUNIRO jednostavno društvo s ograničenom odgovornošću za trgovinu i usluge, OIB 00487234931, Ivana Gorana Kovačića 15, 31500 Našice</derivirana_varijabla>
  </DomainObject.Predmet.ProtustrankaWithAdressOIB>
  <DomainObject.Predmet.ProtustrankaNazivFormated>
    <izvorni_sadrzaj>LUNIRO jednostavno društvo s ograničenom odgovornošću za trgovinu i usluge</izvorni_sadrzaj>
    <derivirana_varijabla naziv="DomainObject.Predmet.ProtustrankaNazivFormated_1">LUNIRO jednostavno društvo s ograničenom odgovornošću za trgovinu i usluge</derivirana_varijabla>
  </DomainObject.Predmet.ProtustrankaNazivFormated>
  <DomainObject.Predmet.ProtustrankaNazivFormatedOIB>
    <izvorni_sadrzaj>LUNIRO jednostavno društvo s ograničenom odgovornošću za trgovinu i usluge, OIB 00487234931</izvorni_sadrzaj>
    <derivirana_varijabla naziv="DomainObject.Predmet.ProtustrankaNazivFormatedOIB_1">LUNIRO jednostavno društvo s ograničenom odgovornošću za trgovinu i usluge, OIB 00487234931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LUNIRO jednostavno društvo s ograničenom odgovornošću za trgovinu i usluge zastupanog po punomoćniku Ivan Jurlina</item>
    </izvorni_sadrzaj>
    <derivirana_varijabla naziv="DomainObject.Predmet.ProtuStrankaListFormated_1">
      <item>LUNIRO jednostavno društvo s ograničenom odgovornošću za trgovinu i usluge zastupanog po punomoćniku Ivan Jurlina</item>
    </derivirana_varijabla>
  </DomainObject.Predmet.ProtuStrankaListFormated>
  <DomainObject.Predmet.ProtuStrankaListFormatedOIB>
    <izvorni_sadrzaj>
      <item>LUNIRO jednostavno društvo s ograničenom odgovornošću za trgovinu i usluge, OIB 00487234931 zastupanog po punomoćniku Ivan Jurlina</item>
    </izvorni_sadrzaj>
    <derivirana_varijabla naziv="DomainObject.Predmet.ProtuStrankaListFormatedOIB_1">
      <item>LUNIRO jednostavno društvo s ograničenom odgovornošću za trgovinu i usluge, OIB 00487234931 zastupanog po punomoćniku Ivan Jurlina</item>
    </derivirana_varijabla>
  </DomainObject.Predmet.ProtuStrankaListFormatedOIB>
  <DomainObject.Predmet.ProtuStrankaListFormatedWithAdress>
    <izvorni_sadrzaj>
      <item>LUNIRO jednostavno društvo s ograničenom odgovornošću za trgovinu i usluge, Ivana Gorana Kovačića 15, 31500 Našice zastupanog po punomoćniku Ivan Jurlina</item>
    </izvorni_sadrzaj>
    <derivirana_varijabla naziv="DomainObject.Predmet.ProtuStrankaListFormatedWithAdress_1">
      <item>LUNIRO jednostavno društvo s ograničenom odgovornošću za trgovinu i usluge, Ivana Gorana Kovačića 15, 31500 Našice zastupanog po punomoćniku Ivan Jurlina</item>
    </derivirana_varijabla>
  </DomainObject.Predmet.ProtuStrankaListFormatedWithAdress>
  <DomainObject.Predmet.ProtuStrankaListFormatedWithAdressOIB>
    <izvorni_sadrzaj>
      <item>LUNIRO jednostavno društvo s ograničenom odgovornošću za trgovinu i usluge, OIB 00487234931, Ivana Gorana Kovačića 15, 31500 Našice zastupanog po punomoćniku Ivan Jurlina</item>
    </izvorni_sadrzaj>
    <derivirana_varijabla naziv="DomainObject.Predmet.ProtuStrankaListFormatedWithAdressOIB_1">
      <item>LUNIRO jednostavno društvo s ograničenom odgovornošću za trgovinu i usluge, OIB 00487234931, Ivana Gorana Kovačića 15, 31500 Našice zastupanog po punomoćniku Ivan Jurlina</item>
    </derivirana_varijabla>
  </DomainObject.Predmet.ProtuStrankaListFormatedWithAdressOIB>
  <DomainObject.Predmet.ProtuStrankaListNazivFormated>
    <izvorni_sadrzaj>
      <item>LUNIRO jednostavno društvo s ograničenom odgovornošću za trgovinu i usluge</item>
    </izvorni_sadrzaj>
    <derivirana_varijabla naziv="DomainObject.Predmet.ProtuStrankaListNazivFormated_1">
      <item>LUNIRO jednostavno društvo s ograničenom odgovornošću za trgovinu i usluge</item>
    </derivirana_varijabla>
  </DomainObject.Predmet.ProtuStrankaListNazivFormated>
  <DomainObject.Predmet.ProtuStrankaListNazivFormatedOIB>
    <izvorni_sadrzaj>
      <item>LUNIRO jednostavno društvo s ograničenom odgovornošću za trgovinu i usluge, OIB 00487234931</item>
    </izvorni_sadrzaj>
    <derivirana_varijabla naziv="DomainObject.Predmet.ProtuStrankaListNazivFormatedOIB_1">
      <item>LUNIRO jednostavno društvo s ograničenom odgovornošću za trgovinu i usluge, OIB 00487234931</item>
    </derivirana_varijabla>
  </DomainObject.Predmet.ProtuStrankaListNazivFormatedOIB>
  <DomainObject.Predmet.OstaliListFormated>
    <izvorni_sadrzaj>
      <item>Ivan Jurlina punomoćnik sudionika u postupku LUNIRO jednostavno društvo s ograničenom odgovornošću za trgovinu i usluge</item>
    </izvorni_sadrzaj>
    <derivirana_varijabla naziv="DomainObject.Predmet.OstaliListFormated_1">
      <item>Ivan Jurlina punomoćnik sudionika u postupku LUNIRO jednostavno društvo s ograničenom odgovornošću za trgovinu i usluge</item>
    </derivirana_varijabla>
  </DomainObject.Predmet.OstaliListFormated>
  <DomainObject.Predmet.OstaliListFormatedOIB>
    <izvorni_sadrzaj>
      <item>Ivan Jurlina, OIB 89412546922 punomoćnik sudionika u postupku LUNIRO jednostavno društvo s ograničenom odgovornošću za trgovinu i usluge</item>
    </izvorni_sadrzaj>
    <derivirana_varijabla naziv="DomainObject.Predmet.OstaliListFormatedOIB_1">
      <item>Ivan Jurlina, OIB 89412546922 punomoćnik sudionika u postupku LUNIRO jednostavno društvo s ograničenom odgovornošću za trgovinu i usluge</item>
    </derivirana_varijabla>
  </DomainObject.Predmet.OstaliListFormatedOIB>
  <DomainObject.Predmet.OstaliListFormatedWithAdress>
    <izvorni_sadrzaj>
      <item>Ivan Jurlina, Ivana Gorana Kovačića 15, 31500 Našice punomoćnik sudionika u postupku LUNIRO jednostavno društvo s ograničenom odgovornošću za trgovinu i usluge</item>
    </izvorni_sadrzaj>
    <derivirana_varijabla naziv="DomainObject.Predmet.OstaliListFormatedWithAdress_1">
      <item>Ivan Jurlina, Ivana Gorana Kovačića 15, 31500 Našice punomoćnik sudionika u postupku LUNIRO jednostavno društvo s ograničenom odgovornošću za trgovinu i usluge</item>
    </derivirana_varijabla>
  </DomainObject.Predmet.OstaliListFormatedWithAdress>
  <DomainObject.Predmet.OstaliListFormatedWithAdressOIB>
    <izvorni_sadrzaj>
      <item>Ivan Jurlina, OIB 89412546922, Ivana Gorana Kovačića 15, 31500 Našice punomoćnik sudionika u postupku LUNIRO jednostavno društvo s ograničenom odgovornošću za trgovinu i usluge</item>
    </izvorni_sadrzaj>
    <derivirana_varijabla naziv="DomainObject.Predmet.OstaliListFormatedWithAdressOIB_1">
      <item>Ivan Jurlina, OIB 89412546922, Ivana Gorana Kovačića 15, 31500 Našice punomoćnik sudionika u postupku LUNIRO jednostavno društvo s ograničenom odgovornošću za trgovinu i usluge</item>
    </derivirana_varijabla>
  </DomainObject.Predmet.OstaliListFormatedWithAdressOIB>
  <DomainObject.Predmet.OstaliListNazivFormated>
    <izvorni_sadrzaj>
      <item>Ivan Jurlina</item>
    </izvorni_sadrzaj>
    <derivirana_varijabla naziv="DomainObject.Predmet.OstaliListNazivFormated_1">
      <item>Ivan Jurlina</item>
    </derivirana_varijabla>
  </DomainObject.Predmet.OstaliListNazivFormated>
  <DomainObject.Predmet.OstaliListNazivFormatedOIB>
    <izvorni_sadrzaj>
      <item>Ivan Jurlina, OIB 89412546922</item>
    </izvorni_sadrzaj>
    <derivirana_varijabla naziv="DomainObject.Predmet.OstaliListNazivFormatedOIB_1">
      <item>Ivan Jurlina, OIB 89412546922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LUNIRO jednostavno društvo s ograničenom odgovornošću za trgovinu i usluge</izvorni_sadrzaj>
    <derivirana_varijabla naziv="DomainObject.Predmet.ProtustrankaIDrugi_1">LUNIRO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LUNIRO jednostavno društvo s ograničenom odgovornošću za trgovinu i usluge, OIB 00487234931, Ivana Gorana Kovačića 15, 31500 Našice</izvorni_sadrzaj>
    <derivirana_varijabla naziv="DomainObject.Predmet.ProtustrankaIDrugiAdressOIB_1">LUNIRO jednostavno društvo s ograničenom odgovornošću za trgovinu i usluge, OIB 00487234931, Ivana Gorana Kovačića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LUNIRO jednostavno društvo s ograničenom odgovornošću za trgovinu i usluge</item>
      <item>Ivan Jurlina</item>
    </izvorni_sadrzaj>
    <derivirana_varijabla naziv="DomainObject.Predmet.SudioniciListNaziv_1">
      <item>FINA RC OSIJEK</item>
      <item>LUNIRO jednostavno društvo s ograničenom odgovornošću za trgovinu i usluge</item>
      <item>Ivan Jurlina</item>
    </derivirana_varijabla>
  </DomainObject.Predmet.SudioniciListNaziv>
  <DomainObject.Predmet.SudioniciListAdressOIB>
    <izvorni_sadrzaj>
      <item>FINA RC OSIJEK, OIB 85821130368</item>
      <item>LUNIRO jednostavno društvo s ograničenom odgovornošću za trgovinu i usluge, OIB 00487234931, Ivana Gorana Kovačića 15,31500 Našice</item>
      <item>Ivan Jurlina, OIB 89412546922, Ivana Gorana Kovačića 15,31500 Našice</item>
    </izvorni_sadrzaj>
    <derivirana_varijabla naziv="DomainObject.Predmet.SudioniciListAdressOIB_1">
      <item>FINA RC OSIJEK, OIB 85821130368</item>
      <item>LUNIRO jednostavno društvo s ograničenom odgovornošću za trgovinu i usluge, OIB 00487234931, Ivana Gorana Kovačića 15,31500 Našice</item>
      <item>Ivan Jurlina, OIB 89412546922, Ivana Gorana Kovačića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00487234931</item>
      <item>, OIB 89412546922</item>
    </izvorni_sadrzaj>
    <derivirana_varijabla naziv="DomainObject.Predmet.SudioniciListNazivOIB_1">
      <item>, OIB 85821130368</item>
      <item>, OIB 00487234931</item>
      <item>, OIB 89412546922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0658AE-557E-4DAE-A669-A774FFA2F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581</properties:Words>
  <properties:Characters>3211</properties:Characters>
  <properties:Lines>153</properties:Lines>
  <properties:Paragraphs>25</properties:Paragraphs>
  <properties:TotalTime>611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2017-08-25T11:01:00Z</dcterms:modified>
  <cp:revision>458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