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3cdc" w14:paraId="dd83cdc" w:rsidRDefault="00AE649C" w:rsidP="00B111C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111C5" w:rsidP="00B111C5" w:rsidR="00B111C5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111C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St-201/16-2</w:t>
      </w:r>
    </w:p>
    <w:p w:rsidRDefault="00B111C5" w:rsidP="00B111C5" w:rsidR="00B111C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111C5" w:rsidP="00B111C5" w:rsidR="00B111C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111C5" w:rsidP="00B111C5" w:rsidR="00B111C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111C5" w:rsidP="00B111C5" w:rsidR="00B111C5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111C5" w:rsidP="00B111C5" w:rsidR="00B111C5">
      <w:pPr>
        <w:pStyle w:val="Zaglavlje"/>
        <w:spacing w:after="0"/>
      </w:pPr>
    </w:p>
    <w:p w:rsidRDefault="00B111C5" w:rsidP="00B111C5" w:rsidR="00B111C5">
      <w:pPr>
        <w:pStyle w:val="Zaglavlje"/>
        <w:spacing w:after="0"/>
      </w:pPr>
    </w:p>
    <w:p w:rsidRDefault="00B111C5" w:rsidP="00B111C5" w:rsidR="00B111C5">
      <w:pPr>
        <w:pStyle w:val="Zaglavlje"/>
        <w:spacing w:after="0"/>
        <w:jc w:val="center"/>
      </w:pPr>
      <w:r>
        <w:t>Z A K LJ U Č A K</w:t>
      </w:r>
    </w:p>
    <w:p w:rsidRDefault="00B111C5" w:rsidP="00B111C5" w:rsidR="00B111C5">
      <w:pPr>
        <w:pStyle w:val="Zaglavlje"/>
        <w:spacing w:after="0"/>
      </w:pPr>
    </w:p>
    <w:p w:rsidRDefault="00B111C5" w:rsidP="00B111C5" w:rsidR="00B111C5">
      <w:pPr>
        <w:spacing w:after="0"/>
      </w:pPr>
    </w:p>
    <w:p w:rsidRDefault="00B111C5" w:rsidP="00B111C5" w:rsidR="00B111C5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te povodom prijedloga podnositelja H-Abduco d.o.o. Zagreb, Slavonska avenija 6, OIB: 13667298928, za pokretanje stečajnog postupka nad dužnikom KON – GRA d.o.o. iz Nedelišća,  Varaždinska 34, OIB: 29918508603, dana 24. veljače 2016.                 </w:t>
      </w:r>
    </w:p>
    <w:p w:rsidRDefault="00B111C5" w:rsidP="00B111C5" w:rsidR="00B111C5">
      <w:pPr>
        <w:spacing w:after="0"/>
      </w:pPr>
    </w:p>
    <w:p w:rsidRDefault="00B111C5" w:rsidP="00B111C5" w:rsidR="00B111C5">
      <w:pPr>
        <w:spacing w:after="0"/>
        <w:jc w:val="center"/>
      </w:pPr>
      <w:r>
        <w:t xml:space="preserve">  z a k lj u č i o   j e</w:t>
      </w:r>
    </w:p>
    <w:p w:rsidRDefault="00B111C5" w:rsidP="00B111C5" w:rsidR="00B111C5">
      <w:pPr>
        <w:spacing w:after="0"/>
        <w:jc w:val="center"/>
      </w:pPr>
    </w:p>
    <w:p w:rsidRDefault="00B111C5" w:rsidP="00B111C5" w:rsidR="00B111C5">
      <w:pPr>
        <w:spacing w:after="0"/>
        <w:jc w:val="center"/>
      </w:pPr>
    </w:p>
    <w:p w:rsidRDefault="00B111C5" w:rsidP="00B111C5" w:rsidR="00B111C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odgovornoj osobi dužnika KON – GRA d.o.o. iz Nedelišća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 xml:space="preserve">Branku Derku iz Šenkovca, Naselje dr. Vlatka Mačeka 2, OIB: 94490292381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111C5" w:rsidP="00B111C5" w:rsidR="00B111C5">
      <w:pPr>
        <w:spacing w:after="0"/>
        <w:jc w:val="both"/>
      </w:pPr>
    </w:p>
    <w:p w:rsidRDefault="00B111C5" w:rsidP="00B111C5" w:rsidR="00B111C5">
      <w:pPr>
        <w:spacing w:after="0"/>
        <w:jc w:val="both"/>
      </w:pPr>
      <w:r>
        <w:t>1. nekretnina i pokretnina dužnika</w:t>
      </w:r>
    </w:p>
    <w:p w:rsidRDefault="00B111C5" w:rsidP="00B111C5" w:rsidR="00B111C5">
      <w:pPr>
        <w:spacing w:after="0"/>
        <w:jc w:val="both"/>
      </w:pPr>
      <w:r>
        <w:t>2. imovinskih prava dužnika na tuđim stvarima</w:t>
      </w:r>
    </w:p>
    <w:p w:rsidRDefault="00B111C5" w:rsidP="00B111C5" w:rsidR="00B111C5">
      <w:pPr>
        <w:spacing w:after="0"/>
        <w:jc w:val="both"/>
      </w:pPr>
      <w:r>
        <w:t>3. novčanih i nenovčanih tražbina dužnika</w:t>
      </w:r>
    </w:p>
    <w:p w:rsidRDefault="00B111C5" w:rsidP="00B111C5" w:rsidR="00B111C5">
      <w:pPr>
        <w:spacing w:after="0"/>
        <w:jc w:val="both"/>
      </w:pPr>
      <w:r>
        <w:t>4. drugih prava koja čine imovinu dužnika</w:t>
      </w:r>
    </w:p>
    <w:p w:rsidRDefault="00B111C5" w:rsidP="00B111C5" w:rsidR="00B111C5">
      <w:pPr>
        <w:spacing w:after="0"/>
        <w:jc w:val="both"/>
      </w:pPr>
      <w:r>
        <w:t>5. novčanih sredstava na računima</w:t>
      </w:r>
    </w:p>
    <w:p w:rsidRDefault="00B111C5" w:rsidP="00B111C5" w:rsidR="00B111C5">
      <w:pPr>
        <w:spacing w:after="0"/>
        <w:jc w:val="both"/>
      </w:pPr>
      <w:r>
        <w:t>6. druge imovine dužnika</w:t>
      </w:r>
    </w:p>
    <w:p w:rsidRDefault="00B111C5" w:rsidP="00B111C5" w:rsidR="00B111C5">
      <w:pPr>
        <w:spacing w:after="0"/>
        <w:jc w:val="both"/>
      </w:pPr>
      <w:r>
        <w:t>7. obveza dužnika unesenih u njegove poslovne knjige</w:t>
      </w:r>
    </w:p>
    <w:p w:rsidRDefault="00B111C5" w:rsidP="00B111C5" w:rsidR="00B111C5">
      <w:pPr>
        <w:spacing w:after="0"/>
        <w:jc w:val="both"/>
      </w:pPr>
      <w:r>
        <w:t>8. drugih novčanih i nenovčanih obveza dužnika</w:t>
      </w:r>
    </w:p>
    <w:p w:rsidRDefault="00B111C5" w:rsidP="00B111C5" w:rsidR="00B111C5">
      <w:pPr>
        <w:spacing w:after="0"/>
        <w:jc w:val="both"/>
      </w:pPr>
      <w:r>
        <w:t>9. razlučnih prava na imovini dužnika</w:t>
      </w:r>
    </w:p>
    <w:p w:rsidRDefault="00B111C5" w:rsidP="00B111C5" w:rsidR="00B111C5">
      <w:pPr>
        <w:spacing w:after="0"/>
        <w:jc w:val="both"/>
      </w:pPr>
      <w:r>
        <w:t>10. izlučnih prava</w:t>
      </w:r>
    </w:p>
    <w:p w:rsidRDefault="00B111C5" w:rsidP="00B111C5" w:rsidR="00B111C5">
      <w:pPr>
        <w:spacing w:after="0"/>
        <w:jc w:val="both"/>
      </w:pPr>
      <w:r>
        <w:t>11. prosječnih mjesečnih troškova redovnoga poslovanja dužnika u posljednjih godinu dana</w:t>
      </w:r>
    </w:p>
    <w:p w:rsidRDefault="00B111C5" w:rsidP="00B111C5" w:rsidR="00B111C5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B111C5" w:rsidP="00B111C5" w:rsidR="00B111C5">
      <w:pPr>
        <w:spacing w:after="0"/>
        <w:jc w:val="both"/>
      </w:pPr>
    </w:p>
    <w:p w:rsidRDefault="00B111C5" w:rsidP="00B111C5" w:rsidR="00B111C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111C5" w:rsidP="00B111C5" w:rsidR="00B111C5">
      <w:pPr>
        <w:spacing w:after="0"/>
        <w:jc w:val="both"/>
      </w:pPr>
    </w:p>
    <w:p w:rsidRDefault="00B111C5" w:rsidP="00B111C5" w:rsidR="00B111C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B111C5" w:rsidP="00B111C5" w:rsidR="00B111C5">
      <w:pPr>
        <w:spacing w:after="0"/>
        <w:jc w:val="center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111C5" w:rsidP="00B111C5" w:rsidR="00B111C5">
      <w:pPr>
        <w:spacing w:after="0"/>
        <w:jc w:val="center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2.514.621,37 kn dok iz zahtjeva za provedbu skraćenog stečajnog postupka proizlazi da je dužnik na dan 1. rujna 2015. u Očevidniku redoslijeda osniva za plaćanje ima evidentirane neizvršene osnove za plaćanje u ukupnom iznosu od 26.344.349,75 kn te da dužnik nema zaposlenih.</w:t>
      </w:r>
    </w:p>
    <w:p w:rsidRDefault="00B111C5" w:rsidP="00B111C5" w:rsidR="00B111C5">
      <w:pPr>
        <w:spacing w:after="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111C5" w:rsidP="00B111C5" w:rsidR="00B111C5">
      <w:pPr>
        <w:spacing w:after="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veljače 2016.</w:t>
      </w:r>
    </w:p>
    <w:p w:rsidRDefault="00B111C5" w:rsidP="00B111C5" w:rsidR="00B111C5">
      <w:pPr>
        <w:spacing w:after="0"/>
        <w:jc w:val="center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jc w:val="center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111C5" w:rsidR="00B111C5">
        <w:tc>
          <w:tcPr>
            <w:tcW w:type="dxa" w:w="4928"/>
          </w:tcPr>
          <w:p w:rsidRDefault="00B111C5" w:rsidP="00B111C5" w:rsidR="00B111C5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111C5" w:rsidP="00B111C5" w:rsidR="00B111C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111C5" w:rsidP="00B111C5" w:rsidR="00B111C5">
            <w:pPr>
              <w:spacing w:after="0"/>
              <w:jc w:val="center"/>
              <w:rPr>
                <w:lang w:eastAsia="hr-HR"/>
              </w:rPr>
            </w:pPr>
          </w:p>
          <w:p w:rsidRDefault="00B111C5" w:rsidP="00B111C5" w:rsidR="00B111C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B111C5" w:rsidP="00B111C5" w:rsidR="00B111C5">
            <w:pPr>
              <w:spacing w:after="0"/>
              <w:jc w:val="center"/>
              <w:rPr>
                <w:lang w:eastAsia="hr-HR"/>
              </w:rPr>
            </w:pPr>
          </w:p>
          <w:p w:rsidRDefault="00B111C5" w:rsidP="00B111C5" w:rsidR="00B111C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B111C5" w:rsidP="00B111C5" w:rsidR="00B111C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111C5" w:rsidP="00B111C5" w:rsidR="00B111C5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111C5" w:rsidP="00B111C5" w:rsidR="00B111C5">
      <w:pPr>
        <w:spacing w:after="0"/>
        <w:jc w:val="both"/>
      </w:pPr>
      <w:r>
        <w:t>UPUTA O PRAVNOM LIJEKU :</w:t>
      </w:r>
    </w:p>
    <w:p w:rsidRDefault="00B111C5" w:rsidP="00B111C5" w:rsidR="00B111C5">
      <w:pPr>
        <w:spacing w:after="0"/>
        <w:jc w:val="both"/>
      </w:pPr>
      <w:r>
        <w:t>Protiv ovoga zaključka žalba nije dopuštena (čl. 19. st. 7. SZ-a).</w:t>
      </w:r>
    </w:p>
    <w:p w:rsidRDefault="00B111C5" w:rsidP="00B111C5" w:rsidR="00B111C5">
      <w:pPr>
        <w:spacing w:after="0"/>
        <w:jc w:val="both"/>
      </w:pPr>
    </w:p>
    <w:p w:rsidRDefault="00B111C5" w:rsidP="00B111C5" w:rsidR="00B111C5">
      <w:pPr>
        <w:spacing w:after="0"/>
        <w:jc w:val="both"/>
      </w:pPr>
      <w:r>
        <w:t>DNA:</w:t>
      </w:r>
    </w:p>
    <w:p w:rsidRDefault="00B111C5" w:rsidP="00B111C5" w:rsidR="00B111C5">
      <w:pPr>
        <w:spacing w:after="0"/>
        <w:jc w:val="both"/>
      </w:pPr>
      <w:r>
        <w:t>- direktor dužnika</w:t>
      </w:r>
      <w:r>
        <w:rPr>
          <w:color w:themeColor="text1" w:val="000000"/>
        </w:rPr>
        <w:t>, Branko Derk iz Šenkovca, Naselje dr. Vlatka Mačeka 2, 40000 Čakovec</w:t>
      </w:r>
    </w:p>
    <w:p w:rsidRDefault="00B111C5" w:rsidP="00B111C5" w:rsidR="00B111C5">
      <w:pPr>
        <w:spacing w:after="0"/>
        <w:jc w:val="both"/>
      </w:pPr>
      <w:r>
        <w:t>- e-Oglasna ploča suda</w:t>
      </w:r>
    </w:p>
    <w:p w:rsidRDefault="00B111C5" w:rsidP="00B111C5" w:rsidR="00B111C5">
      <w:pPr>
        <w:spacing w:after="0"/>
        <w:jc w:val="both"/>
      </w:pPr>
    </w:p>
    <w:p w:rsidRDefault="00CB0EA4" w:rsidP="00B111C5" w:rsidR="00CB0EA4">
      <w:pPr>
        <w:pStyle w:val="Naslovdokumenta"/>
        <w:spacing w:after="0"/>
      </w:pPr>
    </w:p>
    <w:p w:rsidRDefault="0071688E" w:rsidP="00B111C5" w:rsidR="0071688E">
      <w:pPr>
        <w:pStyle w:val="Poetniodjeljak"/>
        <w:spacing w:after="0"/>
      </w:pPr>
    </w:p>
    <w:p w:rsidRDefault="00A21F0D" w:rsidP="00B111C5" w:rsidR="00A21F0D">
      <w:pPr>
        <w:pStyle w:val="NormaleSPIS"/>
        <w:spacing w:after="0"/>
        <w:rPr>
          <w:noProof/>
        </w:rPr>
      </w:pPr>
    </w:p>
    <w:p w:rsidRDefault="00DA0242" w:rsidP="00B111C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1C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St-201/2016-2</izvorni_sadrzaj>
    <derivirana_varijabla naziv="DomainObject.Oznaka_1">St-201/2016-2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KON-GRA, društvo s ograničenom odgovornošću za konstrukcijske i građevinske radove</izvorni_sadrzaj>
    <derivirana_varijabla naziv="DomainObject.Predmet.ProtustrankaFormated_1">  KON-GRA, društvo s ograničenom odgovornošću za konstrukcijske i građevinske radove</derivirana_varijabla>
  </DomainObject.Predmet.ProtustrankaFormated>
  <DomainObject.Predmet.ProtustrankaFormatedOIB>
    <izvorni_sadrzaj>  KON-GRA, društvo s ograničenom odgovornošću za konstrukcijske i građevinske radove, OIB 29918508603</izvorni_sadrzaj>
    <derivirana_varijabla naziv="DomainObject.Predmet.ProtustrankaFormatedOIB_1">  KON-GRA, društvo s ograničenom odgovornošću za konstrukcijske i građevinske radove, OIB 29918508603</derivirana_varijabla>
  </DomainObject.Predmet.ProtustrankaFormatedOIB>
  <DomainObject.Predmet.ProtustrankaFormatedWithAdress>
    <izvorni_sadrzaj> KON-GRA, društvo s ograničenom odgovornošću za konstrukcijske i građevinske radove, Varaždinska 34, 40000 Nedelišće</izvorni_sadrzaj>
    <derivirana_varijabla naziv="DomainObject.Predmet.ProtustrankaFormatedWithAdress_1"> KON-GRA, društvo s ograničenom odgovornošću za konstrukcijske i građevinske radove, Varaždinska 34, 40000 Nedelišće</derivirana_varijabla>
  </DomainObject.Predmet.ProtustrankaFormatedWithAdress>
  <DomainObject.Predmet.ProtustrankaFormatedWithAdressOIB>
    <izvorni_sadrzaj> KON-GRA, društvo s ograničenom odgovornošću za konstrukcijske i građevinske radove, OIB 29918508603, Varaždinska 34, 40000 Nedelišće</izvorni_sadrzaj>
    <derivirana_varijabla naziv="DomainObject.Predmet.ProtustrankaFormatedWithAdressOIB_1"> KON-GRA, društvo s ograničenom odgovornošću za konstrukcijske i građevinske radove, OIB 29918508603, Varaždinska 34, 40000 Nedelišće</derivirana_varijabla>
  </DomainObject.Predmet.ProtustrankaFormatedWithAdressOIB>
  <DomainObject.Predmet.ProtustrankaWithAdress>
    <izvorni_sadrzaj>KON-GRA, društvo s ograničenom odgovornošću za konstrukcijske i građevinske radove Varaždinska 34, 40000 Nedelišće</izvorni_sadrzaj>
    <derivirana_varijabla naziv="DomainObject.Predmet.ProtustrankaWithAdress_1">KON-GRA, društvo s ograničenom odgovornošću za konstrukcijske i građevinske radove Varaždinska 34, 40000 Nedelišće</derivirana_varijabla>
  </DomainObject.Predmet.ProtustrankaWithAdress>
  <DomainObject.Predmet.ProtustrankaWithAdressOIB>
    <izvorni_sadrzaj>KON-GRA, društvo s ograničenom odgovornošću za konstrukcijske i građevinske radove, OIB 29918508603, Varaždinska 34, 40000 Nedelišće</izvorni_sadrzaj>
    <derivirana_varijabla naziv="DomainObject.Predmet.ProtustrankaWithAdressOIB_1">KON-GRA, društvo s ograničenom odgovornošću za konstrukcijske i građevinske radove, OIB 29918508603, Varaždinska 34, 40000 Nedelišće</derivirana_varijabla>
  </DomainObject.Predmet.ProtustrankaWithAdressOIB>
  <DomainObject.Predmet.ProtustrankaNazivFormated>
    <izvorni_sadrzaj>KON-GRA, društvo s ograničenom odgovornošću za konstrukcijske i građevinske radove</izvorni_sadrzaj>
    <derivirana_varijabla naziv="DomainObject.Predmet.ProtustrankaNazivFormated_1">KON-GRA, društvo s ograničenom odgovornošću za konstrukcijske i građevinske radove</derivirana_varijabla>
  </DomainObject.Predmet.ProtustrankaNazivFormated>
  <DomainObject.Predmet.ProtustrankaNazivFormatedOIB>
    <izvorni_sadrzaj>KON-GRA, društvo s ograničenom odgovornošću za konstrukcijske i građevinske radove, OIB 29918508603</izvorni_sadrzaj>
    <derivirana_varijabla naziv="DomainObject.Predmet.ProtustrankaNazivFormatedOIB_1">KON-GRA, društvo s ograničenom odgovornošću za konstrukcijske i građevinske radove, OIB 29918508603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26344349.75</izvorni_sadrzaj>
    <derivirana_varijabla naziv="DomainObject.Predmet.TrenutnaVrijednost_1">26344349.75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KON-GRA, društvo s ograničenom odgovornošću za konstrukcijske i građevinske radove</item>
    </izvorni_sadrzaj>
    <derivirana_varijabla naziv="DomainObject.Predmet.ProtuStrankaListFormated_1">
      <item>KON-GRA, društvo s ograničenom odgovornošću za konstrukcijske i građevinske radove</item>
    </derivirana_varijabla>
  </DomainObject.Predmet.ProtuStrankaListFormated>
  <DomainObject.Predmet.ProtuStrankaListFormatedOIB>
    <izvorni_sadrzaj>
      <item>KON-GRA, društvo s ograničenom odgovornošću za konstrukcijske i građevinske radove, OIB 29918508603</item>
    </izvorni_sadrzaj>
    <derivirana_varijabla naziv="DomainObject.Predmet.ProtuStrankaListFormatedOIB_1">
      <item>KON-GRA, društvo s ograničenom odgovornošću za konstrukcijske i građevinske radove, OIB 29918508603</item>
    </derivirana_varijabla>
  </DomainObject.Predmet.ProtuStrankaListFormatedOIB>
  <DomainObject.Predmet.ProtuStrankaListFormatedWithAdress>
    <izvorni_sadrzaj>
      <item>KON-GRA, društvo s ograničenom odgovornošću za konstrukcijske i građevinske radove, Varaždinska 34, 40000 Nedelišće</item>
    </izvorni_sadrzaj>
    <derivirana_varijabla naziv="DomainObject.Predmet.ProtuStrankaListFormatedWithAdress_1">
      <item>KON-GRA, društvo s ograničenom odgovornošću za konstrukcijske i građevinske radove, Varaždinska 34, 40000 Nedelišće</item>
    </derivirana_varijabla>
  </DomainObject.Predmet.ProtuStrankaListFormatedWithAdress>
  <DomainObject.Predmet.ProtuStrankaListFormatedWithAdressOIB>
    <izvorni_sadrzaj>
      <item>KON-GRA, društvo s ograničenom odgovornošću za konstrukcijske i građevinske radove, OIB 29918508603, Varaždinska 34, 40000 Nedelišće</item>
    </izvorni_sadrzaj>
    <derivirana_varijabla naziv="DomainObject.Predmet.ProtuStrankaListFormatedWithAdressOIB_1">
      <item>KON-GRA, društvo s ograničenom odgovornošću za konstrukcijske i građevinske radove, OIB 29918508603, Varaždinska 34, 40000 Nedelišće</item>
    </derivirana_varijabla>
  </DomainObject.Predmet.ProtuStrankaListFormatedWithAdressOIB>
  <DomainObject.Predmet.ProtuStrankaListNazivFormated>
    <izvorni_sadrzaj>
      <item>KON-GRA, društvo s ograničenom odgovornošću za konstrukcijske i građevinske radove</item>
    </izvorni_sadrzaj>
    <derivirana_varijabla naziv="DomainObject.Predmet.ProtuStrankaListNazivFormated_1">
      <item>KON-GRA, društvo s ograničenom odgovornošću za konstrukcijske i građevinske radove</item>
    </derivirana_varijabla>
  </DomainObject.Predmet.ProtuStrankaListNazivFormated>
  <DomainObject.Predmet.ProtuStrankaListNazivFormatedOIB>
    <izvorni_sadrzaj>
      <item>KON-GRA, društvo s ograničenom odgovornošću za konstrukcijske i građevinske radove, OIB 29918508603</item>
    </izvorni_sadrzaj>
    <derivirana_varijabla naziv="DomainObject.Predmet.ProtuStrankaListNazivFormatedOIB_1">
      <item>KON-GRA, društvo s ograničenom odgovornošću za konstrukcijske i građevinske radove, OIB 29918508603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St-201/2016-2</izvorni_sadrzaj>
    <derivirana_varijabla naziv="DomainObject.PoslovniBrojDokumenta_1">St-201/2016-2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KON-GRA, društvo s ograničenom odgovornošću za konstrukcijske i građevinske radove</izvorni_sadrzaj>
    <derivirana_varijabla naziv="DomainObject.Predmet.ProtustrankaIDrugi_1">KON-GRA, društvo s ograničenom odgovornošću za konstrukcijske i građevinske radove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KON-GRA, društvo s ograničenom odgovornošću za konstrukcijske i građevinske radove, OIB 29918508603, Varaždinska 34, 40000 Nedelišće</izvorni_sadrzaj>
    <derivirana_varijabla naziv="DomainObject.Predmet.ProtustrankaIDrugiAdressOIB_1">KON-GRA, društvo s ograničenom odgovornošću za konstrukcijske i građevinske radove, OIB 29918508603, Varaždinska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KON-GRA, društvo s ograničenom odgovornošću za konstrukcijske i građevinske radove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KON-GRA, društvo s ograničenom odgovornošću za konstrukcijske i građevinske radove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KON-GRA, društvo s ograničenom odgovornošću za konstrukcijske i građevinske radove, OIB 29918508603, Varaždinska 34,40000 Nedelišće</item>
      <item>Županijsko državno odvjetništvo u Varaždinu</item>
      <item>RH MINISTARSTVO FINANCIJA POREZNA UPRAVA PODRUČNI URED SJEVERNA HRVATSKA, Graberje 1,42000 Varaždin</item>
    </izvorni_sadrzaj>
    <derivirana_varijabla naziv="DomainObject.Predmet.SudioniciListAdressOIB_1">
      <item>KON-GRA, društvo s ograničenom odgovornošću za konstrukcijske i građevinske radove, OIB 29918508603, Varaždinska 34,40000 Nedelišće</item>
      <item>Županijsko državno odvjetništvo u Varaždinu</item>
      <item>RH MINISTARSTVO FINANCIJA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68FD6-30C3-4EDC-B245-B656A2414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2504</properties:Characters>
  <properties:Lines>86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2016-02-24T07:30:00Z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