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12d7" w14:paraId="31812d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E5FC7">
        <w:t>296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853D4">
        <w:t xml:space="preserve"> </w:t>
      </w:r>
      <w:r w:rsidR="003F33D7">
        <w:t>TAKS</w:t>
      </w:r>
      <w:r w:rsidR="000E5FC7">
        <w:t xml:space="preserve">I KOMARAC j.d.o.o. za prijevoz, usluge i trgovinu, Osijek, Bartola Kašića </w:t>
      </w:r>
      <w:proofErr w:type="spellStart"/>
      <w:r w:rsidR="000E5FC7">
        <w:t>70</w:t>
      </w:r>
      <w:proofErr w:type="spellEnd"/>
      <w:r w:rsidR="000E5FC7">
        <w:t xml:space="preserve">, </w:t>
      </w:r>
      <w:proofErr w:type="spellStart"/>
      <w:r w:rsidR="000E5FC7">
        <w:t>OIB</w:t>
      </w:r>
      <w:proofErr w:type="spellEnd"/>
      <w:r w:rsidR="000E5FC7">
        <w:t xml:space="preserve">: </w:t>
      </w:r>
      <w:proofErr w:type="spellStart"/>
      <w:r w:rsidR="003F33D7">
        <w:t>62836721590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F33D7">
        <w:rPr>
          <w:bCs/>
        </w:rPr>
        <w:t xml:space="preserve"> </w:t>
      </w:r>
      <w:r w:rsidR="003F33D7">
        <w:t xml:space="preserve">TAKSI KOMARAC j.d.o.o. za prijevoz, usluge i trgovinu, Osijek, Bartola Kašića </w:t>
      </w:r>
      <w:proofErr w:type="spellStart"/>
      <w:r w:rsidR="003F33D7">
        <w:t>70</w:t>
      </w:r>
      <w:proofErr w:type="spellEnd"/>
      <w:r w:rsidR="003F33D7">
        <w:t xml:space="preserve">, </w:t>
      </w:r>
      <w:proofErr w:type="spellStart"/>
      <w:r w:rsidR="003F33D7">
        <w:t>OIB</w:t>
      </w:r>
      <w:proofErr w:type="spellEnd"/>
      <w:r w:rsidR="003F33D7">
        <w:t xml:space="preserve">: </w:t>
      </w:r>
      <w:proofErr w:type="spellStart"/>
      <w:r w:rsidR="003F33D7">
        <w:t>62836721590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43754">
        <w:t xml:space="preserve"> </w:t>
      </w:r>
      <w:r w:rsidR="003F33D7">
        <w:t xml:space="preserve">Ivan </w:t>
      </w:r>
      <w:proofErr w:type="spellStart"/>
      <w:r w:rsidR="003F33D7">
        <w:t>Gjurašić</w:t>
      </w:r>
      <w:proofErr w:type="spellEnd"/>
      <w:r w:rsidR="003F33D7">
        <w:t xml:space="preserve">, Zagreb, </w:t>
      </w:r>
      <w:proofErr w:type="spellStart"/>
      <w:r w:rsidR="003F33D7">
        <w:t>Petrinska</w:t>
      </w:r>
      <w:proofErr w:type="spellEnd"/>
      <w:r w:rsidR="003F33D7">
        <w:t xml:space="preserve"> </w:t>
      </w:r>
      <w:proofErr w:type="spellStart"/>
      <w:r w:rsidR="003F33D7">
        <w:t>28</w:t>
      </w:r>
      <w:proofErr w:type="spellEnd"/>
      <w:r w:rsidR="003F33D7">
        <w:t xml:space="preserve">, </w:t>
      </w:r>
      <w:proofErr w:type="spellStart"/>
      <w:r w:rsidR="003F33D7">
        <w:t>OIB</w:t>
      </w:r>
      <w:proofErr w:type="spellEnd"/>
      <w:r w:rsidR="003F33D7">
        <w:t xml:space="preserve">: </w:t>
      </w:r>
      <w:proofErr w:type="spellStart"/>
      <w:r w:rsidR="003F33D7">
        <w:t>66025260916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B3231A">
        <w:t>8</w:t>
      </w:r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CD06CB">
        <w:t>22</w:t>
      </w:r>
      <w:proofErr w:type="spellEnd"/>
      <w:r w:rsidR="00DC51C2">
        <w:t>.</w:t>
      </w:r>
      <w:r w:rsidR="00794266">
        <w:t xml:space="preserve"> </w:t>
      </w:r>
      <w:r w:rsidR="006D6613">
        <w:t>veljače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3231A">
        <w:t>296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B3231A">
        <w:t>296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0F7" w:rsidP="00FD0D3C" w:rsidR="00A250F7">
      <w:r>
        <w:separator/>
      </w:r>
    </w:p>
  </w:endnote>
  <w:endnote w:id="0" w:type="continuationSeparator">
    <w:p w:rsidRDefault="00A250F7" w:rsidP="00FD0D3C" w:rsidR="00A25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0F7" w:rsidP="00FD0D3C" w:rsidR="00A250F7">
      <w:r>
        <w:separator/>
      </w:r>
    </w:p>
  </w:footnote>
  <w:footnote w:id="0" w:type="continuationSeparator">
    <w:p w:rsidRDefault="00A250F7" w:rsidP="00FD0D3C" w:rsidR="00A25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B2650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250F7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231A"/>
    <w:rsid w:val="00B354A7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6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2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6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2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TAKSI KOMARAC jednostavno društvo s ograničenom odgovornošću za prijevoz, usluge i trgovinu</izvorni_sadrzaj>
    <derivirana_varijabla naziv="DomainObject.Predmet.ProtustrankaFormated_1">  TAKSI KOMARAC jednostavno društvo s ograničenom odgovornošću za prijevoz, usluge i trgovinu</derivirana_varijabla>
  </DomainObject.Predmet.ProtustrankaFormated>
  <DomainObject.Predmet.ProtustrankaFormatedOIB>
    <izvorni_sadrzaj>  TAKSI KOMARAC jednostavno društvo s ograničenom odgovornošću za prijevoz, usluge i trgovinu, OIB 62836721590</izvorni_sadrzaj>
    <derivirana_varijabla naziv="DomainObject.Predmet.ProtustrankaFormatedOIB_1">  TAKSI KOMARAC jednostavno društvo s ograničenom odgovornošću za prijevoz, usluge i trgovinu, OIB 62836721590</derivirana_varijabla>
  </DomainObject.Predmet.ProtustrankaFormatedOIB>
  <DomainObject.Predmet.ProtustrankaFormatedWithAdress>
    <izvorni_sadrzaj> TAKSI KOMARAC jednostavno društvo s ograničenom odgovornošću za prijevoz, usluge i trgovinu, Bartola Kašića 70 , 31000 Osijek</izvorni_sadrzaj>
    <derivirana_varijabla naziv="DomainObject.Predmet.ProtustrankaFormatedWithAdress_1"> TAKSI KOMARAC jednostavno društvo s ograničenom odgovornošću za prijevoz, usluge i trgovinu, Bartola Kašića 70 , 31000 Osijek</derivirana_varijabla>
  </DomainObject.Predmet.ProtustrankaFormatedWithAdress>
  <DomainObject.Predmet.ProtustrankaFormatedWithAdressOIB>
    <izvorni_sadrzaj> TAKSI KOMARAC jednostavno društvo s ograničenom odgovornošću za prijevoz, usluge i trgovinu, OIB 62836721590, Bartola Kašića 70 , 31000 Osijek</izvorni_sadrzaj>
    <derivirana_varijabla naziv="DomainObject.Predmet.ProtustrankaFormatedWithAdressOIB_1"> TAKSI KOMARAC jednostavno društvo s ograničenom odgovornošću za prijevoz, usluge i trgovinu, OIB 62836721590, Bartola Kašića 70 , 31000 Osijek</derivirana_varijabla>
  </DomainObject.Predmet.ProtustrankaFormatedWithAdressOIB>
  <DomainObject.Predmet.ProtustrankaWithAdress>
    <izvorni_sadrzaj>TAKSI KOMARAC jednostavno društvo s ograničenom odgovornošću za prijevoz, usluge i trgovinu Bartola Kašića 70 , 31000 Osijek</izvorni_sadrzaj>
    <derivirana_varijabla naziv="DomainObject.Predmet.ProtustrankaWithAdress_1">TAKSI KOMARAC jednostavno društvo s ograničenom odgovornošću za prijevoz, usluge i trgovinu Bartola Kašića 70 , 31000 Osijek</derivirana_varijabla>
  </DomainObject.Predmet.ProtustrankaWithAdress>
  <DomainObject.Predmet.ProtustrankaWithAdressOIB>
    <izvorni_sadrzaj>TAKSI KOMARAC jednostavno društvo s ograničenom odgovornošću za prijevoz, usluge i trgovinu, OIB 62836721590, Bartola Kašića 70 , 31000 Osijek</izvorni_sadrzaj>
    <derivirana_varijabla naziv="DomainObject.Predmet.ProtustrankaWithAdressOIB_1">TAKSI KOMARAC jednostavno društvo s ograničenom odgovornošću za prijevoz, usluge i trgovinu, OIB 62836721590, Bartola Kašića 70 , 31000 Osijek</derivirana_varijabla>
  </DomainObject.Predmet.ProtustrankaWithAdressOIB>
  <DomainObject.Predmet.ProtustrankaNazivFormated>
    <izvorni_sadrzaj>TAKSI KOMARAC jednostavno društvo s ograničenom odgovornošću za prijevoz, usluge i trgovinu</izvorni_sadrzaj>
    <derivirana_varijabla naziv="DomainObject.Predmet.ProtustrankaNazivFormated_1">TAKSI KOMARAC jednostavno društvo s ograničenom odgovornošću za prijevoz, usluge i trgovinu</derivirana_varijabla>
  </DomainObject.Predmet.ProtustrankaNazivFormated>
  <DomainObject.Predmet.ProtustrankaNazivFormatedOIB>
    <izvorni_sadrzaj>TAKSI KOMARAC jednostavno društvo s ograničenom odgovornošću za prijevoz, usluge i trgovinu, OIB 62836721590</izvorni_sadrzaj>
    <derivirana_varijabla naziv="DomainObject.Predmet.ProtustrankaNazivFormatedOIB_1">TAKSI KOMARAC jednostavno društvo s ograničenom odgovornošću za prijevoz, usluge i trgovinu, OIB 62836721590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TAKSI KOMARAC jednostavno društvo s ograničenom odgovornošću za prijevoz, usluge i trgovinu</item>
    </izvorni_sadrzaj>
    <derivirana_varijabla naziv="DomainObject.Predmet.ProtuStrankaListFormated_1">
      <item>TAKSI KOMARAC jednostavno društvo s ograničenom odgovornošću za prijevoz, usluge i trgovinu</item>
    </derivirana_varijabla>
  </DomainObject.Predmet.ProtuStrankaListFormated>
  <DomainObject.Predmet.ProtuStrankaListFormatedOIB>
    <izvorni_sadrzaj>
      <item>TAKSI KOMARAC jednostavno društvo s ograničenom odgovornošću za prijevoz, usluge i trgovinu, OIB 62836721590</item>
    </izvorni_sadrzaj>
    <derivirana_varijabla naziv="DomainObject.Predmet.ProtuStrankaListFormatedOIB_1">
      <item>TAKSI KOMARAC jednostavno društvo s ograničenom odgovornošću za prijevoz, usluge i trgovinu, OIB 62836721590</item>
    </derivirana_varijabla>
  </DomainObject.Predmet.ProtuStrankaListFormatedOIB>
  <DomainObject.Predmet.ProtuStrankaListFormatedWithAdress>
    <izvorni_sadrzaj>
      <item>TAKSI KOMARAC jednostavno društvo s ograničenom odgovornošću za prijevoz, usluge i trgovinu, Bartola Kašića 70 , 31000 Osijek</item>
    </izvorni_sadrzaj>
    <derivirana_varijabla naziv="DomainObject.Predmet.ProtuStrankaListFormatedWithAdress_1">
      <item>TAKSI KOMARAC jednostavno društvo s ograničenom odgovornošću za prijevoz, usluge i trgovinu, Bartola Kašića 70 , 31000 Osijek</item>
    </derivirana_varijabla>
  </DomainObject.Predmet.ProtuStrankaListFormatedWithAdress>
  <DomainObject.Predmet.ProtuStrankaListFormatedWithAdressOIB>
    <izvorni_sadrzaj>
      <item>TAKSI KOMARAC jednostavno društvo s ograničenom odgovornošću za prijevoz, usluge i trgovinu, OIB 62836721590, Bartola Kašića 70 , 31000 Osijek</item>
    </izvorni_sadrzaj>
    <derivirana_varijabla naziv="DomainObject.Predmet.ProtuStrankaListFormatedWithAdressOIB_1">
      <item>TAKSI KOMARAC jednostavno društvo s ograničenom odgovornošću za prijevoz, usluge i trgovinu, OIB 62836721590, Bartola Kašića 70 , 31000 Osijek</item>
    </derivirana_varijabla>
  </DomainObject.Predmet.ProtuStrankaListFormatedWithAdressOIB>
  <DomainObject.Predmet.ProtuStrankaListNazivFormated>
    <izvorni_sadrzaj>
      <item>TAKSI KOMARAC jednostavno društvo s ograničenom odgovornošću za prijevoz, usluge i trgovinu</item>
    </izvorni_sadrzaj>
    <derivirana_varijabla naziv="DomainObject.Predmet.ProtuStrankaListNazivFormated_1">
      <item>TAKSI KOMARAC jednostavno društvo s ograničenom odgovornošću za prijevoz, usluge i trgovinu</item>
    </derivirana_varijabla>
  </DomainObject.Predmet.ProtuStrankaListNazivFormated>
  <DomainObject.Predmet.ProtuStrankaListNazivFormatedOIB>
    <izvorni_sadrzaj>
      <item>TAKSI KOMARAC jednostavno društvo s ograničenom odgovornošću za prijevoz, usluge i trgovinu, OIB 62836721590</item>
    </izvorni_sadrzaj>
    <derivirana_varijabla naziv="DomainObject.Predmet.ProtuStrankaListNazivFormatedOIB_1">
      <item>TAKSI KOMARAC jednostavno društvo s ograničenom odgovornošću za prijevoz, usluge i trgovinu, OIB 62836721590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TAKSI KOMARAC jednostavno društvo s ograničenom odgovornošću za prijevoz, usluge i trgovinu</izvorni_sadrzaj>
    <derivirana_varijabla naziv="DomainObject.Predmet.ProtustrankaIDrugi_1">TAKSI KOMARAC jednostavno društvo s ograničenom odgovornošću za prijevoz, usluge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TAKSI KOMARAC jednostavno društvo s ograničenom odgovornošću za prijevoz, usluge i trgovinu, OIB 62836721590, Bartola Kašića 70 , 31000 Osijek</izvorni_sadrzaj>
    <derivirana_varijabla naziv="DomainObject.Predmet.ProtustrankaIDrugiAdressOIB_1">TAKSI KOMARAC jednostavno društvo s ograničenom odgovornošću za prijevoz, usluge i trgovinu, OIB 62836721590, Bartola Kašića 70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TAKSI KOMARAC jednostavno društvo s ograničenom odgovornošću za prijevoz, usluge i trgovinu</item>
    </izvorni_sadrzaj>
    <derivirana_varijabla naziv="DomainObject.Predmet.SudioniciListNaziv_1">
      <item>FINA RC OSIJEK</item>
      <item>TAKSI KOMARAC jednostavno društvo s ograničenom odgovornošću za prijevoz, usluge i trgovinu</item>
    </derivirana_varijabla>
  </DomainObject.Predmet.SudioniciListNaziv>
  <DomainObject.Predmet.SudioniciListAdressOIB>
    <izvorni_sadrzaj>
      <item>FINA RC OSIJEK, OIB 85821130368, L. JEGERA 3,31000 Osijek</item>
      <item>TAKSI KOMARAC jednostavno društvo s ograničenom odgovornošću za prijevoz, usluge i trgovinu, OIB 62836721590, Bartola Kašića 70 ,31000 Osijek</item>
    </izvorni_sadrzaj>
    <derivirana_varijabla naziv="DomainObject.Predmet.SudioniciListAdressOIB_1">
      <item>FINA RC OSIJEK, OIB 85821130368, L. JEGERA 3,31000 Osijek</item>
      <item>TAKSI KOMARAC jednostavno društvo s ograničenom odgovornošću za prijevoz, usluge i trgovinu, OIB 62836721590, Bartola Kašića 70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62836721590</item>
    </izvorni_sadrzaj>
    <derivirana_varijabla naziv="DomainObject.Predmet.SudioniciListNazivOIB_1">
      <item>, OIB 85821130368</item>
      <item>, OIB 62836721590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B0CAC-0D9B-4F74-AD93-6FD6ED14C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1950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2016-07-06T11:45:00Z</dcterms:created>
  <dc:creator>wsadmin</dc:creator>
  <cp:lastModifiedBy>Sanda Gučić</cp:lastModifiedBy>
  <cp:lastPrinted>2016-07-06T11:46:00Z</cp:lastPrinted>
  <dcterms:modified xmlns:xsi="http://www.w3.org/2001/XMLSchema-instance" xsi:type="dcterms:W3CDTF">2016-07-07T07:18:00Z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