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a1a2" w14:paraId="b98a1a2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723555">
        <w:t>St-6786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723555">
        <w:t>ikom HASI</w:t>
      </w:r>
      <w:r w:rsidR="0006415C" w:rsidRPr="0006415C">
        <w:t xml:space="preserve"> d.o.o.</w:t>
      </w:r>
      <w:r w:rsidR="00135458">
        <w:t xml:space="preserve">, </w:t>
      </w:r>
      <w:r w:rsidR="00723555">
        <w:t>O</w:t>
      </w:r>
      <w:r w:rsidR="003B3FAC">
        <w:t>gulin</w:t>
      </w:r>
      <w:r w:rsidR="00135458">
        <w:t xml:space="preserve">, </w:t>
      </w:r>
      <w:r w:rsidR="00723555">
        <w:t>B. Frankopana 28</w:t>
      </w:r>
      <w:r w:rsidR="00135458">
        <w:t xml:space="preserve">, OIB: </w:t>
      </w:r>
      <w:r w:rsidR="003B3FAC">
        <w:t>88105720448</w:t>
      </w:r>
      <w:r w:rsidR="00C9030C">
        <w:t>, 7. ožujka 2017</w:t>
      </w:r>
      <w:r w:rsidR="0006415C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3B3FAC">
        <w:t xml:space="preserve"> </w:t>
      </w:r>
      <w:r w:rsidR="003B3FAC" w:rsidRPr="003B3FAC">
        <w:t>HASI d.o.o., Ogulin, B. Frankopana 28, OIB: 88105720448</w:t>
      </w:r>
      <w:r w:rsidR="008A66EA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324DC7">
        <w:t xml:space="preserve"> </w:t>
      </w:r>
      <w:r w:rsidR="003B3FAC" w:rsidRPr="003B3FAC">
        <w:t>HASI d.o.o., Ogulin, B. Frankopana 28, OIB: 88105720448</w:t>
      </w:r>
      <w:r w:rsidR="00AD26B1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063BA7">
        <w:t>7. ožujka 2017</w:t>
      </w:r>
      <w:r w:rsidR="001327CD">
        <w:t xml:space="preserve">.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00433E" w:rsidP="0000433E" w:rsidR="0000433E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00433E" w:rsidP="00720C69" w:rsidR="0000433E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00433E" w:rsidP="00720C69" w:rsidR="0000433E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p w:rsidRDefault="00E66C3A" w:rsidP="003774D7" w:rsidR="00E66C3A" w:rsidRPr="004500CD">
      <w:pPr>
        <w:pStyle w:val="Tijeloteksta"/>
        <w:rPr>
          <w:rFonts w:hAnsi="Times New Roman" w:ascii="Times New Roman"/>
          <w:szCs w:val="24"/>
        </w:rPr>
      </w:pPr>
    </w:p>
    <w:sectPr w:rsidSect="00CE0836" w:rsidR="00E66C3A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B56" w:rsidR="00AC5B56">
      <w:r>
        <w:separator/>
      </w:r>
    </w:p>
  </w:endnote>
  <w:endnote w:id="0" w:type="continuationSeparator">
    <w:p w:rsidRDefault="00AC5B56" w:rsidR="00AC5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B56" w:rsidR="00AC5B56">
      <w:r>
        <w:separator/>
      </w:r>
    </w:p>
  </w:footnote>
  <w:footnote w:id="0" w:type="continuationSeparator">
    <w:p w:rsidRDefault="00AC5B56" w:rsidR="00AC5B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AD26B1">
      <w:t>6786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0433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2043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1AC0"/>
    <w:rsid w:val="00203C4E"/>
    <w:rsid w:val="0021194A"/>
    <w:rsid w:val="00257DF9"/>
    <w:rsid w:val="00262F6F"/>
    <w:rsid w:val="00295D2E"/>
    <w:rsid w:val="002975CA"/>
    <w:rsid w:val="002A6564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24DC7"/>
    <w:rsid w:val="003539C0"/>
    <w:rsid w:val="00375EF1"/>
    <w:rsid w:val="003774D7"/>
    <w:rsid w:val="00395328"/>
    <w:rsid w:val="003B3FAC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3555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D6A0D"/>
    <w:rsid w:val="00A13967"/>
    <w:rsid w:val="00A27DCC"/>
    <w:rsid w:val="00A34EB2"/>
    <w:rsid w:val="00A353C3"/>
    <w:rsid w:val="00A46F0C"/>
    <w:rsid w:val="00A55B52"/>
    <w:rsid w:val="00A63512"/>
    <w:rsid w:val="00A63F06"/>
    <w:rsid w:val="00A7532F"/>
    <w:rsid w:val="00A82AE9"/>
    <w:rsid w:val="00A93AA3"/>
    <w:rsid w:val="00A96AC9"/>
    <w:rsid w:val="00A9703C"/>
    <w:rsid w:val="00A97D5D"/>
    <w:rsid w:val="00AA372A"/>
    <w:rsid w:val="00AB2679"/>
    <w:rsid w:val="00AC5B56"/>
    <w:rsid w:val="00AD26B1"/>
    <w:rsid w:val="00AD7922"/>
    <w:rsid w:val="00AE5588"/>
    <w:rsid w:val="00AF34C5"/>
    <w:rsid w:val="00AF3D4C"/>
    <w:rsid w:val="00B040DF"/>
    <w:rsid w:val="00B14176"/>
    <w:rsid w:val="00B163CD"/>
    <w:rsid w:val="00B23287"/>
    <w:rsid w:val="00B4245D"/>
    <w:rsid w:val="00B43A4B"/>
    <w:rsid w:val="00B65371"/>
    <w:rsid w:val="00B66465"/>
    <w:rsid w:val="00B8211D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3556A"/>
    <w:rsid w:val="00D437C8"/>
    <w:rsid w:val="00D47BF9"/>
    <w:rsid w:val="00D53026"/>
    <w:rsid w:val="00D55FE1"/>
    <w:rsid w:val="00D63EA8"/>
    <w:rsid w:val="00D65244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6786</izvorni_sadrzaj>
    <derivirana_varijabla naziv="DomainObject.Predmet.Broj_1">6786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St-6786/2016</izvorni_sadrzaj>
    <derivirana_varijabla naziv="DomainObject.Predmet.OznakaBroj_1">St-6786/2016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HASI d.o.o.</izvorni_sadrzaj>
    <derivirana_varijabla naziv="DomainObject.Predmet.ProtustrankaFormated_1">  HASI d.o.o.</derivirana_varijabla>
  </DomainObject.Predmet.ProtustrankaFormated>
  <DomainObject.Predmet.ProtustrankaFormatedOIB>
    <izvorni_sadrzaj>  HASI d.o.o., OIB 88105720448</izvorni_sadrzaj>
    <derivirana_varijabla naziv="DomainObject.Predmet.ProtustrankaFormatedOIB_1">  HASI d.o.o., OIB 88105720448</derivirana_varijabla>
  </DomainObject.Predmet.ProtustrankaFormatedOIB>
  <DomainObject.Predmet.ProtustrankaFormatedWithAdress>
    <izvorni_sadrzaj> HASI d.o.o., B. Frankopana 28, 47300 Ogulin</izvorni_sadrzaj>
    <derivirana_varijabla naziv="DomainObject.Predmet.ProtustrankaFormatedWithAdress_1"> HASI d.o.o., B. Frankopana 28, 47300 Ogulin</derivirana_varijabla>
  </DomainObject.Predmet.ProtustrankaFormatedWithAdress>
  <DomainObject.Predmet.ProtustrankaFormatedWithAdressOIB>
    <izvorni_sadrzaj> HASI d.o.o., OIB 88105720448, B. Frankopana 28, 47300 Ogulin</izvorni_sadrzaj>
    <derivirana_varijabla naziv="DomainObject.Predmet.ProtustrankaFormatedWithAdressOIB_1"> HASI d.o.o., OIB 88105720448, B. Frankopana 28, 47300 Ogulin</derivirana_varijabla>
  </DomainObject.Predmet.ProtustrankaFormatedWithAdressOIB>
  <DomainObject.Predmet.ProtustrankaWithAdress>
    <izvorni_sadrzaj>HASI d.o.o. B. Frankopana 28, 47300 Ogulin</izvorni_sadrzaj>
    <derivirana_varijabla naziv="DomainObject.Predmet.ProtustrankaWithAdress_1">HASI d.o.o. B. Frankopana 28, 47300 Ogulin</derivirana_varijabla>
  </DomainObject.Predmet.ProtustrankaWithAdress>
  <DomainObject.Predmet.ProtustrankaWithAdressOIB>
    <izvorni_sadrzaj>HASI d.o.o., OIB 88105720448, B. Frankopana 28, 47300 Ogulin</izvorni_sadrzaj>
    <derivirana_varijabla naziv="DomainObject.Predmet.ProtustrankaWithAdressOIB_1">HASI d.o.o., OIB 88105720448, B. Frankopana 28, 47300 Ogulin</derivirana_varijabla>
  </DomainObject.Predmet.ProtustrankaWithAdressOIB>
  <DomainObject.Predmet.ProtustrankaNazivFormated>
    <izvorni_sadrzaj>HASI d.o.o.</izvorni_sadrzaj>
    <derivirana_varijabla naziv="DomainObject.Predmet.ProtustrankaNazivFormated_1">HASI d.o.o.</derivirana_varijabla>
  </DomainObject.Predmet.ProtustrankaNazivFormated>
  <DomainObject.Predmet.ProtustrankaNazivFormatedOIB>
    <izvorni_sadrzaj>HASI d.o.o., OIB 88105720448</izvorni_sadrzaj>
    <derivirana_varijabla naziv="DomainObject.Predmet.ProtustrankaNazivFormatedOIB_1">HASI d.o.o., OIB 88105720448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HASI d.o.o.</item>
    </izvorni_sadrzaj>
    <derivirana_varijabla naziv="DomainObject.Predmet.ProtuStrankaListFormated_1">
      <item>HASI d.o.o.</item>
    </derivirana_varijabla>
  </DomainObject.Predmet.ProtuStrankaListFormated>
  <DomainObject.Predmet.ProtuStrankaListFormatedOIB>
    <izvorni_sadrzaj>
      <item>HASI d.o.o., OIB 88105720448</item>
    </izvorni_sadrzaj>
    <derivirana_varijabla naziv="DomainObject.Predmet.ProtuStrankaListFormatedOIB_1">
      <item>HASI d.o.o., OIB 88105720448</item>
    </derivirana_varijabla>
  </DomainObject.Predmet.ProtuStrankaListFormatedOIB>
  <DomainObject.Predmet.ProtuStrankaListFormatedWithAdress>
    <izvorni_sadrzaj>
      <item>HASI d.o.o., B. Frankopana 28, 47300 Ogulin</item>
    </izvorni_sadrzaj>
    <derivirana_varijabla naziv="DomainObject.Predmet.ProtuStrankaListFormatedWithAdress_1">
      <item>HASI d.o.o., B. Frankopana 28, 47300 Ogulin</item>
    </derivirana_varijabla>
  </DomainObject.Predmet.ProtuStrankaListFormatedWithAdress>
  <DomainObject.Predmet.ProtuStrankaListFormatedWithAdressOIB>
    <izvorni_sadrzaj>
      <item>HASI d.o.o., OIB 88105720448, B. Frankopana 28, 47300 Ogulin</item>
    </izvorni_sadrzaj>
    <derivirana_varijabla naziv="DomainObject.Predmet.ProtuStrankaListFormatedWithAdressOIB_1">
      <item>HASI d.o.o., OIB 88105720448, B. Frankopana 28, 47300 Ogulin</item>
    </derivirana_varijabla>
  </DomainObject.Predmet.ProtuStrankaListFormatedWithAdressOIB>
  <DomainObject.Predmet.ProtuStrankaListNazivFormated>
    <izvorni_sadrzaj>
      <item>HASI d.o.o.</item>
    </izvorni_sadrzaj>
    <derivirana_varijabla naziv="DomainObject.Predmet.ProtuStrankaListNazivFormated_1">
      <item>HASI d.o.o.</item>
    </derivirana_varijabla>
  </DomainObject.Predmet.ProtuStrankaListNazivFormated>
  <DomainObject.Predmet.ProtuStrankaListNazivFormatedOIB>
    <izvorni_sadrzaj>
      <item>HASI d.o.o., OIB 88105720448</item>
    </izvorni_sadrzaj>
    <derivirana_varijabla naziv="DomainObject.Predmet.ProtuStrankaListNazivFormatedOIB_1">
      <item>HASI d.o.o., OIB 88105720448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HASI d.o.o.</izvorni_sadrzaj>
    <derivirana_varijabla naziv="DomainObject.Predmet.ProtustrankaIDrugi_1">HASI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HASI d.o.o., OIB 88105720448, B. Frankopana 28, 47300 Ogulin</izvorni_sadrzaj>
    <derivirana_varijabla naziv="DomainObject.Predmet.ProtustrankaIDrugiAdressOIB_1">HASI d.o.o., OIB 88105720448, B. Frankopana 28,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HASI d.o.o.</item>
    </izvorni_sadrzaj>
    <derivirana_varijabla naziv="DomainObject.Predmet.SudioniciListNaziv_1">
      <item>FINA regionalni centar Zagreb, podružnica Karlovac</item>
      <item>HASI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HASI d.o.o., OIB 88105720448, B. Frankopana 28,47300 Ogulin</item>
    </izvorni_sadrzaj>
    <derivirana_varijabla naziv="DomainObject.Predmet.SudioniciListAdressOIB_1">
      <item>FINA regionalni centar Zagreb, podružnica Karlovac, OIB 85821130368, Vitezovićeva 1,47000 Karlovac</item>
      <item>HASI d.o.o., OIB 88105720448, B. Frankopana 28,47300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88105720448</item>
    </izvorni_sadrzaj>
    <derivirana_varijabla naziv="DomainObject.Predmet.SudioniciListNazivOIB_1">
      <item>, OIB 85821130368</item>
      <item>, OIB 88105720448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F5EB7-1A04-4637-A64A-11CE29ACF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324</properties:Words>
  <properties:Characters>1745</properties:Characters>
  <properties:Lines>62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2017-03-07T13:27:00Z</cp:lastPrinted>
  <dcterms:modified xmlns:xsi="http://www.w3.org/2001/XMLSchema-instance" xsi:type="dcterms:W3CDTF">2017-03-07T13:27:00Z</dcterms:modified>
  <cp:revision>15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