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f511" w14:paraId="db9f51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8C3DB2">
        <w:rPr>
          <w:szCs w:val="24"/>
          <w:lang w:val="hr-HR"/>
        </w:rPr>
        <w:t>ZELENA PINIJA</w:t>
      </w:r>
      <w:r w:rsidR="00724229">
        <w:rPr>
          <w:szCs w:val="24"/>
          <w:lang w:val="hr-HR"/>
        </w:rPr>
        <w:t xml:space="preserve"> d.o.o.</w:t>
      </w:r>
      <w:r w:rsidR="00E97BE2">
        <w:rPr>
          <w:szCs w:val="24"/>
          <w:lang w:val="hr-HR"/>
        </w:rPr>
        <w:t xml:space="preserve"> </w:t>
      </w:r>
      <w:r w:rsidR="008C3DB2">
        <w:rPr>
          <w:szCs w:val="24"/>
          <w:lang w:val="hr-HR"/>
        </w:rPr>
        <w:t>Poreč</w:t>
      </w:r>
      <w:r w:rsidR="00124093">
        <w:rPr>
          <w:szCs w:val="24"/>
          <w:lang w:val="hr-HR"/>
        </w:rPr>
        <w:t xml:space="preserve">, </w:t>
      </w:r>
      <w:r w:rsidR="008C3DB2">
        <w:rPr>
          <w:szCs w:val="24"/>
          <w:lang w:val="hr-HR"/>
        </w:rPr>
        <w:t>Trg Matije Gupca 16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8C3DB2">
        <w:rPr>
          <w:lang w:val="hr-HR"/>
        </w:rPr>
        <w:t>99647493742</w:t>
      </w:r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r w:rsidR="008C3DB2">
        <w:rPr>
          <w:szCs w:val="24"/>
          <w:lang w:val="hr-HR"/>
        </w:rPr>
        <w:t xml:space="preserve">           </w:t>
      </w:r>
      <w:r w:rsidR="00724229">
        <w:rPr>
          <w:szCs w:val="24"/>
          <w:lang w:val="hr-HR"/>
        </w:rPr>
        <w:t>18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8C3DB2">
        <w:rPr>
          <w:szCs w:val="24"/>
          <w:lang w:val="hr-HR"/>
        </w:rPr>
        <w:t>Harbin Bilali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8C3DB2">
        <w:rPr>
          <w:szCs w:val="24"/>
          <w:lang w:val="hr-HR"/>
        </w:rPr>
        <w:t>Vrsara</w:t>
      </w:r>
      <w:r w:rsidR="0035409B">
        <w:rPr>
          <w:szCs w:val="24"/>
          <w:lang w:val="hr-HR"/>
        </w:rPr>
        <w:t xml:space="preserve">, </w:t>
      </w:r>
      <w:r w:rsidR="008C3DB2">
        <w:rPr>
          <w:szCs w:val="24"/>
          <w:lang w:val="hr-HR"/>
        </w:rPr>
        <w:t>Dalmatinska 6</w:t>
      </w:r>
      <w:r w:rsidR="00E95B75" w:rsidRPr="00936C9E">
        <w:rPr>
          <w:szCs w:val="24"/>
          <w:lang w:val="hr-HR"/>
        </w:rPr>
        <w:t xml:space="preserve">, OIB: </w:t>
      </w:r>
      <w:r w:rsidR="008C3DB2">
        <w:rPr>
          <w:lang w:val="hr-HR"/>
        </w:rPr>
        <w:t>90061815146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8C3DB2">
        <w:rPr>
          <w:szCs w:val="24"/>
          <w:lang w:val="hr-HR"/>
        </w:rPr>
        <w:t xml:space="preserve">ZELENA PINIJA d.o.o. Poreč, Trg Matije Gupca 16, </w:t>
      </w:r>
      <w:r w:rsidR="008C3DB2" w:rsidRPr="00936C9E">
        <w:rPr>
          <w:szCs w:val="24"/>
          <w:lang w:val="hr-HR"/>
        </w:rPr>
        <w:t xml:space="preserve">OIB: </w:t>
      </w:r>
      <w:r w:rsidR="008C3DB2">
        <w:rPr>
          <w:lang w:val="hr-HR"/>
        </w:rPr>
        <w:t>99647493742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8C3DB2">
        <w:rPr>
          <w:szCs w:val="24"/>
          <w:lang w:val="hr-HR"/>
        </w:rPr>
        <w:t>894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8C3DB2">
        <w:rPr>
          <w:lang w:val="hr-HR"/>
        </w:rPr>
        <w:t>90061815146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8C3DB2">
        <w:rPr>
          <w:szCs w:val="24"/>
          <w:lang w:val="hr-HR"/>
        </w:rPr>
        <w:t>894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724229">
        <w:rPr>
          <w:szCs w:val="24"/>
          <w:lang w:val="hr-HR"/>
        </w:rPr>
        <w:t>18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  <w:r w:rsidR="009E55E6" w:rsidRPr="009E55E6">
        <w:t xml:space="preserve"> </w:t>
      </w:r>
    </w:p>
    <w:sectPr w:rsidSect="009E55E6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4535" w:val="center"/>
        <w:tab w:pos="6273" w:val="left"/>
      </w:tabs>
    </w:pPr>
    <w:r>
      <w:tab/>
    </w:r>
    <w:sdt>
      <w:sdtPr>
        <w:id w:val="-13252791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95741" w:rsidRPr="00F95741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95B75">
      <w:t>Posl.</w:t>
    </w:r>
    <w:r>
      <w:t xml:space="preserve"> br. 1 </w:t>
    </w:r>
    <w:r w:rsidRPr="00E95B75">
      <w:t>St-</w:t>
    </w:r>
    <w:r w:rsidR="008C3DB2">
      <w:t>894</w:t>
    </w:r>
    <w:r>
      <w:t>/16</w:t>
    </w:r>
    <w:r w:rsidRPr="00E95B75">
      <w:t>-</w:t>
    </w:r>
    <w:r>
      <w:t>3</w:t>
    </w:r>
  </w:p>
  <w:p w:rsidRDefault="000570CD" w:rsidR="000570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9072" w:val="clear"/>
        <w:tab w:pos="6749" w:val="left"/>
      </w:tabs>
    </w:pPr>
    <w:r>
      <w:tab/>
    </w:r>
    <w:r w:rsidRPr="00E95B75">
      <w:t>Posl.</w:t>
    </w:r>
    <w:r>
      <w:t xml:space="preserve"> br. 1 </w:t>
    </w:r>
    <w:r w:rsidRPr="00E95B75">
      <w:t>St-</w:t>
    </w:r>
    <w:r w:rsidR="008C3DB2">
      <w:t>894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5409B"/>
    <w:rsid w:val="003830A7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C3DB2"/>
    <w:rsid w:val="008D27FC"/>
    <w:rsid w:val="008E2D36"/>
    <w:rsid w:val="009024B1"/>
    <w:rsid w:val="00936C9E"/>
    <w:rsid w:val="009463CE"/>
    <w:rsid w:val="00985388"/>
    <w:rsid w:val="009A0545"/>
    <w:rsid w:val="009E55E6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  <w:rsid w:val="00F9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5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74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574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574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574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5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7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574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57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57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PINIJA d.o.o. POREČ</izvorni_sadrzaj>
    <derivirana_varijabla naziv="DomainObject.Predmet.ProtustrankaFormated_1">  ZELENA PINIJA d.o.o. POREČ</derivirana_varijabla>
  </DomainObject.Predmet.ProtustrankaFormated>
  <DomainObject.Predmet.ProtustrankaFormatedOIB>
    <izvorni_sadrzaj>  ZELENA PINIJA d.o.o. POREČ, OIB 99647493742</izvorni_sadrzaj>
    <derivirana_varijabla naziv="DomainObject.Predmet.ProtustrankaFormatedOIB_1">  ZELENA PINIJA d.o.o. POREČ, OIB 99647493742</derivirana_varijabla>
  </DomainObject.Predmet.ProtustrankaFormatedOIB>
  <DomainObject.Predmet.ProtustrankaFormatedWithAdress>
    <izvorni_sadrzaj> ZELENA PINIJA d.o.o. POREČ, Trg Matije Gupca 16, 52440 Poreč</izvorni_sadrzaj>
    <derivirana_varijabla naziv="DomainObject.Predmet.ProtustrankaFormatedWithAdress_1"> ZELENA PINIJA d.o.o. POREČ, Trg Matije Gupca 16, 52440 Poreč</derivirana_varijabla>
  </DomainObject.Predmet.ProtustrankaFormatedWithAdress>
  <DomainObject.Predmet.ProtustrankaFormatedWithAdressOIB>
    <izvorni_sadrzaj> ZELENA PINIJA d.o.o. POREČ, OIB 99647493742, Trg Matije Gupca 16, 52440 Poreč</izvorni_sadrzaj>
    <derivirana_varijabla naziv="DomainObject.Predmet.ProtustrankaFormatedWithAdressOIB_1"> ZELENA PINIJA d.o.o. POREČ, OIB 99647493742, Trg Matije Gupca 16, 52440 Poreč</derivirana_varijabla>
  </DomainObject.Predmet.ProtustrankaFormatedWithAdressOIB>
  <DomainObject.Predmet.ProtustrankaWithAdress>
    <izvorni_sadrzaj>ZELENA PINIJA d.o.o. POREČ Trg Matije Gupca 16, 52440 Poreč</izvorni_sadrzaj>
    <derivirana_varijabla naziv="DomainObject.Predmet.ProtustrankaWithAdress_1">ZELENA PINIJA d.o.o. POREČ Trg Matije Gupca 16, 52440 Poreč</derivirana_varijabla>
  </DomainObject.Predmet.ProtustrankaWithAdress>
  <DomainObject.Predmet.ProtustrankaWithAdressOIB>
    <izvorni_sadrzaj>ZELENA PINIJA d.o.o. POREČ, OIB 99647493742, Trg Matije Gupca 16, 52440 Poreč</izvorni_sadrzaj>
    <derivirana_varijabla naziv="DomainObject.Predmet.ProtustrankaWithAdressOIB_1">ZELENA PINIJA d.o.o. POREČ, OIB 99647493742, Trg Matije Gupca 16, 52440 Poreč</derivirana_varijabla>
  </DomainObject.Predmet.ProtustrankaWithAdressOIB>
  <DomainObject.Predmet.ProtustrankaNazivFormated>
    <izvorni_sadrzaj>ZELENA PINIJA d.o.o. POREČ</izvorni_sadrzaj>
    <derivirana_varijabla naziv="DomainObject.Predmet.ProtustrankaNazivFormated_1">ZELENA PINIJA d.o.o. POREČ</derivirana_varijabla>
  </DomainObject.Predmet.ProtustrankaNazivFormated>
  <DomainObject.Predmet.ProtustrankaNazivFormatedOIB>
    <izvorni_sadrzaj>ZELENA PINIJA d.o.o. POREČ, OIB 99647493742</izvorni_sadrzaj>
    <derivirana_varijabla naziv="DomainObject.Predmet.ProtustrankaNazivFormatedOIB_1">ZELENA PINIJA d.o.o. POREČ, OIB 99647493742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307988.56</izvorni_sadrzaj>
    <derivirana_varijabla naziv="DomainObject.Predmet.TrenutnaVrijednost_1">307988.56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ZELENA PINIJA d.o.o. POREČ</item>
    </izvorni_sadrzaj>
    <derivirana_varijabla naziv="DomainObject.Predmet.ProtuStrankaListFormated_1">
      <item>ZELENA PINIJA d.o.o. POREČ</item>
    </derivirana_varijabla>
  </DomainObject.Predmet.ProtuStrankaListFormated>
  <DomainObject.Predmet.ProtuStrankaListFormatedOIB>
    <izvorni_sadrzaj>
      <item>ZELENA PINIJA d.o.o. POREČ, OIB 99647493742</item>
    </izvorni_sadrzaj>
    <derivirana_varijabla naziv="DomainObject.Predmet.ProtuStrankaListFormatedOIB_1">
      <item>ZELENA PINIJA d.o.o. POREČ, OIB 99647493742</item>
    </derivirana_varijabla>
  </DomainObject.Predmet.ProtuStrankaListFormatedOIB>
  <DomainObject.Predmet.ProtuStrankaListFormatedWithAdress>
    <izvorni_sadrzaj>
      <item>ZELENA PINIJA d.o.o. POREČ, Trg Matije Gupca 16, 52440 Poreč</item>
    </izvorni_sadrzaj>
    <derivirana_varijabla naziv="DomainObject.Predmet.ProtuStrankaListFormatedWithAdress_1">
      <item>ZELENA PINIJA d.o.o. POREČ, Trg Matije Gupca 16, 52440 Poreč</item>
    </derivirana_varijabla>
  </DomainObject.Predmet.ProtuStrankaListFormatedWithAdress>
  <DomainObject.Predmet.ProtuStrankaListFormatedWithAdressOIB>
    <izvorni_sadrzaj>
      <item>ZELENA PINIJA d.o.o. POREČ, OIB 99647493742, Trg Matije Gupca 16, 52440 Poreč</item>
    </izvorni_sadrzaj>
    <derivirana_varijabla naziv="DomainObject.Predmet.ProtuStrankaListFormatedWithAdressOIB_1">
      <item>ZELENA PINIJA d.o.o. POREČ, OIB 99647493742, Trg Matije Gupca 16, 52440 Poreč</item>
    </derivirana_varijabla>
  </DomainObject.Predmet.ProtuStrankaListFormatedWithAdressOIB>
  <DomainObject.Predmet.ProtuStrankaListNazivFormated>
    <izvorni_sadrzaj>
      <item>ZELENA PINIJA d.o.o. POREČ</item>
    </izvorni_sadrzaj>
    <derivirana_varijabla naziv="DomainObject.Predmet.ProtuStrankaListNazivFormated_1">
      <item>ZELENA PINIJA d.o.o. POREČ</item>
    </derivirana_varijabla>
  </DomainObject.Predmet.ProtuStrankaListNazivFormated>
  <DomainObject.Predmet.ProtuStrankaListNazivFormatedOIB>
    <izvorni_sadrzaj>
      <item>ZELENA PINIJA d.o.o. POREČ, OIB 99647493742</item>
    </izvorni_sadrzaj>
    <derivirana_varijabla naziv="DomainObject.Predmet.ProtuStrankaListNazivFormatedOIB_1">
      <item>ZELENA PINIJA d.o.o. POREČ, OIB 99647493742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ZELENA PINIJA d.o.o. POREČ</izvorni_sadrzaj>
    <derivirana_varijabla naziv="DomainObject.Predmet.ProtustrankaIDrugi_1">ZELENA PINIJA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ZELENA PINIJA d.o.o. POREČ, OIB 99647493742, Trg Matije Gupca 16, 52440 Poreč</izvorni_sadrzaj>
    <derivirana_varijabla naziv="DomainObject.Predmet.ProtustrankaIDrugiAdressOIB_1">ZELENA PINIJA d.o.o. POREČ, OIB 99647493742, Trg Matije Gupca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ZELENA PINIJA d.o.o. POREČ</item>
    </izvorni_sadrzaj>
    <derivirana_varijabla naziv="DomainObject.Predmet.SudioniciListNaziv_1">
      <item>FINANCIJSKA AGENCIJA, RC RIJEKA, PODRUŽNICA PULA, PULA</item>
      <item>ZELENA PINIJA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ZELENA PINIJA d.o.o. POREČ, OIB 99647493742, Trg Matije Gupca 16,52440 Poreč</item>
    </izvorni_sadrzaj>
    <derivirana_varijabla naziv="DomainObject.Predmet.SudioniciListAdressOIB_1">
      <item>FINANCIJSKA AGENCIJA, RC RIJEKA, PODRUŽNICA PULA, PULA, OIB 85821130368, Ulica grada Vukovara 70,10000 Zagreb</item>
      <item>ZELENA PINIJA d.o.o. POREČ, OIB 99647493742, Trg Matije Gupca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99647493742</item>
    </izvorni_sadrzaj>
    <derivirana_varijabla naziv="DomainObject.Predmet.SudioniciListNazivOIB_1">
      <item>, OIB 85821130368</item>
      <item>, OIB 99647493742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5044</properties:Characters>
  <properties:Lines>101</properties:Lines>
  <properties:Paragraphs>31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2016-07-18T12:59:00Z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