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15522" w:rsidR="008860A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860AB" w:rsidP="00B15522" w:rsidR="008860A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0AB" w:rsidP="00B15522" w:rsidR="008860A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860AB" w:rsidP="00B15522" w:rsidR="008860AB" w:rsidRPr="00A67ED0">
            <w:pPr>
              <w:jc w:val="center"/>
            </w:pPr>
            <w:r w:rsidRPr="00A67ED0">
              <w:t>Trgovački sud u Splitu</w:t>
            </w:r>
          </w:p>
          <w:p w:rsidRDefault="008860AB" w:rsidP="00B15522" w:rsidR="008860A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b79a377" w14:paraId="b79a377" w:rsidRDefault="008860AB" w:rsidP="008860AB" w:rsidR="008860AB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 w:rsidR="000675D3">
        <w:rPr>
          <w:sz w:val="24"/>
          <w:szCs w:val="24"/>
        </w:rPr>
        <w:t>2903</w:t>
      </w:r>
      <w:r w:rsidR="003331AA">
        <w:rPr>
          <w:sz w:val="24"/>
          <w:szCs w:val="24"/>
        </w:rPr>
        <w:t>/2015</w:t>
      </w:r>
      <w:r>
        <w:rPr>
          <w:sz w:val="24"/>
          <w:szCs w:val="24"/>
        </w:rPr>
        <w:t>-</w:t>
      </w:r>
      <w:r w:rsidR="009E0110">
        <w:rPr>
          <w:sz w:val="24"/>
          <w:szCs w:val="24"/>
        </w:rPr>
        <w:t>7</w:t>
      </w:r>
    </w:p>
    <w:p w:rsidRDefault="009D4BCE" w:rsidP="009D4BCE" w:rsidR="009D4BCE">
      <w:pPr>
        <w:jc w:val="both"/>
        <w:rPr>
          <w:rFonts w:eastAsiaTheme="minorHAnsi"/>
          <w:bCs/>
          <w:lang w:eastAsia="en-US" w:val="en-US"/>
        </w:rPr>
      </w:pPr>
    </w:p>
    <w:p w:rsidRDefault="009D4BCE" w:rsidP="009D4BCE" w:rsidR="009D4BCE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D4BCE" w:rsidP="009D4BCE" w:rsidR="009D4BCE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860AB" w:rsidP="009D4BCE" w:rsidR="009D4BCE">
      <w:pPr>
        <w:spacing w:before="220"/>
        <w:ind w:firstLine="709"/>
        <w:jc w:val="both"/>
        <w:rPr>
          <w:rFonts w:eastAsiaTheme="minorHAnsi"/>
          <w:lang w:eastAsia="en-US"/>
        </w:rPr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kao </w:t>
      </w:r>
      <w:r>
        <w:t xml:space="preserve">stečajnom </w:t>
      </w:r>
      <w:r w:rsidRPr="003F13DF">
        <w:t>sucu</w:t>
      </w:r>
      <w:r>
        <w:t>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 xml:space="preserve">it, Podružnica Split, Mažuranićevo šetalište 24b, OIB: 85821130368, za provedbu skraćenog stečajnog postupka nad dužnikom </w:t>
      </w:r>
      <w:r w:rsidR="000675D3">
        <w:t>ZAGVOZD, d.o.o. Zagvozd bb, Zagvozd, OIB: 82837512156</w:t>
      </w:r>
      <w:r w:rsidR="009D4BCE">
        <w:t xml:space="preserve">, </w:t>
      </w:r>
      <w:r w:rsidR="009E0110">
        <w:t>7. lipnja</w:t>
      </w:r>
      <w:r w:rsidR="009D4BCE">
        <w:rPr>
          <w:rFonts w:eastAsiaTheme="minorHAnsi"/>
          <w:lang w:eastAsia="en-US"/>
        </w:rPr>
        <w:t xml:space="preserve"> 2018.   </w:t>
      </w:r>
    </w:p>
    <w:p w:rsidRDefault="009D4BCE" w:rsidP="009D4BCE" w:rsidR="009D4BCE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9D4BCE" w:rsidP="009D4BCE" w:rsidR="009D4BCE">
      <w:pPr>
        <w:ind w:firstLine="708"/>
        <w:jc w:val="both"/>
      </w:pPr>
      <w:r>
        <w:t xml:space="preserve">Obustavlja se skraćeni stečajni postupak nad trgovačkim društvom </w:t>
      </w:r>
      <w:r w:rsidR="000675D3">
        <w:t>ZAGVOZD, d.o.o. Zagvozd bb, Zagvozd, OIB: 82837512156</w:t>
      </w:r>
      <w:r>
        <w:t>.</w:t>
      </w:r>
    </w:p>
    <w:p w:rsidRDefault="009D4BCE" w:rsidP="009D4BCE" w:rsidR="009D4BCE">
      <w:pPr>
        <w:spacing w:after="120" w:before="220"/>
        <w:jc w:val="center"/>
      </w:pPr>
      <w:r>
        <w:t>Obrazloženje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0675D3">
        <w:t>21. prosinca</w:t>
      </w:r>
      <w:r w:rsidR="003331AA">
        <w:t xml:space="preserve"> 2015</w:t>
      </w:r>
      <w:r>
        <w:t xml:space="preserve">. zahtjev za provedbu skraćenog stečajnog postupka nad </w:t>
      </w:r>
      <w:r w:rsidR="000675D3">
        <w:t>ZAGVOZD, d.o.o. Zagvozd bb, Zagvozd, OIB: 82837512156</w:t>
      </w:r>
      <w:r>
        <w:t xml:space="preserve">, navodeći da dužnik nema zaposlenih, a da na dan </w:t>
      </w:r>
      <w:r w:rsidR="003331AA">
        <w:t>1. rujna 2015</w:t>
      </w:r>
      <w:r>
        <w:t xml:space="preserve">. u Očevidniku redoslijeda osnova za plaćanje, ima evidentirane neizvršene osnove za plaćanje u neprekinutom razdoblju od </w:t>
      </w:r>
      <w:r w:rsidR="000675D3">
        <w:t>594</w:t>
      </w:r>
      <w:r>
        <w:t xml:space="preserve"> dana, u ukupnom iznosu od </w:t>
      </w:r>
      <w:r w:rsidR="000675D3">
        <w:t>366.630,13</w:t>
      </w:r>
      <w:r>
        <w:t xml:space="preserve"> kn.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Nakon izvršenog uvida u izvadak iz registra udruga i utvrđenja da nije pokrenut drugi postupak brisanja iz sudskog registra, </w:t>
      </w:r>
      <w:r w:rsidR="00B2112A">
        <w:t>ovaj sud je sukladno odredbi članka</w:t>
      </w:r>
      <w:r>
        <w:t xml:space="preserve"> 430. Stečajnog zakona (˝Narodne novine˝ broj 71/15; dalje: SZ) na mrežnoj stranici e-Oglasna ploča sudova </w:t>
      </w:r>
      <w:r w:rsidR="000675D3">
        <w:t>1</w:t>
      </w:r>
      <w:r>
        <w:t xml:space="preserve">. </w:t>
      </w:r>
      <w:r w:rsidR="00B2112A">
        <w:t>ožujka</w:t>
      </w:r>
      <w:r>
        <w:t xml:space="preserve"> 2017. objavio oglas koji sadržava:</w:t>
      </w:r>
    </w:p>
    <w:p w:rsidRDefault="009D4BCE" w:rsidP="009D4BCE" w:rsidR="009D4BCE">
      <w:pPr>
        <w:spacing w:before="40"/>
        <w:jc w:val="both"/>
      </w:pPr>
      <w:r>
        <w:tab/>
        <w:t>- podatke za identifikaciju dužnika</w:t>
      </w:r>
    </w:p>
    <w:p w:rsidRDefault="009D4BCE" w:rsidP="009D4BCE" w:rsidR="009D4BCE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9D4BCE" w:rsidP="009D4BCE" w:rsidR="009D4BCE">
      <w:pPr>
        <w:spacing w:before="40"/>
        <w:jc w:val="both"/>
      </w:pPr>
      <w:r>
        <w:tab/>
        <w:t>- podatak o osobama ovlaštenim za zastupanje dužnika po zakonu da u roku od 15 dana od dana objave oglasa podnesu sudu javnobilježnički ovjerovljen popis imovine i obveza dužnika na propisanom obrascu</w:t>
      </w:r>
    </w:p>
    <w:p w:rsidRDefault="009D4BCE" w:rsidP="009D4BCE" w:rsidR="009D4BCE">
      <w:pPr>
        <w:spacing w:before="40"/>
        <w:jc w:val="both"/>
      </w:pPr>
      <w:r>
        <w:tab/>
        <w:t>- poziv vjerovnicima dužnika da najkasnije u roku od 45 dana od objave oglasa predlože otvaranje stečajnog postupka nad dužnikom te uplate predujam za pokriće troškova tog postupka</w:t>
      </w:r>
    </w:p>
    <w:p w:rsidRDefault="009D4BCE" w:rsidP="009D4BCE" w:rsidR="009D4BCE">
      <w:pPr>
        <w:spacing w:before="40"/>
        <w:ind w:firstLine="708"/>
        <w:jc w:val="both"/>
      </w:pPr>
      <w:r>
        <w:t>- upozorenje o pravnim posljedicama nepodnošenja prijedloga za otvaranje stečajnog postupka iz čl</w:t>
      </w:r>
      <w:r w:rsidR="008860AB">
        <w:t>anka</w:t>
      </w:r>
      <w:r w:rsidR="00FC0086">
        <w:t xml:space="preserve"> 431. SZ</w:t>
      </w:r>
      <w:r>
        <w:t>.</w:t>
      </w:r>
    </w:p>
    <w:p w:rsidRDefault="008860AB" w:rsidP="009D4BCE" w:rsidR="009D4BCE">
      <w:pPr>
        <w:spacing w:before="200"/>
        <w:ind w:firstLine="708"/>
        <w:jc w:val="both"/>
      </w:pPr>
      <w:r>
        <w:t xml:space="preserve">Odredbom članka 431. SZ </w:t>
      </w:r>
      <w:r w:rsidR="009D4BCE">
        <w:t xml:space="preserve">propisano je da ako osobe ovlaštene za zastupanje dužnika po zakonu u roku od 15 dana ne podnesu popis imovine i obveza dužnika ili ako iz tog popisa </w:t>
      </w:r>
      <w:r w:rsidR="009D4BCE">
        <w:lastRenderedPageBreak/>
        <w:t>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9D4BCE" w:rsidP="009D4BCE" w:rsidR="009D4BCE">
      <w:pPr>
        <w:spacing w:before="200"/>
        <w:ind w:firstLine="708"/>
        <w:jc w:val="both"/>
      </w:pPr>
      <w:r>
        <w:t xml:space="preserve">Vjerovnik Republika Hrvatska - Ministarstvo financija je </w:t>
      </w:r>
      <w:r w:rsidR="003331AA">
        <w:t>7. travnja</w:t>
      </w:r>
      <w:r w:rsidR="008860AB">
        <w:t xml:space="preserve"> 2017</w:t>
      </w:r>
      <w:r>
        <w:t xml:space="preserve">. podnio sudu prijedlog za otvaranje stečajnog postupka nad dužnikom (list </w:t>
      </w:r>
      <w:r w:rsidR="003331AA">
        <w:t>7-9</w:t>
      </w:r>
      <w:r>
        <w:t xml:space="preserve"> spisa) uz koji je dostavio dokaze o postojanju tražbine (list </w:t>
      </w:r>
      <w:r w:rsidR="003331AA">
        <w:t>10-</w:t>
      </w:r>
      <w:r w:rsidR="000675D3">
        <w:t>11</w:t>
      </w:r>
      <w:r>
        <w:t xml:space="preserve"> spisa).</w:t>
      </w:r>
    </w:p>
    <w:p w:rsidRDefault="008860AB" w:rsidP="009D4BCE" w:rsidR="009D4BCE">
      <w:pPr>
        <w:spacing w:before="200"/>
        <w:ind w:firstLine="708"/>
        <w:jc w:val="both"/>
      </w:pPr>
      <w:r>
        <w:t>Odredbom članka 433. SZ</w:t>
      </w:r>
      <w:r w:rsidR="009D4BCE">
        <w:t xml:space="preserve"> propisano je da ako nisu ispunjene pretpostavke za istodobno otvaranje i zaključenje skraćen</w:t>
      </w:r>
      <w:r>
        <w:t>oga stečajnog postupka prema članka</w:t>
      </w:r>
      <w:r w:rsidR="00E62B05">
        <w:t xml:space="preserve"> 431. SZ</w:t>
      </w:r>
      <w:r w:rsidR="009D4BCE">
        <w:t>, sud će obustaviti skraćeni stečajni postupak i odgovarajućom primjenom općih odredbi stečajnoga postupka donijeti rješenje o pokretanju prethodnoga postupka odnosno otvaranju stečajnoga postupka.</w:t>
      </w:r>
    </w:p>
    <w:p w:rsidRDefault="009D4BCE" w:rsidP="009D4BCE" w:rsidR="009D4BCE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860AB">
        <w:t>anka 433. SZ</w:t>
      </w:r>
      <w:r>
        <w:t>, valjalo odlučiti kao u izreci ovog rješenja.</w:t>
      </w:r>
    </w:p>
    <w:p w:rsidRDefault="009D4BCE" w:rsidP="009D4BCE" w:rsidR="009D4BCE">
      <w:pPr>
        <w:spacing w:before="200"/>
        <w:jc w:val="center"/>
      </w:pPr>
      <w:r>
        <w:t xml:space="preserve">U Splitu </w:t>
      </w:r>
      <w:r w:rsidR="009E0110">
        <w:t>7. lipnja</w:t>
      </w:r>
      <w:r>
        <w:t xml:space="preserve"> 2018.</w:t>
      </w:r>
    </w:p>
    <w:p w:rsidRDefault="008860AB" w:rsidP="009D4BCE" w:rsidR="009D4BCE">
      <w:pPr>
        <w:spacing w:before="200"/>
        <w:ind w:left="6480"/>
        <w:jc w:val="center"/>
      </w:pPr>
      <w:r>
        <w:t>Sudac</w:t>
      </w:r>
    </w:p>
    <w:p w:rsidRDefault="008860AB" w:rsidP="009D4BCE" w:rsidR="008860AB">
      <w:pPr>
        <w:spacing w:before="200"/>
        <w:ind w:left="6480"/>
        <w:jc w:val="center"/>
      </w:pPr>
    </w:p>
    <w:p w:rsidRDefault="00F965BE" w:rsidP="009D4BCE" w:rsidR="009D4BCE">
      <w:pPr>
        <w:ind w:left="6480"/>
        <w:jc w:val="center"/>
      </w:pPr>
      <w:r>
        <w:t>Katarina Mikulić,v.r.</w:t>
      </w:r>
    </w:p>
    <w:p w:rsidRDefault="00F965BE" w:rsidP="0071700F" w:rsidR="00F965B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F965BE" w:rsidP="0071700F" w:rsidR="00F965BE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F965BE" w:rsidP="009D4BCE" w:rsidR="00F965BE">
      <w:pPr>
        <w:ind w:left="6480"/>
        <w:jc w:val="center"/>
      </w:pPr>
    </w:p>
    <w:p w:rsidRDefault="009D4BCE" w:rsidP="009D4BCE" w:rsidR="009D4BCE">
      <w:pPr>
        <w:jc w:val="both"/>
        <w:rPr>
          <w:b/>
        </w:rPr>
      </w:pPr>
    </w:p>
    <w:p w:rsidRDefault="009D4BCE" w:rsidP="009D4BCE" w:rsidR="009D4BCE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D4BCE" w:rsidP="009D4BCE" w:rsidR="009D4BCE">
      <w:pPr>
        <w:jc w:val="both"/>
        <w:rPr>
          <w:b/>
        </w:rPr>
      </w:pPr>
    </w:p>
    <w:p w:rsidRDefault="009D4BCE" w:rsidP="009D4BCE" w:rsidR="009D4BCE"/>
    <w:p w:rsidRDefault="00853B3E" w:rsidR="00853B3E"/>
    <w:sectPr w:rsidSect="008860AB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0AB" w:rsidP="008860AB" w:rsidR="008860AB">
      <w:r>
        <w:separator/>
      </w:r>
    </w:p>
  </w:endnote>
  <w:endnote w:id="0" w:type="continuationSeparator">
    <w:p w:rsidRDefault="008860AB" w:rsidP="008860AB" w:rsidR="0088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0AB" w:rsidP="008860AB" w:rsidR="008860AB">
      <w:r>
        <w:separator/>
      </w:r>
    </w:p>
  </w:footnote>
  <w:footnote w:id="0" w:type="continuationSeparator">
    <w:p w:rsidRDefault="008860AB" w:rsidP="008860AB" w:rsidR="0088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273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60AB" w:rsidP="008860AB" w:rsidR="008860AB" w:rsidRPr="00A67ED0">
        <w:pPr>
          <w:pStyle w:val="Zaglavlje"/>
          <w:ind w:firstLine="708"/>
          <w:jc w:val="right"/>
          <w:rPr>
            <w:sz w:val="24"/>
            <w:szCs w:val="24"/>
          </w:rPr>
        </w:pPr>
        <w:r w:rsidRPr="008860AB">
          <w:rPr>
            <w:sz w:val="24"/>
            <w:szCs w:val="24"/>
          </w:rPr>
          <w:fldChar w:fldCharType="begin"/>
        </w:r>
        <w:r w:rsidRPr="008860AB">
          <w:rPr>
            <w:sz w:val="24"/>
            <w:szCs w:val="24"/>
          </w:rPr>
          <w:instrText>PAGE   \* MERGEFORMAT</w:instrText>
        </w:r>
        <w:r w:rsidRPr="008860AB">
          <w:rPr>
            <w:sz w:val="24"/>
            <w:szCs w:val="24"/>
          </w:rPr>
          <w:fldChar w:fldCharType="separate"/>
        </w:r>
        <w:r w:rsidR="00F965BE">
          <w:rPr>
            <w:noProof/>
            <w:sz w:val="24"/>
            <w:szCs w:val="24"/>
          </w:rPr>
          <w:t>2</w:t>
        </w:r>
        <w:r w:rsidRPr="008860AB">
          <w:rPr>
            <w:sz w:val="24"/>
            <w:szCs w:val="24"/>
          </w:rPr>
          <w:fldChar w:fldCharType="end"/>
        </w:r>
        <w:r w:rsidRPr="008860A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 w:rsidR="000675D3">
          <w:rPr>
            <w:sz w:val="24"/>
            <w:szCs w:val="24"/>
          </w:rPr>
          <w:t>2903</w:t>
        </w:r>
        <w:r w:rsidR="003331AA">
          <w:rPr>
            <w:sz w:val="24"/>
            <w:szCs w:val="24"/>
          </w:rPr>
          <w:t>/2015</w:t>
        </w:r>
        <w:r>
          <w:rPr>
            <w:sz w:val="24"/>
            <w:szCs w:val="24"/>
          </w:rPr>
          <w:t>-</w:t>
        </w:r>
        <w:r w:rsidR="009E0110">
          <w:rPr>
            <w:sz w:val="24"/>
            <w:szCs w:val="24"/>
          </w:rPr>
          <w:t>7</w:t>
        </w:r>
      </w:p>
      <w:p w:rsidRDefault="008860AB" w:rsidP="008860AB" w:rsidR="008860AB">
        <w:pPr>
          <w:jc w:val="both"/>
          <w:rPr>
            <w:rFonts w:eastAsiaTheme="minorHAnsi"/>
            <w:bCs/>
            <w:lang w:eastAsia="en-US" w:val="en-US"/>
          </w:rPr>
        </w:pPr>
      </w:p>
      <w:p w:rsidRDefault="00F965BE" w:rsidP="008860AB" w:rsidR="008860AB" w:rsidRPr="008860AB">
        <w:pPr>
          <w:pStyle w:val="Zaglavlje"/>
          <w:rPr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BCE"/>
    <w:rsid w:val="00066650"/>
    <w:rsid w:val="000675D3"/>
    <w:rsid w:val="00085E7C"/>
    <w:rsid w:val="000B4D96"/>
    <w:rsid w:val="000D5416"/>
    <w:rsid w:val="000E6D83"/>
    <w:rsid w:val="0024181F"/>
    <w:rsid w:val="002C285B"/>
    <w:rsid w:val="002F1E6C"/>
    <w:rsid w:val="003331AA"/>
    <w:rsid w:val="003C2F22"/>
    <w:rsid w:val="00417EA6"/>
    <w:rsid w:val="00456E19"/>
    <w:rsid w:val="0071519E"/>
    <w:rsid w:val="0072284F"/>
    <w:rsid w:val="007F7A84"/>
    <w:rsid w:val="00814EDB"/>
    <w:rsid w:val="00815142"/>
    <w:rsid w:val="00853B3E"/>
    <w:rsid w:val="008860AB"/>
    <w:rsid w:val="008F17F7"/>
    <w:rsid w:val="00981D37"/>
    <w:rsid w:val="009D4BCE"/>
    <w:rsid w:val="009E0110"/>
    <w:rsid w:val="00A51DE9"/>
    <w:rsid w:val="00B2112A"/>
    <w:rsid w:val="00B41B9A"/>
    <w:rsid w:val="00B7506F"/>
    <w:rsid w:val="00BD4C5F"/>
    <w:rsid w:val="00D778AF"/>
    <w:rsid w:val="00D8632A"/>
    <w:rsid w:val="00DD0D50"/>
    <w:rsid w:val="00DF2346"/>
    <w:rsid w:val="00E62B05"/>
    <w:rsid w:val="00EB6A52"/>
    <w:rsid w:val="00F2599E"/>
    <w:rsid w:val="00F965BE"/>
    <w:rsid w:val="00FB1F84"/>
    <w:rsid w:val="00FC0086"/>
    <w:rsid w:val="00FF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5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5B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5B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5B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965BE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5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5B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5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5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965BE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4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St-2903/2015</izvorni_sadrzaj>
    <derivirana_varijabla naziv="DomainObject.Predmet.OznakaBroj_1">St-2903/2015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ZAGVOZD, društvo s ograničenom odgovornošću za trgovinu i usluge</izvorni_sadrzaj>
    <derivirana_varijabla naziv="DomainObject.Predmet.ProtustrankaFormated_1">  ZAGVOZD, društvo s ograničenom odgovornošću za trgovinu i usluge</derivirana_varijabla>
  </DomainObject.Predmet.ProtustrankaFormated>
  <DomainObject.Predmet.ProtustrankaFormatedOIB>
    <izvorni_sadrzaj>  ZAGVOZD, društvo s ograničenom odgovornošću za trgovinu i usluge, OIB 82837512156</izvorni_sadrzaj>
    <derivirana_varijabla naziv="DomainObject.Predmet.ProtustrankaFormatedOIB_1">  ZAGVOZD, društvo s ograničenom odgovornošću za trgovinu i usluge, OIB 82837512156</derivirana_varijabla>
  </DomainObject.Predmet.ProtustrankaFormatedOIB>
  <DomainObject.Predmet.ProtustrankaFormatedWithAdress>
    <izvorni_sadrzaj> ZAGVOZD, društvo s ograničenom odgovornošću za trgovinu i usluge, Zagvozd bb, 21270 Zagvozd</izvorni_sadrzaj>
    <derivirana_varijabla naziv="DomainObject.Predmet.ProtustrankaFormatedWithAdress_1"> ZAGVOZD, društvo s ograničenom odgovornošću za trgovinu i usluge, Zagvozd bb, 21270 Zagvozd</derivirana_varijabla>
  </DomainObject.Predmet.ProtustrankaFormatedWithAdress>
  <DomainObject.Predmet.ProtustrankaFormatedWithAdressOIB>
    <izvorni_sadrzaj> ZAGVOZD, društvo s ograničenom odgovornošću za trgovinu i usluge, OIB 82837512156, Zagvozd bb, 21270 Zagvozd</izvorni_sadrzaj>
    <derivirana_varijabla naziv="DomainObject.Predmet.ProtustrankaFormatedWithAdressOIB_1"> ZAGVOZD, društvo s ograničenom odgovornošću za trgovinu i usluge, OIB 82837512156, Zagvozd bb, 21270 Zagvozd</derivirana_varijabla>
  </DomainObject.Predmet.ProtustrankaFormatedWithAdressOIB>
  <DomainObject.Predmet.ProtustrankaWithAdress>
    <izvorni_sadrzaj>ZAGVOZD, društvo s ograničenom odgovornošću za trgovinu i usluge Zagvozd bb, 21270 Zagvozd</izvorni_sadrzaj>
    <derivirana_varijabla naziv="DomainObject.Predmet.ProtustrankaWithAdress_1">ZAGVOZD, društvo s ograničenom odgovornošću za trgovinu i usluge Zagvozd bb, 21270 Zagvozd</derivirana_varijabla>
  </DomainObject.Predmet.ProtustrankaWithAdress>
  <DomainObject.Predmet.ProtustrankaWithAdressOIB>
    <izvorni_sadrzaj>ZAGVOZD, društvo s ograničenom odgovornošću za trgovinu i usluge, OIB 82837512156, Zagvozd bb, 21270 Zagvozd</izvorni_sadrzaj>
    <derivirana_varijabla naziv="DomainObject.Predmet.ProtustrankaWithAdressOIB_1">ZAGVOZD, društvo s ograničenom odgovornošću za trgovinu i usluge, OIB 82837512156, Zagvozd bb, 21270 Zagvozd</derivirana_varijabla>
  </DomainObject.Predmet.ProtustrankaWithAdressOIB>
  <DomainObject.Predmet.ProtustrankaNazivFormated>
    <izvorni_sadrzaj>ZAGVOZD, društvo s ograničenom odgovornošću za trgovinu i usluge</izvorni_sadrzaj>
    <derivirana_varijabla naziv="DomainObject.Predmet.ProtustrankaNazivFormated_1">ZAGVOZD, društvo s ograničenom odgovornošću za trgovinu i usluge</derivirana_varijabla>
  </DomainObject.Predmet.ProtustrankaNazivFormated>
  <DomainObject.Predmet.ProtustrankaNazivFormatedOIB>
    <izvorni_sadrzaj>ZAGVOZD, društvo s ograničenom odgovornošću za trgovinu i usluge, OIB 82837512156</izvorni_sadrzaj>
    <derivirana_varijabla naziv="DomainObject.Predmet.ProtustrankaNazivFormatedOIB_1">ZAGVOZD, društvo s ograničenom odgovornošću za trgovinu i usluge, OIB 82837512156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366630.13</izvorni_sadrzaj>
    <derivirana_varijabla naziv="DomainObject.Predmet.TrenutnaVrijednost_1">366630.13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ZAGVOZD, društvo s ograničenom odgovornošću za trgovinu i usluge</item>
    </izvorni_sadrzaj>
    <derivirana_varijabla naziv="DomainObject.Predmet.ProtuStrankaListFormated_1">
      <item>ZAGVOZD, društvo s ograničenom odgovornošću za trgovinu i usluge</item>
    </derivirana_varijabla>
  </DomainObject.Predmet.ProtuStrankaListFormated>
  <DomainObject.Predmet.ProtuStrankaListFormatedOIB>
    <izvorni_sadrzaj>
      <item>ZAGVOZD, društvo s ograničenom odgovornošću za trgovinu i usluge, OIB 82837512156</item>
    </izvorni_sadrzaj>
    <derivirana_varijabla naziv="DomainObject.Predmet.ProtuStrankaListFormatedOIB_1">
      <item>ZAGVOZD, društvo s ograničenom odgovornošću za trgovinu i usluge, OIB 82837512156</item>
    </derivirana_varijabla>
  </DomainObject.Predmet.ProtuStrankaListFormatedOIB>
  <DomainObject.Predmet.ProtuStrankaListFormatedWithAdress>
    <izvorni_sadrzaj>
      <item>ZAGVOZD, društvo s ograničenom odgovornošću za trgovinu i usluge, Zagvozd bb, 21270 Zagvozd</item>
    </izvorni_sadrzaj>
    <derivirana_varijabla naziv="DomainObject.Predmet.ProtuStrankaListFormatedWithAdress_1">
      <item>ZAGVOZD, društvo s ograničenom odgovornošću za trgovinu i usluge, Zagvozd bb, 21270 Zagvozd</item>
    </derivirana_varijabla>
  </DomainObject.Predmet.ProtuStrankaListFormatedWithAdress>
  <DomainObject.Predmet.ProtuStrankaListFormatedWithAdressOIB>
    <izvorni_sadrzaj>
      <item>ZAGVOZD, društvo s ograničenom odgovornošću za trgovinu i usluge, OIB 82837512156, Zagvozd bb, 21270 Zagvozd</item>
    </izvorni_sadrzaj>
    <derivirana_varijabla naziv="DomainObject.Predmet.ProtuStrankaListFormatedWithAdressOIB_1">
      <item>ZAGVOZD, društvo s ograničenom odgovornošću za trgovinu i usluge, OIB 82837512156, Zagvozd bb, 21270 Zagvozd</item>
    </derivirana_varijabla>
  </DomainObject.Predmet.ProtuStrankaListFormatedWithAdressOIB>
  <DomainObject.Predmet.ProtuStrankaListNazivFormated>
    <izvorni_sadrzaj>
      <item>ZAGVOZD, društvo s ograničenom odgovornošću za trgovinu i usluge</item>
    </izvorni_sadrzaj>
    <derivirana_varijabla naziv="DomainObject.Predmet.ProtuStrankaListNazivFormated_1">
      <item>ZAGVOZD, društvo s ograničenom odgovornošću za trgovinu i usluge</item>
    </derivirana_varijabla>
  </DomainObject.Predmet.ProtuStrankaListNazivFormated>
  <DomainObject.Predmet.ProtuStrankaListNazivFormatedOIB>
    <izvorni_sadrzaj>
      <item>ZAGVOZD, društvo s ograničenom odgovornošću za trgovinu i usluge, OIB 82837512156</item>
    </izvorni_sadrzaj>
    <derivirana_varijabla naziv="DomainObject.Predmet.ProtuStrankaListNazivFormatedOIB_1">
      <item>ZAGVOZD, društvo s ograničenom odgovornošću za trgovinu i usluge, OIB 82837512156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ZAGVOZD, društvo s ograničenom odgovornošću za trgovinu i usluge</izvorni_sadrzaj>
    <derivirana_varijabla naziv="DomainObject.Predmet.ProtustrankaIDrugi_1">ZAGVOZD,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ZAGVOZD, društvo s ograničenom odgovornošću za trgovinu i usluge, OIB 82837512156, Zagvozd bb, 21270 Zagvozd</izvorni_sadrzaj>
    <derivirana_varijabla naziv="DomainObject.Predmet.ProtustrankaIDrugiAdressOIB_1">ZAGVOZD, društvo s ograničenom odgovornošću za trgovinu i usluge, OIB 82837512156, Zagvozd bb, 21270 Zagvozd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ZAGVOZD, društvo s ograničenom odgovornošću za trgovinu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ZAGVOZD, društvo s ograničenom odgovornošću za trgovinu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ZAGVOZD, društvo s ograničenom odgovornošću za trgovinu i usluge, OIB 82837512156, Zagvozd bb,21270 Zagvozd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ZAGVOZD, društvo s ograničenom odgovornošću za trgovinu i usluge, OIB 82837512156, Zagvozd bb,21270 Zagvozd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82837512156</item>
      <item>, OIB 85821130368</item>
      <item>, OIB 18683136487</item>
      <item>, OIB null</item>
    </izvorni_sadrzaj>
    <derivirana_varijabla naziv="DomainObject.Predmet.SudioniciListNazivOIB_1">
      <item>, OIB 82837512156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565</properties:Words>
  <properties:Characters>3292</properties:Characters>
  <properties:Lines>70</properties:Lines>
  <properties:Paragraphs>27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2018-03-08T09:05:00Z</dcterms:created>
  <dc:creator>Katarina Mikulić</dc:creator>
  <cp:lastModifiedBy>Katarina Mikulić</cp:lastModifiedBy>
  <cp:lastPrinted>2018-06-07T10:44:00Z</cp:lastPrinted>
  <dcterms:modified xmlns:xsi="http://www.w3.org/2001/XMLSchema-instance" xsi:type="dcterms:W3CDTF">2018-06-07T10:44:00Z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SKR.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