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54dad" w14:paraId="0254da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0A12EE">
        <w:rPr>
          <w:sz w:val="24"/>
        </w:rPr>
        <w:t>6664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B34EF1">
        <w:rPr>
          <w:sz w:val="24"/>
          <w:szCs w:val="24"/>
          <w:lang w:val="pt-BR"/>
        </w:rPr>
        <w:t xml:space="preserve">TAPECIRANJE ANA j.d.o.o., </w:t>
      </w:r>
      <w:r w:rsidR="009A2A8D">
        <w:rPr>
          <w:sz w:val="24"/>
          <w:szCs w:val="24"/>
          <w:lang w:val="pt-BR"/>
        </w:rPr>
        <w:t xml:space="preserve">Karlovac, Senjska ulica 48, OIB: </w:t>
      </w:r>
      <w:proofErr w:type="spellStart"/>
      <w:r w:rsidR="00393A07" w:rsidRPr="00393A07">
        <w:rPr>
          <w:sz w:val="24"/>
          <w:szCs w:val="24"/>
        </w:rPr>
        <w:t>85924960290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134973">
        <w:rPr>
          <w:sz w:val="24"/>
          <w:szCs w:val="24"/>
        </w:rPr>
        <w:t>19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134973">
        <w:rPr>
          <w:sz w:val="24"/>
          <w:szCs w:val="24"/>
        </w:rPr>
        <w:t>srpnja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93A07" w:rsidP="00CF56FE" w:rsidR="00393A0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>dužnika</w:t>
      </w:r>
      <w:r w:rsidR="00161412" w:rsidRPr="00161412">
        <w:rPr>
          <w:sz w:val="24"/>
          <w:szCs w:val="24"/>
          <w:lang w:val="pt-BR"/>
        </w:rPr>
        <w:t xml:space="preserve"> </w:t>
      </w:r>
      <w:r w:rsidR="00161412">
        <w:rPr>
          <w:sz w:val="24"/>
          <w:szCs w:val="24"/>
          <w:lang w:val="pt-BR"/>
        </w:rPr>
        <w:t xml:space="preserve">TAPECIRANJE ANA j.d.o.o., Karlovac, Senjska ulica 48, OIB: </w:t>
      </w:r>
      <w:proofErr w:type="spellStart"/>
      <w:r w:rsidR="00161412" w:rsidRPr="00393A07">
        <w:rPr>
          <w:sz w:val="24"/>
          <w:szCs w:val="24"/>
        </w:rPr>
        <w:t>85924960290</w:t>
      </w:r>
      <w:proofErr w:type="spellEnd"/>
      <w:r w:rsidR="00161412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8F7503">
        <w:rPr>
          <w:sz w:val="24"/>
          <w:szCs w:val="24"/>
        </w:rPr>
        <w:t>19</w:t>
      </w:r>
      <w:proofErr w:type="spellEnd"/>
      <w:r w:rsidR="003B7317">
        <w:rPr>
          <w:sz w:val="24"/>
          <w:szCs w:val="24"/>
        </w:rPr>
        <w:t xml:space="preserve">. </w:t>
      </w:r>
      <w:r w:rsidR="008F7503">
        <w:rPr>
          <w:sz w:val="24"/>
          <w:szCs w:val="24"/>
        </w:rPr>
        <w:t>srpnja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EA2E0E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</w:t>
      </w:r>
      <w:r w:rsidR="00D53DA2">
        <w:rPr>
          <w:sz w:val="24"/>
        </w:rPr>
        <w:t>nije dopušten pravni lijek</w:t>
      </w:r>
      <w:r>
        <w:rPr>
          <w:sz w:val="24"/>
        </w:rPr>
        <w:t xml:space="preserve">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5863E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EA2E0E" w:rsidP="00EA2E0E" w:rsidR="00EA2E0E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EA2E0E" w:rsidP="00EA2E0E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82B1E"/>
    <w:rsid w:val="000924C9"/>
    <w:rsid w:val="000A0699"/>
    <w:rsid w:val="000A12EE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4973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412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3A07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63E4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7503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2A8D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4EF1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3DA2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A2E0E"/>
    <w:rsid w:val="00EB7DD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5B04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2E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E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E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E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E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2E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E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E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E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E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St-6664/2016-15</izvorni_sadrzaj>
    <derivirana_varijabla naziv="DomainObject.Oznaka_1">St-6664/2016-15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6664</izvorni_sadrzaj>
    <derivirana_varijabla naziv="DomainObject.Predmet.Broj_1">6664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St-6664/2016</izvorni_sadrzaj>
    <derivirana_varijabla naziv="DomainObject.Predmet.OznakaBroj_1">St-6664/2016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TAPECIRANJE ANA j.d.o.o. zastupanog po punomoćniku Ankica Matanovac</izvorni_sadrzaj>
    <derivirana_varijabla naziv="DomainObject.Predmet.ProtustrankaFormated_1">  TAPECIRANJE ANA j.d.o.o. zastupanog po punomoćniku Ankica Matanovac</derivirana_varijabla>
  </DomainObject.Predmet.ProtustrankaFormated>
  <DomainObject.Predmet.ProtustrankaFormatedOIB>
    <izvorni_sadrzaj>  TAPECIRANJE ANA j.d.o.o., OIB 85924960290 zastupanog po punomoćniku Ankica Matanovac</izvorni_sadrzaj>
    <derivirana_varijabla naziv="DomainObject.Predmet.ProtustrankaFormatedOIB_1">  TAPECIRANJE ANA j.d.o.o., OIB 85924960290 zastupanog po punomoćniku Ankica Matanovac</derivirana_varijabla>
  </DomainObject.Predmet.ProtustrankaFormatedOIB>
  <DomainObject.Predmet.ProtustrankaFormatedWithAdress>
    <izvorni_sadrzaj> TAPECIRANJE ANA j.d.o.o., Senjska ulica 48, 47000 Karlovac zastupanog po punomoćniku Ankica Matanovac</izvorni_sadrzaj>
    <derivirana_varijabla naziv="DomainObject.Predmet.ProtustrankaFormatedWithAdress_1"> TAPECIRANJE ANA j.d.o.o., Senjska ulica 48, 47000 Karlovac zastupanog po punomoćniku Ankica Matanovac</derivirana_varijabla>
  </DomainObject.Predmet.ProtustrankaFormatedWithAdress>
  <DomainObject.Predmet.ProtustrankaFormatedWithAdressOIB>
    <izvorni_sadrzaj> TAPECIRANJE ANA j.d.o.o., OIB 85924960290, Senjska ulica 48, 47000 Karlovac zastupanog po punomoćniku Ankica Matanovac</izvorni_sadrzaj>
    <derivirana_varijabla naziv="DomainObject.Predmet.ProtustrankaFormatedWithAdressOIB_1"> TAPECIRANJE ANA j.d.o.o., OIB 85924960290, Senjska ulica 48, 47000 Karlovac zastupanog po punomoćniku Ankica Matanovac</derivirana_varijabla>
  </DomainObject.Predmet.ProtustrankaFormatedWithAdressOIB>
  <DomainObject.Predmet.ProtustrankaWithAdress>
    <izvorni_sadrzaj>TAPECIRANJE ANA j.d.o.o. Senjska ulica 48, 47000 Karlovac</izvorni_sadrzaj>
    <derivirana_varijabla naziv="DomainObject.Predmet.ProtustrankaWithAdress_1">TAPECIRANJE ANA j.d.o.o. Senjska ulica 48, 47000 Karlovac</derivirana_varijabla>
  </DomainObject.Predmet.ProtustrankaWithAdress>
  <DomainObject.Predmet.ProtustrankaWithAdressOIB>
    <izvorni_sadrzaj>TAPECIRANJE ANA j.d.o.o., OIB 85924960290, Senjska ulica 48, 47000 Karlovac</izvorni_sadrzaj>
    <derivirana_varijabla naziv="DomainObject.Predmet.ProtustrankaWithAdressOIB_1">TAPECIRANJE ANA j.d.o.o., OIB 85924960290, Senjska ulica 48, 47000 Karlovac</derivirana_varijabla>
  </DomainObject.Predmet.ProtustrankaWithAdressOIB>
  <DomainObject.Predmet.ProtustrankaNazivFormated>
    <izvorni_sadrzaj>TAPECIRANJE ANA j.d.o.o.</izvorni_sadrzaj>
    <derivirana_varijabla naziv="DomainObject.Predmet.ProtustrankaNazivFormated_1">TAPECIRANJE ANA j.d.o.o.</derivirana_varijabla>
  </DomainObject.Predmet.ProtustrankaNazivFormated>
  <DomainObject.Predmet.ProtustrankaNazivFormatedOIB>
    <izvorni_sadrzaj>TAPECIRANJE ANA j.d.o.o., OIB 85924960290</izvorni_sadrzaj>
    <derivirana_varijabla naziv="DomainObject.Predmet.ProtustrankaNazivFormatedOIB_1">TAPECIRANJE ANA j.d.o.o., OIB 85924960290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TAPECIRANJE ANA j.d.o.o. zastupanog po punomoćniku Ankica Matanovac</item>
    </izvorni_sadrzaj>
    <derivirana_varijabla naziv="DomainObject.Predmet.ProtuStrankaListFormated_1">
      <item>TAPECIRANJE ANA j.d.o.o. zastupanog po punomoćniku Ankica Matanovac</item>
    </derivirana_varijabla>
  </DomainObject.Predmet.ProtuStrankaListFormated>
  <DomainObject.Predmet.ProtuStrankaListFormatedOIB>
    <izvorni_sadrzaj>
      <item>TAPECIRANJE ANA j.d.o.o., OIB 85924960290 zastupanog po punomoćniku Ankica Matanovac</item>
    </izvorni_sadrzaj>
    <derivirana_varijabla naziv="DomainObject.Predmet.ProtuStrankaListFormatedOIB_1">
      <item>TAPECIRANJE ANA j.d.o.o., OIB 85924960290 zastupanog po punomoćniku Ankica Matanovac</item>
    </derivirana_varijabla>
  </DomainObject.Predmet.ProtuStrankaListFormatedOIB>
  <DomainObject.Predmet.ProtuStrankaListFormatedWithAdress>
    <izvorni_sadrzaj>
      <item>TAPECIRANJE ANA j.d.o.o., Senjska ulica 48, 47000 Karlovac zastupanog po punomoćniku Ankica Matanovac</item>
    </izvorni_sadrzaj>
    <derivirana_varijabla naziv="DomainObject.Predmet.ProtuStrankaListFormatedWithAdress_1">
      <item>TAPECIRANJE ANA j.d.o.o., Senjska ulica 48, 47000 Karlovac zastupanog po punomoćniku Ankica Matanovac</item>
    </derivirana_varijabla>
  </DomainObject.Predmet.ProtuStrankaListFormatedWithAdress>
  <DomainObject.Predmet.ProtuStrankaListFormatedWithAdressOIB>
    <izvorni_sadrzaj>
      <item>TAPECIRANJE ANA j.d.o.o., OIB 85924960290, Senjska ulica 48, 47000 Karlovac zastupanog po punomoćniku Ankica Matanovac</item>
    </izvorni_sadrzaj>
    <derivirana_varijabla naziv="DomainObject.Predmet.ProtuStrankaListFormatedWithAdressOIB_1">
      <item>TAPECIRANJE ANA j.d.o.o., OIB 85924960290, Senjska ulica 48, 47000 Karlovac zastupanog po punomoćniku Ankica Matanovac</item>
    </derivirana_varijabla>
  </DomainObject.Predmet.ProtuStrankaListFormatedWithAdressOIB>
  <DomainObject.Predmet.ProtuStrankaListNazivFormated>
    <izvorni_sadrzaj>
      <item>TAPECIRANJE ANA j.d.o.o.</item>
    </izvorni_sadrzaj>
    <derivirana_varijabla naziv="DomainObject.Predmet.ProtuStrankaListNazivFormated_1">
      <item>TAPECIRANJE ANA j.d.o.o.</item>
    </derivirana_varijabla>
  </DomainObject.Predmet.ProtuStrankaListNazivFormated>
  <DomainObject.Predmet.ProtuStrankaListNazivFormatedOIB>
    <izvorni_sadrzaj>
      <item>TAPECIRANJE ANA j.d.o.o., OIB 85924960290</item>
    </izvorni_sadrzaj>
    <derivirana_varijabla naziv="DomainObject.Predmet.ProtuStrankaListNazivFormatedOIB_1">
      <item>TAPECIRANJE ANA j.d.o.o., OIB 85924960290</item>
    </derivirana_varijabla>
  </DomainObject.Predmet.ProtuStrankaListNazivFormatedOIB>
  <DomainObject.Predmet.OstaliListFormated>
    <izvorni_sadrzaj>
      <item>Ankica Matanovac punomoćnik sudionika u postupku TAPECIRANJE ANA j.d.o.o.</item>
      <item>Ankica Matanovac</item>
      <item>Raiffeisenbank Austria d.d.</item>
    </izvorni_sadrzaj>
    <derivirana_varijabla naziv="DomainObject.Predmet.OstaliListFormated_1">
      <item>Ankica Matanovac punomoćnik sudionika u postupku TAPECIRANJE ANA j.d.o.o.</item>
      <item>Ankica Matanovac</item>
      <item>Raiffeisenbank Austria d.d.</item>
    </derivirana_varijabla>
  </DomainObject.Predmet.OstaliListFormated>
  <DomainObject.Predmet.OstaliListFormatedOIB>
    <izvorni_sadrzaj>
      <item>Ankica Matanovac, OIB 41787325150 punomoćnik sudionika u postupku TAPECIRANJE ANA j.d.o.o.</item>
      <item>Ankica Matanovac, OIB 41787325150</item>
      <item>Raiffeisenbank Austria d.d., OIB 53056966535</item>
    </izvorni_sadrzaj>
    <derivirana_varijabla naziv="DomainObject.Predmet.OstaliListFormatedOIB_1">
      <item>Ankica Matanovac, OIB 41787325150 punomoćnik sudionika u postupku TAPECIRANJE ANA j.d.o.o.</item>
      <item>Ankica Matanovac, OIB 41787325150</item>
      <item>Raiffeisenbank Austria d.d., OIB 53056966535</item>
    </derivirana_varijabla>
  </DomainObject.Predmet.OstaliListFormatedOIB>
  <DomainObject.Predmet.OstaliListFormatedWithAdress>
    <izvorni_sadrzaj>
      <item>Ankica Matanovac, Pivovarska 5, 47000 Karlovac punomoćnik sudionika u postupku TAPECIRANJE ANA j.d.o.o.</item>
      <item>Ankica Matanovac, Pivovarska 5, 47000 Karlovac</item>
      <item>Raiffeisenbank Austria d.d., Magazinska cesta 69, 10000 Zagreb</item>
    </izvorni_sadrzaj>
    <derivirana_varijabla naziv="DomainObject.Predmet.OstaliListFormatedWithAdress_1">
      <item>Ankica Matanovac, Pivovarska 5, 47000 Karlovac punomoćnik sudionika u postupku TAPECIRANJE ANA j.d.o.o.</item>
      <item>Ankica Matanovac, Pivovarska 5, 47000 Karlovac</item>
      <item>Raiffeisenbank Austria d.d., Magazinska cesta 69, 10000 Zagreb</item>
    </derivirana_varijabla>
  </DomainObject.Predmet.OstaliListFormatedWithAdress>
  <DomainObject.Predmet.OstaliListFormatedWithAdressOIB>
    <izvorni_sadrzaj>
      <item>Ankica Matanovac, OIB 41787325150, Pivovarska 5, 47000 Karlovac punomoćnik sudionika u postupku TAPECIRANJE ANA j.d.o.o.</item>
      <item>Ankica Matanovac, OIB 41787325150, Pivovarska 5, 47000 Karlovac</item>
      <item>Raiffeisenbank Austria d.d., OIB 53056966535, Magazinska cesta 69, 10000 Zagreb</item>
    </izvorni_sadrzaj>
    <derivirana_varijabla naziv="DomainObject.Predmet.OstaliListFormatedWithAdressOIB_1">
      <item>Ankica Matanovac, OIB 41787325150, Pivovarska 5, 47000 Karlovac punomoćnik sudionika u postupku TAPECIRANJE ANA j.d.o.o.</item>
      <item>Ankica Matanovac, OIB 41787325150, Pivovarska 5, 47000 Karlovac</item>
      <item>Raiffeisenbank Austria d.d., OIB 53056966535, Magazinska cesta 69, 10000 Zagreb</item>
    </derivirana_varijabla>
  </DomainObject.Predmet.OstaliListFormatedWithAdressOIB>
  <DomainObject.Predmet.OstaliListNazivFormated>
    <izvorni_sadrzaj>
      <item>Ankica Matanovac</item>
      <item>Ankica Matanovac</item>
      <item>Raiffeisenbank Austria d.d.</item>
    </izvorni_sadrzaj>
    <derivirana_varijabla naziv="DomainObject.Predmet.OstaliListNazivFormated_1">
      <item>Ankica Matanovac</item>
      <item>Ankica Matanovac</item>
      <item>Raiffeisenbank Austria d.d.</item>
    </derivirana_varijabla>
  </DomainObject.Predmet.OstaliListNazivFormated>
  <DomainObject.Predmet.OstaliListNazivFormatedOIB>
    <izvorni_sadrzaj>
      <item>Ankica Matanovac, OIB 41787325150</item>
      <item>Ankica Matanovac, OIB 41787325150</item>
      <item>Raiffeisenbank Austria d.d., OIB 53056966535</item>
    </izvorni_sadrzaj>
    <derivirana_varijabla naziv="DomainObject.Predmet.OstaliListNazivFormatedOIB_1">
      <item>Ankica Matanovac, OIB 41787325150</item>
      <item>Ankica Matanovac, OIB 41787325150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St-6664/2016-15</izvorni_sadrzaj>
    <derivirana_varijabla naziv="DomainObject.PoslovniBrojDokumenta_1">St-6664/2016-15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TAPECIRANJE ANA j.d.o.o.</izvorni_sadrzaj>
    <derivirana_varijabla naziv="DomainObject.Predmet.ProtustrankaIDrugi_1">TAPECIRANJE ANA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TAPECIRANJE ANA j.d.o.o., OIB 85924960290, Senjska ulica 48, 47000 Karlovac</izvorni_sadrzaj>
    <derivirana_varijabla naziv="DomainObject.Predmet.ProtustrankaIDrugiAdressOIB_1">TAPECIRANJE ANA j.d.o.o., OIB 85924960290, Senjska ulica 48,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TAPECIRANJE ANA j.d.o.o.</item>
      <item>Ankica Matanovac</item>
      <item>Ankica Matanovac</item>
      <item>Raiffeisenbank Austria d.d.</item>
    </izvorni_sadrzaj>
    <derivirana_varijabla naziv="DomainObject.Predmet.SudioniciListNaziv_1">
      <item>FINA regionalni centar Zagreb, podružnica Karlovac</item>
      <item>TAPECIRANJE ANA j.d.o.o.</item>
      <item>Ankica Matanovac</item>
      <item>Ankica Matanovac</item>
      <item>Raiffeisenbank Austria d.d.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TAPECIRANJE ANA j.d.o.o., OIB 85924960290, Senjska ulica 48,47000 Karlovac</item>
      <item>Ankica Matanovac, OIB 41787325150, Pivovarska 5,47000 Karlovac</item>
      <item>Ankica Matanovac, OIB 41787325150, Pivovarska 5,47000 Karlovac</item>
      <item>Raiffeisenbank Austria d.d., OIB 53056966535, Magazinska cesta 69,10000 Zagreb</item>
    </izvorni_sadrzaj>
    <derivirana_varijabla naziv="DomainObject.Predmet.SudioniciListAdressOIB_1">
      <item>FINA regionalni centar Zagreb, podružnica Karlovac, OIB 85821130368, Vitezovićeva 1,47000 Karlovac</item>
      <item>TAPECIRANJE ANA j.d.o.o., OIB 85924960290, Senjska ulica 48,47000 Karlovac</item>
      <item>Ankica Matanovac, OIB 41787325150, Pivovarska 5,47000 Karlovac</item>
      <item>Ankica Matanovac, OIB 41787325150, Pivovarska 5,47000 Karlovac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85924960290</item>
      <item>, OIB 41787325150</item>
      <item>, OIB 41787325150</item>
      <item>, OIB 53056966535</item>
    </izvorni_sadrzaj>
    <derivirana_varijabla naziv="DomainObject.Predmet.SudioniciListNazivOIB_1">
      <item>, OIB 85821130368</item>
      <item>, OIB 85924960290</item>
      <item>, OIB 41787325150</item>
      <item>, OIB 41787325150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652</properties:Characters>
  <properties:Lines>31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2017-02-06T09:19:00Z</dcterms:created>
  <dc:creator>Korisnik</dc:creator>
  <cp:lastModifiedBy>Petra Čiček</cp:lastModifiedBy>
  <cp:lastPrinted>2017-07-20T10:25:00Z</cp:lastPrinted>
  <dcterms:modified xmlns:xsi="http://www.w3.org/2001/XMLSchema-instance" xsi:type="dcterms:W3CDTF">2017-07-20T10:25:00Z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St-6664/2016-15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