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bb22" w14:paraId="7a1bb22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820BC6">
        <w:rPr>
          <w:b/>
        </w:rPr>
        <w:t>929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820BC6">
        <w:rPr>
          <w:lang w:val="hr-HR"/>
        </w:rPr>
        <w:t xml:space="preserve"> </w:t>
      </w:r>
      <w:r w:rsidR="00820BC6" w:rsidRPr="00820BC6">
        <w:rPr>
          <w:lang w:val="hr-HR"/>
        </w:rPr>
        <w:t>ECKER YACHT, društvo s ograničenom odgovornošću za trgovinu, zastupstvo i marketing</w:t>
      </w:r>
      <w:r w:rsidR="003D5435">
        <w:rPr>
          <w:lang w:val="hr-HR"/>
        </w:rPr>
        <w:t xml:space="preserve">, </w:t>
      </w:r>
      <w:r w:rsidR="00820BC6">
        <w:rPr>
          <w:lang w:val="hr-HR"/>
        </w:rPr>
        <w:t xml:space="preserve">OIB: </w:t>
      </w:r>
      <w:r w:rsidR="00820BC6" w:rsidRPr="00820BC6">
        <w:rPr>
          <w:lang w:val="hr-HR"/>
        </w:rPr>
        <w:t>79079518133</w:t>
      </w:r>
      <w:r w:rsidR="00820BC6">
        <w:rPr>
          <w:lang w:val="hr-HR"/>
        </w:rPr>
        <w:t xml:space="preserve">, Trogir, Put Čumbrijana bb.,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820BC6">
        <w:rPr>
          <w:lang w:val="hr-HR"/>
        </w:rPr>
        <w:t>30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2D2442" w:rsidP="00E83C4F" w:rsidR="002D244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20BC6" w:rsidRPr="00820BC6">
        <w:rPr>
          <w:lang w:val="hr-HR"/>
        </w:rPr>
        <w:t>ECKER YACHT, društvo s ograničenom odgovornošću za trgovinu, zastupstvo i marketing</w:t>
      </w:r>
      <w:r w:rsidR="00820BC6">
        <w:rPr>
          <w:lang w:val="hr-HR"/>
        </w:rPr>
        <w:t xml:space="preserve">, OIB: </w:t>
      </w:r>
      <w:r w:rsidR="00820BC6" w:rsidRPr="00820BC6">
        <w:rPr>
          <w:lang w:val="hr-HR"/>
        </w:rPr>
        <w:t>79079518133</w:t>
      </w:r>
      <w:r w:rsidR="00820BC6">
        <w:rPr>
          <w:lang w:val="hr-HR"/>
        </w:rPr>
        <w:t>, Trogir, Put Čumbrijana bb.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820BC6">
        <w:rPr>
          <w:rFonts w:eastAsia="Calibri"/>
        </w:rPr>
        <w:t>2104</w:t>
      </w:r>
      <w:r w:rsidR="00DA2600">
        <w:rPr>
          <w:rFonts w:eastAsia="Calibri"/>
        </w:rPr>
        <w:t xml:space="preserve"> dana u ukupnom iznosu od </w:t>
      </w:r>
      <w:r w:rsidR="00820BC6">
        <w:rPr>
          <w:rFonts w:eastAsia="Calibri"/>
        </w:rPr>
        <w:t>615.783,80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820BC6">
        <w:rPr>
          <w:lang w:val="hr-HR"/>
        </w:rPr>
        <w:t>30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5A52"/>
    <w:rsid w:val="005868BF"/>
    <w:rsid w:val="005F20F8"/>
    <w:rsid w:val="006F4B5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St-929/2015-4</izvorni_sadrzaj>
    <derivirana_varijabla naziv="DomainObject.Oznaka_1">St-929/2015-4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YACHT, društvo s ograničenom odgovornošću za trgovinu, zastupstvo i marketing</izvorni_sadrzaj>
    <derivirana_varijabla naziv="DomainObject.Predmet.ProtustrankaFormated_1">  ECKER YACHT, društvo s ograničenom odgovornošću za trgovinu, zastupstvo i marketing</derivirana_varijabla>
  </DomainObject.Predmet.ProtustrankaFormated>
  <DomainObject.Predmet.ProtustrankaFormatedOIB>
    <izvorni_sadrzaj>  ECKER YACHT, društvo s ograničenom odgovornošću za trgovinu, zastupstvo i marketing, OIB 79079518133</izvorni_sadrzaj>
    <derivirana_varijabla naziv="DomainObject.Predmet.ProtustrankaFormatedOIB_1">  ECKER YACHT, društvo s ograničenom odgovornošću za trgovinu, zastupstvo i marketing, OIB 79079518133</derivirana_varijabla>
  </DomainObject.Predmet.ProtustrankaFormatedOIB>
  <DomainObject.Predmet.ProtustrankaFormatedWithAdress>
    <izvorni_sadrzaj> ECKER YACHT, društvo s ograničenom odgovornošću za trgovinu, zastupstvo i marketing, Put Čumbrijana/bb, 21220 Trogir</izvorni_sadrzaj>
    <derivirana_varijabla naziv="DomainObject.Predmet.ProtustrankaFormatedWithAdress_1"> ECKER YACHT, društvo s ograničenom odgovornošću za trgovinu, zastupstvo i marketing, Put Čumbrijana/bb, 21220 Trogir</derivirana_varijabla>
  </DomainObject.Predmet.ProtustrankaFormatedWithAdress>
  <DomainObject.Predmet.ProtustrankaFormatedWithAdressOIB>
    <izvorni_sadrzaj> ECKER YACHT, društvo s ograničenom odgovornošću za trgovinu, zastupstvo i marketing, OIB 79079518133, Put Čumbrijana/bb, 21220 Trogir</izvorni_sadrzaj>
    <derivirana_varijabla naziv="DomainObject.Predmet.ProtustrankaFormatedWithAdressOIB_1"> ECKER YACHT, društvo s ograničenom odgovornošću za trgovinu, zastupstvo i marketing, OIB 79079518133, Put Čumbrijana/bb, 21220 Trogir</derivirana_varijabla>
  </DomainObject.Predmet.ProtustrankaFormatedWithAdressOIB>
  <DomainObject.Predmet.ProtustrankaWithAdress>
    <izvorni_sadrzaj>ECKER YACHT, društvo s ograničenom odgovornošću za trgovinu, zastupstvo i marketing Put Čumbrijana/bb, 21220 Trogir</izvorni_sadrzaj>
    <derivirana_varijabla naziv="DomainObject.Predmet.ProtustrankaWithAdress_1">ECKER YACHT, društvo s ograničenom odgovornošću za trgovinu, zastupstvo i marketing Put Čumbrijana/bb, 21220 Trogir</derivirana_varijabla>
  </DomainObject.Predmet.ProtustrankaWithAdress>
  <DomainObject.Predmet.ProtustrankaWithAdressOIB>
    <izvorni_sadrzaj>ECKER YACHT, društvo s ograničenom odgovornošću za trgovinu, zastupstvo i marketing, OIB 79079518133, Put Čumbrijana/bb, 21220 Trogir</izvorni_sadrzaj>
    <derivirana_varijabla naziv="DomainObject.Predmet.ProtustrankaWithAdressOIB_1">ECKER YACHT, društvo s ograničenom odgovornošću za trgovinu, zastupstvo i marketing, OIB 79079518133, Put Čumbrijana/bb, 21220 Trogir</derivirana_varijabla>
  </DomainObject.Predmet.ProtustrankaWithAdressOIB>
  <DomainObject.Predmet.ProtustrankaNazivFormated>
    <izvorni_sadrzaj>ECKER YACHT, društvo s ograničenom odgovornošću za trgovinu, zastupstvo i marketing</izvorni_sadrzaj>
    <derivirana_varijabla naziv="DomainObject.Predmet.ProtustrankaNazivFormated_1">ECKER YACHT, društvo s ograničenom odgovornošću za trgovinu, zastupstvo i marketing</derivirana_varijabla>
  </DomainObject.Predmet.ProtustrankaNazivFormated>
  <DomainObject.Predmet.ProtustrankaNazivFormatedOIB>
    <izvorni_sadrzaj>ECKER YACHT, društvo s ograničenom odgovornošću za trgovinu, zastupstvo i marketing, OIB 79079518133</izvorni_sadrzaj>
    <derivirana_varijabla naziv="DomainObject.Predmet.ProtustrankaNazivFormatedOIB_1">ECKER YACHT, društvo s ograničenom odgovornošću za trgovinu, zastupstvo i marketing, OIB 79079518133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615783.80</izvorni_sadrzaj>
    <derivirana_varijabla naziv="DomainObject.Predmet.TrenutnaVrijednost_1">615783.80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YACHT, društvo s ograničenom odgovornošću za trgovinu, zastupstvo i marketing</item>
    </izvorni_sadrzaj>
    <derivirana_varijabla naziv="DomainObject.Predmet.ProtuStrankaListFormated_1">
      <item>ECKER YACHT, društvo s ograničenom odgovornošću za trgovinu, zastupstvo i marketing</item>
    </derivirana_varijabla>
  </DomainObject.Predmet.ProtuStrankaListFormated>
  <DomainObject.Predmet.ProtuStrankaListFormatedOIB>
    <izvorni_sadrzaj>
      <item>ECKER YACHT, društvo s ograničenom odgovornošću za trgovinu, zastupstvo i marketing, OIB 79079518133</item>
    </izvorni_sadrzaj>
    <derivirana_varijabla naziv="DomainObject.Predmet.ProtuStrankaListFormatedOIB_1">
      <item>ECKER YACHT, društvo s ograničenom odgovornošću za trgovinu, zastupstvo i marketing, OIB 79079518133</item>
    </derivirana_varijabla>
  </DomainObject.Predmet.ProtuStrankaListFormatedOIB>
  <DomainObject.Predmet.ProtuStrankaListFormatedWithAdress>
    <izvorni_sadrzaj>
      <item>ECKER YACHT, društvo s ograničenom odgovornošću za trgovinu, zastupstvo i marketing, Put Čumbrijana/bb, 21220 Trogir</item>
    </izvorni_sadrzaj>
    <derivirana_varijabla naziv="DomainObject.Predmet.ProtuStrankaListFormatedWithAdress_1">
      <item>ECKER YACHT, društvo s ograničenom odgovornošću za trgovinu, zastupstvo i marketing, Put Čumbrijana/bb, 21220 Trogir</item>
    </derivirana_varijabla>
  </DomainObject.Predmet.ProtuStrankaListFormatedWithAdress>
  <DomainObject.Predmet.ProtuStrankaListFormatedWithAdressOIB>
    <izvorni_sadrzaj>
      <item>ECKER YACHT, društvo s ograničenom odgovornošću za trgovinu, zastupstvo i marketing, OIB 79079518133, Put Čumbrijana/bb, 21220 Trogir</item>
    </izvorni_sadrzaj>
    <derivirana_varijabla naziv="DomainObject.Predmet.ProtuStrankaListFormatedWithAdressOIB_1">
      <item>ECKER YACHT, društvo s ograničenom odgovornošću za trgovinu, zastupstvo i marketing, OIB 79079518133, Put Čumbrijana/bb, 21220 Trogir</item>
    </derivirana_varijabla>
  </DomainObject.Predmet.ProtuStrankaListFormatedWithAdressOIB>
  <DomainObject.Predmet.ProtuStrankaListNazivFormated>
    <izvorni_sadrzaj>
      <item>ECKER YACHT, društvo s ograničenom odgovornošću za trgovinu, zastupstvo i marketing</item>
    </izvorni_sadrzaj>
    <derivirana_varijabla naziv="DomainObject.Predmet.ProtuStrankaListNazivFormated_1">
      <item>ECKER YACHT, društvo s ograničenom odgovornošću za trgovinu, zastupstvo i marketing</item>
    </derivirana_varijabla>
  </DomainObject.Predmet.ProtuStrankaListNazivFormated>
  <DomainObject.Predmet.ProtuStrankaListNazivFormatedOIB>
    <izvorni_sadrzaj>
      <item>ECKER YACHT, društvo s ograničenom odgovornošću za trgovinu, zastupstvo i marketing, OIB 79079518133</item>
    </izvorni_sadrzaj>
    <derivirana_varijabla naziv="DomainObject.Predmet.ProtuStrankaListNazivFormatedOIB_1">
      <item>ECKER YACHT, društvo s ograničenom odgovornošću za trgovinu, zastupstvo i marketing, OIB 79079518133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St-929/2015-4</izvorni_sadrzaj>
    <derivirana_varijabla naziv="DomainObject.PoslovniBrojDokumenta_1">St-929/2015-4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YACHT, društvo s ograničenom odgovornošću za trgovinu, zastupstvo i marketing</izvorni_sadrzaj>
    <derivirana_varijabla naziv="DomainObject.Predmet.ProtustrankaIDrugi_1">ECKER YACHT, društvo s ograničenom odgovornošću za trgovinu, zastupstvo i marketing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ECKER YACHT, društvo s ograničenom odgovornošću za trgovinu, zastupstvo i marketing, OIB 79079518133, Put Čumbrijana/bb, 21220 Trogir</izvorni_sadrzaj>
    <derivirana_varijabla naziv="DomainObject.Predmet.ProtustrankaIDrugiAdressOIB_1">ECKER YACHT, društvo s ograničenom odgovornošću za trgovinu, zastupstvo i marketing, OIB 79079518133,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YACHT, društvo s ograničenom odgovornošću za trgovinu, zastupstvo i marketing</item>
      <item>FINANCIJSKA AGENCIJA, RC SPLIT</item>
    </izvorni_sadrzaj>
    <derivirana_varijabla naziv="DomainObject.Predmet.SudioniciListNaziv_1">
      <item>ECKER YACHT, društvo s ograničenom odgovornošću za trgovinu, zastupstvo i marketing</item>
      <item>FINANCIJSKA AGENCIJA, RC SPLIT</item>
    </derivirana_varijabla>
  </DomainObject.Predmet.SudioniciListNaziv>
  <DomainObject.Predmet.SudioniciListAdressOIB>
    <izvorni_sadrzaj>
      <item>ECKER YACHT, društvo s ograničenom odgovornošću za trgovinu, zastupstvo i marketing, OIB 79079518133, Put Čumbrijana/bb,21220 Trogir</item>
      <item>FINANCIJSKA AGENCIJA, RC SPLIT, OIB 85821130368, Mažuranićevo šet. 24. b,21000 Split</item>
    </izvorni_sadrzaj>
    <derivirana_varijabla naziv="DomainObject.Predmet.SudioniciListAdressOIB_1">
      <item>ECKER YACHT, društvo s ograničenom odgovornošću za trgovinu, zastupstvo i marketing, OIB 79079518133, Put Čumbrijana/bb,21220 Trogir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79079518133</item>
      <item>, OIB 85821130368</item>
    </izvorni_sadrzaj>
    <derivirana_varijabla naziv="DomainObject.Predmet.SudioniciListNazivOIB_1">
      <item>, OIB 79079518133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1958</properties:Characters>
  <properties:Lines>48</properties:Lines>
  <properties:Paragraphs>16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2016-05-30T08:47:00Z</cp:lastPrinted>
  <dcterms:modified xmlns:xsi="http://www.w3.org/2001/XMLSchema-instance" xsi:type="dcterms:W3CDTF">2016-05-30T08:47:00Z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