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18d5" w14:paraId="9a418d5" w:rsidRDefault="00B94DAA" w:rsidP="00B94DAA" w:rsidR="00B94DA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AA" w:rsidP="00B94DAA" w:rsidR="00B94DA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94DAA" w:rsidP="00B94DAA" w:rsidR="00B94D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94DAA" w:rsidP="00B94DAA" w:rsidR="00B94D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94DAA" w:rsidP="00B94DAA" w:rsidR="00B94DA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94DAA" w:rsidP="00B94DAA" w:rsidR="00B94DA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94DAA" w:rsidP="00B94DAA" w:rsidR="00B94DAA" w:rsidRPr="005D578C">
      <w:pPr>
        <w:jc w:val="center"/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94DAA" w:rsidP="00B94DAA" w:rsidR="00B94DAA" w:rsidRPr="005D578C">
      <w:pPr>
        <w:rPr>
          <w:rFonts w:cs="Times New Roman" w:eastAsia="Times New Roman"/>
          <w:szCs w:val="24"/>
        </w:rPr>
      </w:pPr>
    </w:p>
    <w:p w:rsidRDefault="00B94DAA" w:rsidP="00B94DAA" w:rsidR="00B94DA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Dračevac 81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00658117937, MBS 040223891,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14. ožujka 2016.</w:t>
      </w:r>
    </w:p>
    <w:p w:rsidRDefault="00B94DAA" w:rsidP="00B94DAA" w:rsidR="00B94DAA" w:rsidRPr="005D578C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94DAA" w:rsidP="00B94DAA" w:rsidR="00B94DAA" w:rsidRPr="005D578C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Dračevac 81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00658117937, MBS 040223891,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B94DAA" w:rsidP="00B94DAA" w:rsidR="00B94DAA" w:rsidRPr="005D578C">
      <w:pPr>
        <w:rPr>
          <w:rFonts w:cs="Times New Roman" w:eastAsia="Times New Roman"/>
          <w:szCs w:val="24"/>
        </w:rPr>
      </w:pPr>
    </w:p>
    <w:p w:rsidRDefault="00B94DAA" w:rsidP="00B94DAA" w:rsidR="00B94DA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B94DAA" w:rsidP="00B94DAA" w:rsidR="00B94DAA">
      <w:pPr>
        <w:rPr>
          <w:rFonts w:cs="Times New Roman" w:eastAsia="Times New Roman"/>
          <w:szCs w:val="20"/>
        </w:rPr>
      </w:pPr>
    </w:p>
    <w:p w:rsidRDefault="00B94DAA" w:rsidP="00B94DAA" w:rsidR="00B94D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Dračevac 81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00658117937, MBS 040223891.</w:t>
      </w:r>
    </w:p>
    <w:p w:rsidRDefault="00B94DAA" w:rsidP="00B94DAA" w:rsidR="00B94DAA">
      <w:pPr>
        <w:rPr>
          <w:rFonts w:cs="Times New Roman" w:eastAsia="Times New Roman"/>
          <w:szCs w:val="24"/>
        </w:rPr>
      </w:pPr>
    </w:p>
    <w:p w:rsidRDefault="00B94DAA" w:rsidP="00B94DAA" w:rsidR="00B94D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Dračevac 81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00658117937, MBS 040223891.</w:t>
      </w:r>
    </w:p>
    <w:p w:rsidRDefault="00B94DAA" w:rsidP="00B94DAA" w:rsidR="00B94DAA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94DAA" w:rsidP="00B94DAA" w:rsidR="00B94DAA">
      <w:pPr>
        <w:ind w:firstLine="708"/>
        <w:rPr>
          <w:rFonts w:cs="Times New Roman" w:eastAsia="Times New Roman"/>
          <w:szCs w:val="24"/>
        </w:rPr>
      </w:pPr>
    </w:p>
    <w:p w:rsidRDefault="00B94DAA" w:rsidP="00B94DAA" w:rsidR="00B94D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St-765/2015-3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94DAA" w:rsidP="00B94DAA" w:rsidR="00B94DA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94DAA" w:rsidP="00B94DAA" w:rsidR="00B94DAA" w:rsidRPr="005D578C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94DAA" w:rsidP="00B94DAA" w:rsidR="00B94DAA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94DAA" w:rsidP="00B94DAA" w:rsidR="00B94D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D7156">
        <w:rPr>
          <w:rFonts w:cs="Times New Roman" w:eastAsia="Times New Roman"/>
          <w:szCs w:val="24"/>
        </w:rPr>
        <w:t>, v. r.</w:t>
      </w:r>
    </w:p>
    <w:p w:rsidRDefault="00B94DAA" w:rsidP="00B94DAA" w:rsidR="00B94DAA">
      <w:pPr>
        <w:jc w:val="left"/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jc w:val="left"/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94DAA" w:rsidP="00B94DAA" w:rsidR="00B94DA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94DAA" w:rsidP="00B94DAA" w:rsidR="00B94DAA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rPr>
          <w:rFonts w:cs="Times New Roman" w:eastAsia="Times New Roman"/>
          <w:szCs w:val="24"/>
        </w:rPr>
      </w:pPr>
    </w:p>
    <w:p w:rsidRDefault="00B94DAA" w:rsidP="00B94DAA" w:rsidR="00B94D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ISTARSKO LADANJE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Dračevac 81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 za zastupanje dužnika – Snježana Ryšlavy iz Poreča, Dračevac 81, i Renata Brezinšćak iz Zagreba, Franje Hermana 170,</w:t>
      </w:r>
    </w:p>
    <w:p w:rsidRDefault="00B94DAA" w:rsidP="00B94DAA" w:rsidR="00B94DA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94DAA" w:rsidP="00B94DAA" w:rsidR="00B94DAA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  <w:lang w:eastAsia="en-US"/>
        </w:rPr>
        <w:t xml:space="preserve">Nikola Delić iz Pule, </w:t>
      </w:r>
      <w:r>
        <w:rPr>
          <w:rFonts w:cs="Times New Roman" w:eastAsia="Times New Roman"/>
          <w:szCs w:val="20"/>
        </w:rPr>
        <w:t>Kranjčevićeva 16,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94DAA" w:rsidP="00B94DAA" w:rsidR="00B94D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94DAA" w:rsidP="00B94DAA" w:rsidR="00B94DAA"/>
    <w:p w:rsidRDefault="00B94DAA" w:rsidP="00B94DAA" w:rsidR="00B94DAA"/>
    <w:p w:rsidRDefault="00B94DAA" w:rsidP="00B94DAA" w:rsidR="00B94DAA"/>
    <w:p w:rsidRDefault="00B94DAA" w:rsidP="00B94DAA" w:rsidR="00B94DAA"/>
    <w:p w:rsidRDefault="00B94DAA" w:rsidP="00B94DAA" w:rsidR="00B94DAA"/>
    <w:p w:rsidRDefault="00B94DAA" w:rsidP="00B94DAA" w:rsidR="00B94DAA"/>
    <w:p w:rsidRDefault="00B94DAA" w:rsidP="00B94DAA" w:rsidR="00B94DAA"/>
    <w:p w:rsidRDefault="00B94DAA" w:rsidP="00B94DAA" w:rsidR="00B94DAA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DAA" w:rsidP="00B94DAA" w:rsidR="00B94DAA">
      <w:r>
        <w:separator/>
      </w:r>
    </w:p>
  </w:endnote>
  <w:endnote w:id="0" w:type="continuationSeparator">
    <w:p w:rsidRDefault="00B94DAA" w:rsidP="00B94DAA" w:rsidR="00B94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DAA" w:rsidP="00B94DAA" w:rsidR="00B94DAA">
      <w:r>
        <w:separator/>
      </w:r>
    </w:p>
  </w:footnote>
  <w:footnote w:id="0" w:type="continuationSeparator">
    <w:p w:rsidRDefault="00B94DAA" w:rsidP="00B94DAA" w:rsidR="00B94D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DAA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65C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156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St-765</w:t>
    </w:r>
    <w:r w:rsidR="00B94DAA"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4360"/>
    <w:rsid w:val="004F5027"/>
    <w:rsid w:val="005D7156"/>
    <w:rsid w:val="008765C0"/>
    <w:rsid w:val="00B34360"/>
    <w:rsid w:val="00B94DA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D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D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94D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D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D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D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5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65C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65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65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D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D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94D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D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D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D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6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5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65C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65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65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St-765/2015</izvorni_sadrzaj>
    <derivirana_varijabla naziv="DomainObject.Predmet.OznakaBroj_1">St-765/2015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ISTARSKO LADANJE d. o. o.  POREČ</izvorni_sadrzaj>
    <derivirana_varijabla naziv="DomainObject.Predmet.ProtustrankaFormated_1">  ISTARSKO LADANJE d. o. o.  POREČ</derivirana_varijabla>
  </DomainObject.Predmet.ProtustrankaFormated>
  <DomainObject.Predmet.ProtustrankaFormatedOIB>
    <izvorni_sadrzaj>  ISTARSKO LADANJE d. o. o.  POREČ, OIB 00658117937</izvorni_sadrzaj>
    <derivirana_varijabla naziv="DomainObject.Predmet.ProtustrankaFormatedOIB_1">  ISTARSKO LADANJE d. o. o.  POREČ, OIB 00658117937</derivirana_varijabla>
  </DomainObject.Predmet.ProtustrankaFormatedOIB>
  <DomainObject.Predmet.ProtustrankaFormatedWithAdress>
    <izvorni_sadrzaj> ISTARSKO LADANJE d. o. o.  POREČ, Dračevac 81, 52440 Poreč</izvorni_sadrzaj>
    <derivirana_varijabla naziv="DomainObject.Predmet.ProtustrankaFormatedWithAdress_1"> ISTARSKO LADANJE d. o. o.  POREČ, Dračevac 81, 52440 Poreč</derivirana_varijabla>
  </DomainObject.Predmet.ProtustrankaFormatedWithAdress>
  <DomainObject.Predmet.ProtustrankaFormatedWithAdressOIB>
    <izvorni_sadrzaj> ISTARSKO LADANJE d. o. o.  POREČ, OIB 00658117937, Dračevac 81, 52440 Poreč</izvorni_sadrzaj>
    <derivirana_varijabla naziv="DomainObject.Predmet.ProtustrankaFormatedWithAdressOIB_1"> ISTARSKO LADANJE d. o. o.  POREČ, OIB 00658117937, Dračevac 81, 52440 Poreč</derivirana_varijabla>
  </DomainObject.Predmet.ProtustrankaFormatedWithAdressOIB>
  <DomainObject.Predmet.ProtustrankaWithAdress>
    <izvorni_sadrzaj>ISTARSKO LADANJE d. o. o.  POREČ Dračevac 81, 52440 Poreč</izvorni_sadrzaj>
    <derivirana_varijabla naziv="DomainObject.Predmet.ProtustrankaWithAdress_1">ISTARSKO LADANJE d. o. o.  POREČ Dračevac 81, 52440 Poreč</derivirana_varijabla>
  </DomainObject.Predmet.ProtustrankaWithAdress>
  <DomainObject.Predmet.ProtustrankaWithAdressOIB>
    <izvorni_sadrzaj>ISTARSKO LADANJE d. o. o.  POREČ, OIB 00658117937, Dračevac 81, 52440 Poreč</izvorni_sadrzaj>
    <derivirana_varijabla naziv="DomainObject.Predmet.ProtustrankaWithAdressOIB_1">ISTARSKO LADANJE d. o. o.  POREČ, OIB 00658117937, Dračevac 81, 52440 Poreč</derivirana_varijabla>
  </DomainObject.Predmet.ProtustrankaWithAdressOIB>
  <DomainObject.Predmet.ProtustrankaNazivFormated>
    <izvorni_sadrzaj>ISTARSKO LADANJE d. o. o.  POREČ</izvorni_sadrzaj>
    <derivirana_varijabla naziv="DomainObject.Predmet.ProtustrankaNazivFormated_1">ISTARSKO LADANJE d. o. o.  POREČ</derivirana_varijabla>
  </DomainObject.Predmet.ProtustrankaNazivFormated>
  <DomainObject.Predmet.ProtustrankaNazivFormatedOIB>
    <izvorni_sadrzaj>ISTARSKO LADANJE d. o. o.  POREČ, OIB 00658117937</izvorni_sadrzaj>
    <derivirana_varijabla naziv="DomainObject.Predmet.ProtustrankaNazivFormatedOIB_1">ISTARSKO LADANJE d. o. o.  POREČ, OIB 00658117937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6511.97</izvorni_sadrzaj>
    <derivirana_varijabla naziv="DomainObject.Predmet.TrenutnaVrijednost_1">6511.97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ISTARSKO LADANJE d. o. o.  POREČ</item>
    </izvorni_sadrzaj>
    <derivirana_varijabla naziv="DomainObject.Predmet.ProtuStrankaListFormated_1">
      <item>ISTARSKO LADANJE d. o. o.  POREČ</item>
    </derivirana_varijabla>
  </DomainObject.Predmet.ProtuStrankaListFormated>
  <DomainObject.Predmet.ProtuStrankaListFormatedOIB>
    <izvorni_sadrzaj>
      <item>ISTARSKO LADANJE d. o. o.  POREČ, OIB 00658117937</item>
    </izvorni_sadrzaj>
    <derivirana_varijabla naziv="DomainObject.Predmet.ProtuStrankaListFormatedOIB_1">
      <item>ISTARSKO LADANJE d. o. o.  POREČ, OIB 00658117937</item>
    </derivirana_varijabla>
  </DomainObject.Predmet.ProtuStrankaListFormatedOIB>
  <DomainObject.Predmet.ProtuStrankaListFormatedWithAdress>
    <izvorni_sadrzaj>
      <item>ISTARSKO LADANJE d. o. o.  POREČ, Dračevac 81, 52440 Poreč</item>
    </izvorni_sadrzaj>
    <derivirana_varijabla naziv="DomainObject.Predmet.ProtuStrankaListFormatedWithAdress_1">
      <item>ISTARSKO LADANJE d. o. o.  POREČ, Dračevac 81, 52440 Poreč</item>
    </derivirana_varijabla>
  </DomainObject.Predmet.ProtuStrankaListFormatedWithAdress>
  <DomainObject.Predmet.ProtuStrankaListFormatedWithAdressOIB>
    <izvorni_sadrzaj>
      <item>ISTARSKO LADANJE d. o. o.  POREČ, OIB 00658117937, Dračevac 81, 52440 Poreč</item>
    </izvorni_sadrzaj>
    <derivirana_varijabla naziv="DomainObject.Predmet.ProtuStrankaListFormatedWithAdressOIB_1">
      <item>ISTARSKO LADANJE d. o. o.  POREČ, OIB 00658117937, Dračevac 81, 52440 Poreč</item>
    </derivirana_varijabla>
  </DomainObject.Predmet.ProtuStrankaListFormatedWithAdressOIB>
  <DomainObject.Predmet.ProtuStrankaListNazivFormated>
    <izvorni_sadrzaj>
      <item>ISTARSKO LADANJE d. o. o.  POREČ</item>
    </izvorni_sadrzaj>
    <derivirana_varijabla naziv="DomainObject.Predmet.ProtuStrankaListNazivFormated_1">
      <item>ISTARSKO LADANJE d. o. o.  POREČ</item>
    </derivirana_varijabla>
  </DomainObject.Predmet.ProtuStrankaListNazivFormated>
  <DomainObject.Predmet.ProtuStrankaListNazivFormatedOIB>
    <izvorni_sadrzaj>
      <item>ISTARSKO LADANJE d. o. o.  POREČ, OIB 00658117937</item>
    </izvorni_sadrzaj>
    <derivirana_varijabla naziv="DomainObject.Predmet.ProtuStrankaListNazivFormatedOIB_1">
      <item>ISTARSKO LADANJE d. o. o.  POREČ, OIB 00658117937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ISTARSKO LADANJE d. o. o.  POREČ</izvorni_sadrzaj>
    <derivirana_varijabla naziv="DomainObject.Predmet.ProtustrankaIDrugi_1">ISTARSKO LADANJE d. o. o. 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ISTARSKO LADANJE d. o. o.  POREČ, OIB 00658117937, Dračevac 81, 52440 Poreč</izvorni_sadrzaj>
    <derivirana_varijabla naziv="DomainObject.Predmet.ProtustrankaIDrugiAdressOIB_1">ISTARSKO LADANJE d. o. o.  POREČ, OIB 00658117937, Dračevac 81,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ISTARSKO LADANJE d. o. o.  POREČ</item>
    </izvorni_sadrzaj>
    <derivirana_varijabla naziv="DomainObject.Predmet.SudioniciListNaziv_1">
      <item>FINANCIJSKA AGENCIJA, RC RIJEKA, PODRUŽNICA PULA, PULA</item>
      <item>ISTARSKO LADANJE d. o. o. 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ISTARSKO LADANJE d. o. o.  POREČ, OIB 00658117937, Dračevac 81,52440 Poreč</item>
    </izvorni_sadrzaj>
    <derivirana_varijabla naziv="DomainObject.Predmet.SudioniciListAdressOIB_1">
      <item>FINANCIJSKA AGENCIJA, RC RIJEKA, PODRUŽNICA PULA, PULA, OIB 85821130368, GIARDINI 5,52100 Pula</item>
      <item>ISTARSKO LADANJE d. o. o.  POREČ, OIB 00658117937, Dračevac 81,52440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00658117937</item>
    </izvorni_sadrzaj>
    <derivirana_varijabla naziv="DomainObject.Predmet.SudioniciListNazivOIB_1">
      <item>, OIB 85821130368</item>
      <item>, OIB 00658117937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3130</properties:Characters>
  <properties:Lines>86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2016-03-11T12:21:00Z</dcterms:created>
  <dc:creator>Mihaela Kaligari</dc:creator>
  <dc:description/>
  <cp:keywords/>
  <cp:lastModifiedBy>Ana Jeromela</cp:lastModifiedBy>
  <cp:lastPrinted>2016-03-14T08:32:00Z</cp:lastPrinted>
  <dcterms:modified xmlns:xsi="http://www.w3.org/2001/XMLSchema-instance" xsi:type="dcterms:W3CDTF">2016-03-14T08:32:00Z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