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4f3a" w14:paraId="7714f3a" w:rsidRDefault="00E76546" w:rsidP="00E76546" w:rsidR="00E76546">
      <w:pPr>
        <w:jc w:val="right"/>
        <w15:collapsed w:val="false"/>
      </w:pPr>
      <w:bookmarkStart w:name="_GoBack" w:id="0"/>
      <w:bookmarkEnd w:id="0"/>
      <w:r>
        <w:t>OBRAZAC  20.</w:t>
      </w:r>
    </w:p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>
      <w:pPr>
        <w:jc w:val="center"/>
      </w:pPr>
      <w:r>
        <w:t>IZVJEŠĆE  STEČAJNOG  UPRAVITELJA</w:t>
      </w:r>
    </w:p>
    <w:p w:rsidRDefault="00E76546" w:rsidP="00E76546" w:rsidR="00E76546">
      <w:pPr>
        <w:jc w:val="center"/>
      </w:pPr>
      <w:r>
        <w:t>O  TIJEKU  STEČAJNOG  POSTUPKA  I  O  STANJU  STEČAJNE  MASE</w:t>
      </w:r>
    </w:p>
    <w:p w:rsidRDefault="00E76546" w:rsidP="00E76546" w:rsidR="00E76546">
      <w:pPr>
        <w:jc w:val="center"/>
      </w:pPr>
      <w:r>
        <w:t>(čl. 89. st. 2. Stečajnog zakona)</w:t>
      </w:r>
    </w:p>
    <w:p w:rsidRDefault="00E76546" w:rsidP="00E76546" w:rsidR="00E76546">
      <w:pPr>
        <w:jc w:val="center"/>
      </w:pPr>
    </w:p>
    <w:p w:rsidRDefault="00E76546" w:rsidP="00E76546" w:rsidR="00E76546"/>
    <w:p w:rsidRDefault="00E76546" w:rsidP="00E76546" w:rsidR="00E76546"/>
    <w:p w:rsidRDefault="00E76546" w:rsidP="00E76546" w:rsidR="00E76546">
      <w:r>
        <w:t xml:space="preserve">NADLEŽNI  TRGOVAČKI  SUD:  Trgovački sud u Zagrebu, Amruševa 2/II, Zagreb </w:t>
      </w:r>
    </w:p>
    <w:p w:rsidRDefault="00E76546" w:rsidP="00E76546" w:rsidR="00E76546">
      <w:r>
        <w:t>POSLOVNI  BROJ:   72 St-2500/2016</w:t>
      </w:r>
    </w:p>
    <w:p w:rsidRDefault="00E76546" w:rsidP="00E76546" w:rsidR="00E76546">
      <w:r>
        <w:t>STEČAJNI  DUŽNIK:  FARMAKOR  INTERNATIONALIS d.o.o. za proizvodnju, trgovinu i usluge, Zagreb (Grad Zagreb), Žitnjak, Martinci 1.odvo. 7/A   OIB:32870862615</w:t>
      </w:r>
    </w:p>
    <w:p w:rsidRDefault="00E76546" w:rsidP="00E76546" w:rsidR="00E76546">
      <w:r>
        <w:t xml:space="preserve">                                    </w:t>
      </w:r>
    </w:p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>
      <w:r>
        <w:t xml:space="preserve">      </w:t>
      </w:r>
    </w:p>
    <w:p w:rsidRDefault="00E76546" w:rsidP="00E76546" w:rsidR="00E76546">
      <w:r>
        <w:t xml:space="preserve">U Ivancu,  13.11. 2018. godine.     </w:t>
      </w:r>
    </w:p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/>
    <w:p w:rsidRDefault="00E76546" w:rsidP="00E76546" w:rsidR="00E76546">
      <w:r>
        <w:lastRenderedPageBreak/>
        <w:t>I)</w:t>
      </w:r>
    </w:p>
    <w:p w:rsidRDefault="00E76546" w:rsidP="00E76546" w:rsidR="00E76546">
      <w:r>
        <w:t xml:space="preserve">Dana 15.05.2018.g. održano je ispitno i izvještajno ročište u stečajnom postupku nad navedenim stečajnim dužnikom a na izvještajnom ročištu skupština vjerovnika donijela je odluke da stečajni dužnik neće nastavljati s poslovanjem te je zadužila stečajnog upravitelja da pristupi ispitivanju osnovanosti upisanih zabilježbi na nekretninama u vlasništvu stečajnog dužnika koje se vode kod Općinskog suda u Novom Zagrebu, zemljišnoknjižni odjel Samobor i to kat. kat. čestica 542/3 k.o. Rakitje, ORANICA GUSTIRAJ,  ukupne površine 954 m2, upisano u zk. ul. 3460 i da provede upis prava vlasništva na stečajnog dužnika nekretnine upisane u zemljišnim knjigama Općinskog suda u Novom Zagrebu, Zemljišnoknjižni odjel Samobor, KO Rakitje, u zkul. 3496, čkbr. 551/2 a prema Sporazumu o uređenju međusobnih odnosa i izjava o povratu vlasništva nekretnine od 18.04.2012.g.  </w:t>
      </w:r>
    </w:p>
    <w:p w:rsidRDefault="00E76546" w:rsidP="00E76546" w:rsidR="00E76546">
      <w:r>
        <w:t>II)</w:t>
      </w:r>
    </w:p>
    <w:p w:rsidRDefault="00E76546" w:rsidP="00E76546" w:rsidR="00E76546">
      <w:r>
        <w:t>Nastavno, i dalje očekujem rješenje Zemljišnoknjižnog odjelu Općinskog suda u Novom Zagrebu, Stalna služba Samobor radi zemljišno-knjižne provedbe upisa prava vlasništva temeljem Sporazuma o uređenju međusobnih odnosa i izjave o povratu vlasništva nekretnine od 18.04.2012.g sa prodavateljicom Iviček Zlaticom, Zagorkina 17, Orešje, na nekretnini upisanoj u zemljišnim knjigama Općinskog suda u Novom Zagrebu, Zemljišnoknjižni odjel Samobor, KO Rakitje, u zkul. 3496, čkbr. 551/2, površine 612 m2.</w:t>
      </w:r>
    </w:p>
    <w:p w:rsidRDefault="00E76546" w:rsidP="00E76546" w:rsidR="00E76546">
      <w:r>
        <w:t>Kada nekretnina bude upisana kao vlasništvo stečajnog dužnika, o tome ću obavijestiti stečajnog suca i skupštinu vjerovnika radi daljnjeg postupanja.</w:t>
      </w:r>
    </w:p>
    <w:p w:rsidRDefault="00E76546" w:rsidP="00E76546" w:rsidR="00E76546">
      <w:r>
        <w:t>III)</w:t>
      </w:r>
    </w:p>
    <w:p w:rsidRDefault="00E76546" w:rsidP="00E76546" w:rsidR="00E76546">
      <w:r>
        <w:t>Što se tiče sudskog postupka za pobijanje dužnikovih pravnih radnji tužitelja HRVATSKA GRADNJA d.o.o. u stečaju, Zagreb, Pavla Hatza 3, protiv stečajnog dužnika, koji se vodio pred Trgovačkim sudom u Zagrebu pod brojem 32 P-1124/12 i u kojem je sudskom postupku donesena prvostupanjska presuda u korist stečajnog dužnika, predmet se i dalje nalazi na drugostupanjskom sudu po žalbi tužitelja.</w:t>
      </w:r>
    </w:p>
    <w:p w:rsidRDefault="00E76546" w:rsidP="00E76546" w:rsidR="00E76546">
      <w:r>
        <w:t xml:space="preserve"> IV)</w:t>
      </w:r>
    </w:p>
    <w:p w:rsidRDefault="00E76546" w:rsidP="00E76546" w:rsidR="00E76546">
      <w:r>
        <w:t>U ostalom dijelu, obavljam sve dužnosti u skladu sa Stečajnim zakonom.</w:t>
      </w:r>
    </w:p>
    <w:p w:rsidRDefault="00E76546" w:rsidP="00E76546" w:rsidR="00E76546">
      <w:r>
        <w:t>Stanje stečajne mase ostaje isto kao i u prošlom izvješću.</w:t>
      </w:r>
    </w:p>
    <w:p w:rsidRDefault="00E76546" w:rsidP="00E76546" w:rsidR="00E76546">
      <w:r>
        <w:t xml:space="preserve">Stanje žiro-računa je 0,00 kuna a sve troškove do sada sam podmirivao iz svojih osobnih sredstava.                          </w:t>
      </w:r>
    </w:p>
    <w:p w:rsidRDefault="00E76546" w:rsidP="00E76546" w:rsidR="00E76546"/>
    <w:p w:rsidRDefault="00E76546" w:rsidP="00E76546" w:rsidR="00E76546">
      <w:r>
        <w:t xml:space="preserve"> </w:t>
      </w:r>
    </w:p>
    <w:p w:rsidRDefault="00E76546" w:rsidP="00E76546" w:rsidR="00E76546">
      <w:r>
        <w:t xml:space="preserve">                                                                                                          STEČAJNI  UPRAVITELJ:</w:t>
      </w:r>
    </w:p>
    <w:p w:rsidRDefault="00E76546" w:rsidP="00E76546" w:rsidR="00E76546"/>
    <w:p w:rsidRDefault="00E76546" w:rsidP="00E76546" w:rsidR="00E76546">
      <w:r>
        <w:t xml:space="preserve">                                                                                                      Ivan  Hudoletnjak, dipl. prav., </w:t>
      </w:r>
    </w:p>
    <w:p w:rsidRDefault="009F48F6" w:rsidR="009F48F6"/>
    <w:sectPr w:rsidR="009F48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546"/>
    <w:rsid w:val="00761F64"/>
    <w:rsid w:val="009F48F6"/>
    <w:rsid w:val="00E7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1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61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2243</properties:Characters>
  <properties:Lines>62</properties:Lines>
  <properties:Paragraphs>21</properties:Paragraphs>
  <properties:TotalTime>9</properties:TotalTime>
  <properties:ScaleCrop>false</properties:ScaleCrop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2018-11-13T17:36:00Z</dcterms:created>
  <dc:creator>Ivan</dc:creator>
  <cp:lastModifiedBy>Maja Hajtek</cp:lastModifiedBy>
  <dcterms:modified xmlns:xsi="http://www.w3.org/2001/XMLSchema-instance" xsi:type="dcterms:W3CDTF">2018-11-20T07:50:00Z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St-2500/2016-24 / Podnesak - Izvješće stečajnog upravitelja (Izvješće stečajnog upravitelja od 15.11.2018. - 24.docx)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