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13f8" w14:paraId="93713f8" w:rsidRDefault="00640277" w:rsidP="00640277" w:rsidR="0064027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277" w:rsidP="00640277" w:rsidR="0064027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40277" w:rsidP="00640277" w:rsidR="0064027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40277" w:rsidP="00640277" w:rsidR="0064027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40277" w:rsidP="00640277" w:rsidR="00640277"/>
    <w:p w:rsidRDefault="00640277" w:rsidP="00640277" w:rsidR="00640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40277" w:rsidP="00640277" w:rsidR="00640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40277" w:rsidP="00640277" w:rsidR="00640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40277" w:rsidP="00640277" w:rsidR="00640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0277" w:rsidP="00640277" w:rsidR="00640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8528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ARTIŽAN d. o. o. Pazin, Veli Ježenj 13/b, OIB 72926047155, MBS 040124957, 3. prosinca 2015.</w:t>
      </w:r>
    </w:p>
    <w:p w:rsidRDefault="00640277" w:rsidP="00640277" w:rsidR="00640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0277" w:rsidP="00640277" w:rsidR="00640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40277" w:rsidP="00640277" w:rsidR="00640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0277" w:rsidP="00640277" w:rsidR="0064027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ARTIŽAN d. o. o. Pazin, Veli Ježenj 13/b, OIB 72926047155, MBS 040124957.</w:t>
      </w:r>
    </w:p>
    <w:p w:rsidRDefault="00640277" w:rsidP="00640277" w:rsidR="0064027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40277" w:rsidP="00640277" w:rsidR="0064027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40277" w:rsidP="00640277" w:rsidR="00640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40277" w:rsidP="00640277" w:rsidR="00640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ARTIŽAN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2934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35.331,00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40277" w:rsidP="00640277" w:rsidR="00640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40277" w:rsidP="00640277" w:rsidR="00640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40277" w:rsidP="00640277" w:rsidR="006402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40277" w:rsidP="00640277" w:rsidR="006402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40277" w:rsidP="00640277" w:rsidR="0064027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40277" w:rsidP="00640277" w:rsidR="0064027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77395">
        <w:rPr>
          <w:rFonts w:cs="Times New Roman" w:eastAsia="Times New Roman"/>
          <w:szCs w:val="24"/>
          <w:lang w:eastAsia="hr-HR"/>
        </w:rPr>
        <w:t>, v. r.</w:t>
      </w:r>
    </w:p>
    <w:p w:rsidRDefault="00640277" w:rsidP="00640277" w:rsidR="006402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40277" w:rsidP="00640277" w:rsidR="006402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40277" w:rsidP="00640277" w:rsidR="0064027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40277" w:rsidP="00640277" w:rsidR="006402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40277" w:rsidP="00640277" w:rsidR="0064027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40277" w:rsidP="00640277" w:rsidR="006402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AC7BDD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277" w:rsidP="00640277" w:rsidR="00640277">
      <w:r>
        <w:separator/>
      </w:r>
    </w:p>
  </w:endnote>
  <w:endnote w:id="0" w:type="continuationSeparator">
    <w:p w:rsidRDefault="00640277" w:rsidP="00640277" w:rsidR="0064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277" w:rsidP="00640277" w:rsidR="00640277">
      <w:r>
        <w:separator/>
      </w:r>
    </w:p>
  </w:footnote>
  <w:footnote w:id="0" w:type="continuationSeparator">
    <w:p w:rsidRDefault="00640277" w:rsidP="00640277" w:rsidR="0064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277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7BD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526/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277" w:rsidP="00537044" w:rsidR="00537044">
    <w:pPr>
      <w:pStyle w:val="Zaglavlje"/>
      <w:jc w:val="right"/>
    </w:pPr>
    <w:r>
      <w:t>11 St-526/2015-3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5C7A"/>
    <w:rsid w:val="00315C7A"/>
    <w:rsid w:val="00640277"/>
    <w:rsid w:val="007A5C5B"/>
    <w:rsid w:val="00877395"/>
    <w:rsid w:val="00AC7BDD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027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2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027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2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027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02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027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7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B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BD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B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B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27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2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027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2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027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02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027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7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B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BD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B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B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ARTIŽAN d.o.o. PAZIN</izvorni_sadrzaj>
    <derivirana_varijabla naziv="DomainObject.Predmet.ProtustrankaFormated_1">  ARTIŽAN d.o.o. PAZIN</derivirana_varijabla>
  </DomainObject.Predmet.ProtustrankaFormated>
  <DomainObject.Predmet.ProtustrankaFormatedOIB>
    <izvorni_sadrzaj>  ARTIŽAN d.o.o. PAZIN, OIB 72926047155</izvorni_sadrzaj>
    <derivirana_varijabla naziv="DomainObject.Predmet.ProtustrankaFormatedOIB_1">  ARTIŽAN d.o.o. PAZIN, OIB 72926047155</derivirana_varijabla>
  </DomainObject.Predmet.ProtustrankaFormatedOIB>
  <DomainObject.Predmet.ProtustrankaFormatedWithAdress>
    <izvorni_sadrzaj> ARTIŽAN d.o.o. PAZIN, Veli Ježenj 13/b, 52000 Pazin</izvorni_sadrzaj>
    <derivirana_varijabla naziv="DomainObject.Predmet.ProtustrankaFormatedWithAdress_1"> ARTIŽAN d.o.o. PAZIN, Veli Ježenj 13/b, 52000 Pazin</derivirana_varijabla>
  </DomainObject.Predmet.ProtustrankaFormatedWithAdress>
  <DomainObject.Predmet.ProtustrankaFormatedWithAdressOIB>
    <izvorni_sadrzaj> ARTIŽAN d.o.o. PAZIN, OIB 72926047155, Veli Ježenj 13/b, 52000 Pazin</izvorni_sadrzaj>
    <derivirana_varijabla naziv="DomainObject.Predmet.ProtustrankaFormatedWithAdressOIB_1"> ARTIŽAN d.o.o. PAZIN, OIB 72926047155, Veli Ježenj 13/b, 52000 Pazin</derivirana_varijabla>
  </DomainObject.Predmet.ProtustrankaFormatedWithAdressOIB>
  <DomainObject.Predmet.ProtustrankaWithAdress>
    <izvorni_sadrzaj>ARTIŽAN d.o.o. PAZIN Veli Ježenj 13/b, 52000 Pazin</izvorni_sadrzaj>
    <derivirana_varijabla naziv="DomainObject.Predmet.ProtustrankaWithAdress_1">ARTIŽAN d.o.o. PAZIN Veli Ježenj 13/b, 52000 Pazin</derivirana_varijabla>
  </DomainObject.Predmet.ProtustrankaWithAdress>
  <DomainObject.Predmet.ProtustrankaWithAdressOIB>
    <izvorni_sadrzaj>ARTIŽAN d.o.o. PAZIN, OIB 72926047155, Veli Ježenj 13/b, 52000 Pazin</izvorni_sadrzaj>
    <derivirana_varijabla naziv="DomainObject.Predmet.ProtustrankaWithAdressOIB_1">ARTIŽAN d.o.o. PAZIN, OIB 72926047155, Veli Ježenj 13/b, 52000 Pazin</derivirana_varijabla>
  </DomainObject.Predmet.ProtustrankaWithAdressOIB>
  <DomainObject.Predmet.ProtustrankaNazivFormated>
    <izvorni_sadrzaj>ARTIŽAN d.o.o. PAZIN</izvorni_sadrzaj>
    <derivirana_varijabla naziv="DomainObject.Predmet.ProtustrankaNazivFormated_1">ARTIŽAN d.o.o. PAZIN</derivirana_varijabla>
  </DomainObject.Predmet.ProtustrankaNazivFormated>
  <DomainObject.Predmet.ProtustrankaNazivFormatedOIB>
    <izvorni_sadrzaj>ARTIŽAN d.o.o. PAZIN, OIB 72926047155</izvorni_sadrzaj>
    <derivirana_varijabla naziv="DomainObject.Predmet.ProtustrankaNazivFormatedOIB_1">ARTIŽAN d.o.o. PAZIN, OIB 72926047155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35331.00</izvorni_sadrzaj>
    <derivirana_varijabla naziv="DomainObject.Predmet.TrenutnaVrijednost_1">35331.00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ARTIŽAN d.o.o. PAZIN</item>
    </izvorni_sadrzaj>
    <derivirana_varijabla naziv="DomainObject.Predmet.ProtuStrankaListFormated_1">
      <item>ARTIŽAN d.o.o. PAZIN</item>
    </derivirana_varijabla>
  </DomainObject.Predmet.ProtuStrankaListFormated>
  <DomainObject.Predmet.ProtuStrankaListFormatedOIB>
    <izvorni_sadrzaj>
      <item>ARTIŽAN d.o.o. PAZIN, OIB 72926047155</item>
    </izvorni_sadrzaj>
    <derivirana_varijabla naziv="DomainObject.Predmet.ProtuStrankaListFormatedOIB_1">
      <item>ARTIŽAN d.o.o. PAZIN, OIB 72926047155</item>
    </derivirana_varijabla>
  </DomainObject.Predmet.ProtuStrankaListFormatedOIB>
  <DomainObject.Predmet.ProtuStrankaListFormatedWithAdress>
    <izvorni_sadrzaj>
      <item>ARTIŽAN d.o.o. PAZIN, Veli Ježenj 13/b, 52000 Pazin</item>
    </izvorni_sadrzaj>
    <derivirana_varijabla naziv="DomainObject.Predmet.ProtuStrankaListFormatedWithAdress_1">
      <item>ARTIŽAN d.o.o. PAZIN, Veli Ježenj 13/b, 52000 Pazin</item>
    </derivirana_varijabla>
  </DomainObject.Predmet.ProtuStrankaListFormatedWithAdress>
  <DomainObject.Predmet.ProtuStrankaListFormatedWithAdressOIB>
    <izvorni_sadrzaj>
      <item>ARTIŽAN d.o.o. PAZIN, OIB 72926047155, Veli Ježenj 13/b, 52000 Pazin</item>
    </izvorni_sadrzaj>
    <derivirana_varijabla naziv="DomainObject.Predmet.ProtuStrankaListFormatedWithAdressOIB_1">
      <item>ARTIŽAN d.o.o. PAZIN, OIB 72926047155, Veli Ježenj 13/b, 52000 Pazin</item>
    </derivirana_varijabla>
  </DomainObject.Predmet.ProtuStrankaListFormatedWithAdressOIB>
  <DomainObject.Predmet.ProtuStrankaListNazivFormated>
    <izvorni_sadrzaj>
      <item>ARTIŽAN d.o.o. PAZIN</item>
    </izvorni_sadrzaj>
    <derivirana_varijabla naziv="DomainObject.Predmet.ProtuStrankaListNazivFormated_1">
      <item>ARTIŽAN d.o.o. PAZIN</item>
    </derivirana_varijabla>
  </DomainObject.Predmet.ProtuStrankaListNazivFormated>
  <DomainObject.Predmet.ProtuStrankaListNazivFormatedOIB>
    <izvorni_sadrzaj>
      <item>ARTIŽAN d.o.o. PAZIN, OIB 72926047155</item>
    </izvorni_sadrzaj>
    <derivirana_varijabla naziv="DomainObject.Predmet.ProtuStrankaListNazivFormatedOIB_1">
      <item>ARTIŽAN d.o.o. PAZIN, OIB 72926047155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ARTIŽAN d.o.o. PAZIN</izvorni_sadrzaj>
    <derivirana_varijabla naziv="DomainObject.Predmet.ProtustrankaIDrugi_1">ARTIŽAN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ARTIŽAN d.o.o. PAZIN, OIB 72926047155, Veli Ježenj 13/b, 52000 Pazin</izvorni_sadrzaj>
    <derivirana_varijabla naziv="DomainObject.Predmet.ProtustrankaIDrugiAdressOIB_1">ARTIŽAN d.o.o. PAZIN, OIB 72926047155, Veli Ježenj 13/b,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ARTIŽAN d.o.o. PAZIN</item>
    </izvorni_sadrzaj>
    <derivirana_varijabla naziv="DomainObject.Predmet.SudioniciListNaziv_1">
      <item>FINANCIJSKA AGENCIJA, RC RIJEKA, PODRUŽNICA PULA, PULA</item>
      <item>ARTIŽAN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ARTIŽAN d.o.o. PAZIN, OIB 72926047155, Veli Ježenj 13/b,52000 Pazin</item>
    </izvorni_sadrzaj>
    <derivirana_varijabla naziv="DomainObject.Predmet.SudioniciListAdressOIB_1">
      <item>FINANCIJSKA AGENCIJA, RC RIJEKA, PODRUŽNICA PULA, PULA, OIB 85821130368, Ulica grada Vukovara 70,Zagreb</item>
      <item>ARTIŽAN d.o.o. PAZIN, OIB 72926047155, Veli Ježenj 13/b,52000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72926047155</item>
    </izvorni_sadrzaj>
    <derivirana_varijabla naziv="DomainObject.Predmet.SudioniciListNazivOIB_1">
      <item>, OIB 85821130368</item>
      <item>, OIB 72926047155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2006</properties:Characters>
  <properties:Lines>50</properties:Lines>
  <properties:Paragraphs>20</properties:Paragraphs>
  <properties:TotalTime>4</properties:TotalTime>
  <properties:ScaleCrop>false</properties:ScaleCrop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2015-12-03T14:23:00Z</dcterms:created>
  <dc:creator>Mihaela Kaligari</dc:creator>
  <dc:description/>
  <cp:keywords/>
  <cp:lastModifiedBy>Ana Jeromela</cp:lastModifiedBy>
  <cp:lastPrinted>2015-12-16T10:57:00Z</cp:lastPrinted>
  <dcterms:modified xmlns:xsi="http://www.w3.org/2001/XMLSchema-instance" xsi:type="dcterms:W3CDTF">2015-12-16T10:58:00Z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