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81d2" w14:paraId="fb581d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8C2358">
        <w:rPr>
          <w:lang w:val="hr-HR"/>
        </w:rPr>
        <w:t>515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8C2358">
        <w:rPr>
          <w:lang w:val="hr-HR"/>
        </w:rPr>
        <w:t>BRANITELJSKA ZADRUGA SPORTSKI TERENI za graditeljstvo, Slatina, Ane Katarine Zrinske 34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C2358">
        <w:rPr>
          <w:lang w:val="hr-HR"/>
        </w:rPr>
        <w:t>010079738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C2358">
        <w:rPr>
          <w:lang w:val="hr-HR"/>
        </w:rPr>
        <w:t>93933792800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C2358">
        <w:rPr>
          <w:lang w:val="hr-HR"/>
        </w:rPr>
        <w:t>515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C2358">
        <w:rPr>
          <w:lang w:val="hr-HR"/>
        </w:rPr>
        <w:t>1.169,84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8C2358">
        <w:rPr>
          <w:lang w:val="hr-HR"/>
        </w:rPr>
        <w:t>Ivan Zuanović, iz Čačinaca, Lipovačka 10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C2358">
        <w:rPr>
          <w:lang w:val="hr-HR"/>
        </w:rPr>
        <w:t>10855462028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C2358">
        <w:rPr>
          <w:lang w:val="hr-HR"/>
        </w:rPr>
        <w:t>31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C2358">
        <w:rPr>
          <w:lang w:val="hr-HR"/>
        </w:rPr>
        <w:t>31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553" w:rsidR="00655553">
      <w:r>
        <w:separator/>
      </w:r>
    </w:p>
  </w:endnote>
  <w:endnote w:id="0" w:type="continuationSeparator">
    <w:p w:rsidRDefault="00655553" w:rsidR="0065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553" w:rsidR="00655553">
      <w:r>
        <w:separator/>
      </w:r>
    </w:p>
  </w:footnote>
  <w:footnote w:id="0" w:type="continuationSeparator">
    <w:p w:rsidRDefault="00655553" w:rsidR="006555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80FC9"/>
    <w:rsid w:val="000B218C"/>
    <w:rsid w:val="000B6A05"/>
    <w:rsid w:val="000E2229"/>
    <w:rsid w:val="000E2494"/>
    <w:rsid w:val="00151C8B"/>
    <w:rsid w:val="00170D33"/>
    <w:rsid w:val="00184DF0"/>
    <w:rsid w:val="001B397D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B0A09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55553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91DB5"/>
    <w:rsid w:val="008A217A"/>
    <w:rsid w:val="008C2358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024E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568AC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0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80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SPORTSKI TERENI za graditeljstvo, Slatina zastupanog po punomoćniku Ivan Zuanović</izvorni_sadrzaj>
    <derivirana_varijabla naziv="DomainObject.Predmet.ProtustrankaFormated_1">  BRANITELJSKA ZADRUGA SPORTSKI TERENI za graditeljstvo, Slatina zastupanog po punomoćniku Ivan Zuanović</derivirana_varijabla>
  </DomainObject.Predmet.ProtustrankaFormated>
  <DomainObject.Predmet.ProtustrankaFormatedOIB>
    <izvorni_sadrzaj>  BRANITELJSKA ZADRUGA SPORTSKI TERENI za graditeljstvo, Slatina, OIB 93933792800 zastupanog po punomoćniku Ivan Zuanović</izvorni_sadrzaj>
    <derivirana_varijabla naziv="DomainObject.Predmet.ProtustrankaFormatedOIB_1">  BRANITELJSKA ZADRUGA SPORTSKI TERENI za graditeljstvo, Slatina, OIB 93933792800 zastupanog po punomoćniku Ivan Zuanović</derivirana_varijabla>
  </DomainObject.Predmet.ProtustrankaFormatedOIB>
  <DomainObject.Predmet.ProtustrankaFormatedWithAdress>
    <izvorni_sadrzaj> BRANITELJSKA ZADRUGA SPORTSKI TERENI za graditeljstvo, Slatina, Ane Katarine Zrinske 34, 33520 Slatina zastupanog po punomoćniku Ivan Zuanović</izvorni_sadrzaj>
    <derivirana_varijabla naziv="DomainObject.Predmet.ProtustrankaFormatedWithAdress_1"> BRANITELJSKA ZADRUGA SPORTSKI TERENI za graditeljstvo, Slatina, Ane Katarine Zrinske 34, 33520 Slatina zastupanog po punomoćniku Ivan Zuanović</derivirana_varijabla>
  </DomainObject.Predmet.ProtustrankaFormatedWithAdress>
  <DomainObject.Predmet.ProtustrankaFormatedWithAdressOIB>
    <izvorni_sadrzaj> BRANITELJSKA ZADRUGA SPORTSKI TERENI za graditeljstvo, Slatina, OIB 93933792800, Ane Katarine Zrinske 34, 33520 Slatina zastupanog po punomoćniku Ivan Zuanović</izvorni_sadrzaj>
    <derivirana_varijabla naziv="DomainObject.Predmet.ProtustrankaFormatedWithAdressOIB_1"> BRANITELJSKA ZADRUGA SPORTSKI TERENI za graditeljstvo, Slatina, OIB 93933792800, Ane Katarine Zrinske 34, 33520 Slatina zastupanog po punomoćniku Ivan Zuanović</derivirana_varijabla>
  </DomainObject.Predmet.ProtustrankaFormatedWithAdressOIB>
  <DomainObject.Predmet.ProtustrankaWithAdress>
    <izvorni_sadrzaj>BRANITELJSKA ZADRUGA SPORTSKI TERENI za graditeljstvo, Slatina Ane Katarine Zrinske 34, 33520 Slatina</izvorni_sadrzaj>
    <derivirana_varijabla naziv="DomainObject.Predmet.ProtustrankaWithAdress_1">BRANITELJSKA ZADRUGA SPORTSKI TERENI za graditeljstvo, Slatina Ane Katarine Zrinske 34, 33520 Slatina</derivirana_varijabla>
  </DomainObject.Predmet.ProtustrankaWithAdress>
  <DomainObject.Predmet.ProtustrankaWithAdressOIB>
    <izvorni_sadrzaj>BRANITELJSKA ZADRUGA SPORTSKI TERENI za graditeljstvo, Slatina, OIB 93933792800, Ane Katarine Zrinske 34, 33520 Slatina</izvorni_sadrzaj>
    <derivirana_varijabla naziv="DomainObject.Predmet.ProtustrankaWithAdressOIB_1">BRANITELJSKA ZADRUGA SPORTSKI TERENI za graditeljstvo, Slatina, OIB 93933792800, Ane Katarine Zrinske 34, 33520 Slatina</derivirana_varijabla>
  </DomainObject.Predmet.ProtustrankaWithAdressOIB>
  <DomainObject.Predmet.ProtustrankaNazivFormated>
    <izvorni_sadrzaj>BRANITELJSKA ZADRUGA SPORTSKI TERENI za graditeljstvo, Slatina</izvorni_sadrzaj>
    <derivirana_varijabla naziv="DomainObject.Predmet.ProtustrankaNazivFormated_1">BRANITELJSKA ZADRUGA SPORTSKI TERENI za graditeljstvo, Slatina</derivirana_varijabla>
  </DomainObject.Predmet.ProtustrankaNazivFormated>
  <DomainObject.Predmet.ProtustrankaNazivFormatedOIB>
    <izvorni_sadrzaj>BRANITELJSKA ZADRUGA SPORTSKI TERENI za graditeljstvo, Slatina, OIB 93933792800</izvorni_sadrzaj>
    <derivirana_varijabla naziv="DomainObject.Predmet.ProtustrankaNazivFormatedOIB_1">BRANITELJSKA ZADRUGA SPORTSKI TERENI za graditeljstvo, Slatina, OIB 93933792800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SPORTSKI TERENI za graditeljstvo, Slatina zastupanog po punomoćniku Ivan Zuanović</item>
    </izvorni_sadrzaj>
    <derivirana_varijabla naziv="DomainObject.Predmet.ProtuStrankaListFormated_1">
      <item>BRANITELJSKA ZADRUGA SPORTSKI TERENI za graditeljstvo, Slatina zastupanog po punomoćniku Ivan Zuanović</item>
    </derivirana_varijabla>
  </DomainObject.Predmet.ProtuStrankaListFormated>
  <DomainObject.Predmet.ProtuStrankaListFormatedOIB>
    <izvorni_sadrzaj>
      <item>BRANITELJSKA ZADRUGA SPORTSKI TERENI za graditeljstvo, Slatina, OIB 93933792800 zastupanog po punomoćniku Ivan Zuanović</item>
    </izvorni_sadrzaj>
    <derivirana_varijabla naziv="DomainObject.Predmet.ProtuStrankaListFormatedOIB_1">
      <item>BRANITELJSKA ZADRUGA SPORTSKI TERENI za graditeljstvo, Slatina, OIB 93933792800 zastupanog po punomoćniku Ivan Zuanović</item>
    </derivirana_varijabla>
  </DomainObject.Predmet.ProtuStrankaListFormatedOIB>
  <DomainObject.Predmet.ProtuStrankaListFormatedWithAdress>
    <izvorni_sadrzaj>
      <item>BRANITELJSKA ZADRUGA SPORTSKI TERENI za graditeljstvo, Slatina, Ane Katarine Zrinske 34, 33520 Slatina zastupanog po punomoćniku Ivan Zuanović</item>
    </izvorni_sadrzaj>
    <derivirana_varijabla naziv="DomainObject.Predmet.ProtuStrankaListFormatedWithAdress_1">
      <item>BRANITELJSKA ZADRUGA SPORTSKI TERENI za graditeljstvo, Slatina, Ane Katarine Zrinske 34, 33520 Slatina zastupanog po punomoćniku Ivan Zuanović</item>
    </derivirana_varijabla>
  </DomainObject.Predmet.ProtuStrankaListFormatedWithAdress>
  <DomainObject.Predmet.ProtuStrankaListFormatedWithAdressOIB>
    <izvorni_sadrzaj>
      <item>BRANITELJSKA ZADRUGA SPORTSKI TERENI za graditeljstvo, Slatina, OIB 93933792800, Ane Katarine Zrinske 34, 33520 Slatina zastupanog po punomoćniku Ivan Zuanović</item>
    </izvorni_sadrzaj>
    <derivirana_varijabla naziv="DomainObject.Predmet.ProtuStrankaListFormatedWithAdressOIB_1">
      <item>BRANITELJSKA ZADRUGA SPORTSKI TERENI za graditeljstvo, Slatina, OIB 93933792800, Ane Katarine Zrinske 34, 33520 Slatina zastupanog po punomoćniku Ivan Zuanović</item>
    </derivirana_varijabla>
  </DomainObject.Predmet.ProtuStrankaListFormatedWithAdressOIB>
  <DomainObject.Predmet.ProtuStrankaListNazivFormated>
    <izvorni_sadrzaj>
      <item>BRANITELJSKA ZADRUGA SPORTSKI TERENI za graditeljstvo, Slatina</item>
    </izvorni_sadrzaj>
    <derivirana_varijabla naziv="DomainObject.Predmet.ProtuStrankaListNazivFormated_1">
      <item>BRANITELJSKA ZADRUGA SPORTSKI TERENI za graditeljstvo, Slatina</item>
    </derivirana_varijabla>
  </DomainObject.Predmet.ProtuStrankaListNazivFormated>
  <DomainObject.Predmet.ProtuStrankaListNazivFormatedOIB>
    <izvorni_sadrzaj>
      <item>BRANITELJSKA ZADRUGA SPORTSKI TERENI za graditeljstvo, Slatina, OIB 93933792800</item>
    </izvorni_sadrzaj>
    <derivirana_varijabla naziv="DomainObject.Predmet.ProtuStrankaListNazivFormatedOIB_1">
      <item>BRANITELJSKA ZADRUGA SPORTSKI TERENI za graditeljstvo, Slatina, OIB 93933792800</item>
    </derivirana_varijabla>
  </DomainObject.Predmet.ProtuStrankaListNazivFormatedOIB>
  <DomainObject.Predmet.OstaliListFormated>
    <izvorni_sadrzaj>
      <item>Ivan Zuanović punomoćnik sudionika u postupku BRANITELJSKA ZADRUGA SPORTSKI TERENI za graditeljstvo, Slatina</item>
    </izvorni_sadrzaj>
    <derivirana_varijabla naziv="DomainObject.Predmet.OstaliListFormated_1">
      <item>Ivan Zuanović punomoćnik sudionika u postupku BRANITELJSKA ZADRUGA SPORTSKI TERENI za graditeljstvo, Slatina</item>
    </derivirana_varijabla>
  </DomainObject.Predmet.OstaliListFormated>
  <DomainObject.Predmet.OstaliListFormatedOIB>
    <izvorni_sadrzaj>
      <item>Ivan Zuanović, OIB 10855462028 punomoćnik sudionika u postupku BRANITELJSKA ZADRUGA SPORTSKI TERENI za graditeljstvo, Slatina</item>
    </izvorni_sadrzaj>
    <derivirana_varijabla naziv="DomainObject.Predmet.OstaliListFormatedOIB_1">
      <item>Ivan Zuanović, OIB 10855462028 punomoćnik sudionika u postupku BRANITELJSKA ZADRUGA SPORTSKI TERENI za graditeljstvo, Slatina</item>
    </derivirana_varijabla>
  </DomainObject.Predmet.OstaliListFormatedOIB>
  <DomainObject.Predmet.OstaliListFormatedWithAdress>
    <izvorni_sadrzaj>
      <item>Ivan Zuanović, Lipovačka 10, 33514 Čačinci punomoćnik sudionika u postupku BRANITELJSKA ZADRUGA SPORTSKI TERENI za graditeljstvo, Slatina</item>
    </izvorni_sadrzaj>
    <derivirana_varijabla naziv="DomainObject.Predmet.OstaliListFormatedWithAdress_1">
      <item>Ivan Zuanović, Lipovačka 10, 33514 Čačinci punomoćnik sudionika u postupku BRANITELJSKA ZADRUGA SPORTSKI TERENI za graditeljstvo, Slatina</item>
    </derivirana_varijabla>
  </DomainObject.Predmet.OstaliListFormatedWithAdress>
  <DomainObject.Predmet.OstaliListFormatedWithAdressOIB>
    <izvorni_sadrzaj>
      <item>Ivan Zuanović, OIB 10855462028, Lipovačka 10, 33514 Čačinci punomoćnik sudionika u postupku BRANITELJSKA ZADRUGA SPORTSKI TERENI za graditeljstvo, Slatina</item>
    </izvorni_sadrzaj>
    <derivirana_varijabla naziv="DomainObject.Predmet.OstaliListFormatedWithAdressOIB_1">
      <item>Ivan Zuanović, OIB 10855462028, Lipovačka 10, 33514 Čačinci punomoćnik sudionika u postupku BRANITELJSKA ZADRUGA SPORTSKI TERENI za graditeljstvo, Slatina</item>
    </derivirana_varijabla>
  </DomainObject.Predmet.OstaliListFormatedWithAdressOIB>
  <DomainObject.Predmet.OstaliListNazivFormated>
    <izvorni_sadrzaj>
      <item>Ivan Zuanović</item>
    </izvorni_sadrzaj>
    <derivirana_varijabla naziv="DomainObject.Predmet.OstaliListNazivFormated_1">
      <item>Ivan Zuanović</item>
    </derivirana_varijabla>
  </DomainObject.Predmet.OstaliListNazivFormated>
  <DomainObject.Predmet.OstaliListNazivFormatedOIB>
    <izvorni_sadrzaj>
      <item>Ivan Zuanović, OIB 10855462028</item>
    </izvorni_sadrzaj>
    <derivirana_varijabla naziv="DomainObject.Predmet.OstaliListNazivFormatedOIB_1">
      <item>Ivan Zuanović, OIB 10855462028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SPORTSKI TERENI za graditeljstvo, Slatina</izvorni_sadrzaj>
    <derivirana_varijabla naziv="DomainObject.Predmet.ProtustrankaIDrugi_1">BRANITELJSKA ZADRUGA SPORTSKI TERENI za graditeljstvo,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SPORTSKI TERENI za graditeljstvo, Slatina, OIB 93933792800, Ane Katarine Zrinske 34, 33520 Slatina</izvorni_sadrzaj>
    <derivirana_varijabla naziv="DomainObject.Predmet.ProtustrankaIDrugiAdressOIB_1">BRANITELJSKA ZADRUGA SPORTSKI TERENI za graditeljstvo, Slatina, OIB 93933792800, Ane Katarine Zrinske 34,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SPORTSKI TERENI za graditeljstvo, Slatina</item>
      <item>Ivan Zuanović</item>
    </izvorni_sadrzaj>
    <derivirana_varijabla naziv="DomainObject.Predmet.SudioniciListNaziv_1">
      <item>FINA, RC ZAGREB, Podružnica Bjelovar</item>
      <item>BRANITELJSKA ZADRUGA SPORTSKI TERENI za graditeljstvo, Slatina</item>
      <item>Ivan Zuanović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SPORTSKI TERENI za graditeljstvo, Slatina, OIB 93933792800, Ane Katarine Zrinske 34,33520 Slatina</item>
      <item>Ivan Zuanović, OIB 10855462028, Lipovačka 10,33514 Čačinci</item>
    </izvorni_sadrzaj>
    <derivirana_varijabla naziv="DomainObject.Predmet.SudioniciListAdressOIB_1">
      <item>FINA, RC ZAGREB, Podružnica Bjelovar, OIB 85821130368, F. Supila 4,43000 Bjelovar</item>
      <item>BRANITELJSKA ZADRUGA SPORTSKI TERENI za graditeljstvo, Slatina, OIB 93933792800, Ane Katarine Zrinske 34,33520 Slatina</item>
      <item>Ivan Zuanović, OIB 10855462028, Lipovačka 10,33514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93933792800</item>
      <item>, OIB 10855462028</item>
    </izvorni_sadrzaj>
    <derivirana_varijabla naziv="DomainObject.Predmet.SudioniciListNazivOIB_1">
      <item>, OIB 85821130368</item>
      <item>, OIB 93933792800</item>
      <item>, OIB 10855462028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E7DB4-BD09-45DB-8A49-7FCA64114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1733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2015-12-31T06:52:00Z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2015-12-31T07:09:00Z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