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f7c8" w14:paraId="4e4f7c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53317">
        <w:t>6076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53317">
        <w:t>CASTOR-POLLUX  d.o.o. za trgovinu i usluge Zagreb, Avenija Marina Držića 79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953317">
        <w:t>je 1.993,22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53317"/>
    <w:rsid w:val="00A71431"/>
    <w:rsid w:val="00AC4528"/>
    <w:rsid w:val="00AD027A"/>
    <w:rsid w:val="00B234A2"/>
    <w:rsid w:val="00B3747B"/>
    <w:rsid w:val="00B522A9"/>
    <w:rsid w:val="00B711DC"/>
    <w:rsid w:val="00B82F18"/>
    <w:rsid w:val="00BA3FAA"/>
    <w:rsid w:val="00BE50AB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6076</izvorni_sadrzaj>
    <derivirana_varijabla naziv="DomainObject.Predmet.Broj_1">6076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St-6076/2015</izvorni_sadrzaj>
    <derivirana_varijabla naziv="DomainObject.Predmet.OznakaBroj_1">St-6076/2015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CASTOR-POLLUX, d.o.o. zastupanog po punomoćniku DAMIR VUKOVAC</izvorni_sadrzaj>
    <derivirana_varijabla naziv="DomainObject.Predmet.ProtustrankaFormated_1">  CASTOR-POLLUX, d.o.o. zastupanog po punomoćniku DAMIR VUKOVAC</derivirana_varijabla>
  </DomainObject.Predmet.ProtustrankaFormated>
  <DomainObject.Predmet.ProtustrankaFormatedOIB>
    <izvorni_sadrzaj>  CASTOR-POLLUX, d.o.o., OIB 17780887231 zastupanog po punomoćniku DAMIR VUKOVAC</izvorni_sadrzaj>
    <derivirana_varijabla naziv="DomainObject.Predmet.ProtustrankaFormatedOIB_1">  CASTOR-POLLUX, d.o.o., OIB 17780887231 zastupanog po punomoćniku DAMIR VUKOVAC</derivirana_varijabla>
  </DomainObject.Predmet.ProtustrankaFormatedOIB>
  <DomainObject.Predmet.ProtustrankaFormatedWithAdress>
    <izvorni_sadrzaj> CASTOR-POLLUX, d.o.o., Avenija Marina Držića 79, 10000 Zagreb zastupanog po punomoćniku DAMIR VUKOVAC</izvorni_sadrzaj>
    <derivirana_varijabla naziv="DomainObject.Predmet.ProtustrankaFormatedWithAdress_1"> CASTOR-POLLUX, d.o.o., Avenija Marina Držića 79, 10000 Zagreb zastupanog po punomoćniku DAMIR VUKOVAC</derivirana_varijabla>
  </DomainObject.Predmet.ProtustrankaFormatedWithAdress>
  <DomainObject.Predmet.ProtustrankaFormatedWithAdressOIB>
    <izvorni_sadrzaj> CASTOR-POLLUX, d.o.o., OIB 17780887231, Avenija Marina Držića 79, 10000 Zagreb zastupanog po punomoćniku DAMIR VUKOVAC</izvorni_sadrzaj>
    <derivirana_varijabla naziv="DomainObject.Predmet.ProtustrankaFormatedWithAdressOIB_1"> CASTOR-POLLUX, d.o.o., OIB 17780887231, Avenija Marina Držića 79, 10000 Zagreb zastupanog po punomoćniku DAMIR VUKOVAC</derivirana_varijabla>
  </DomainObject.Predmet.ProtustrankaFormatedWithAdressOIB>
  <DomainObject.Predmet.ProtustrankaWithAdress>
    <izvorni_sadrzaj>CASTOR-POLLUX, d.o.o. Avenija Marina Držića 79, 10000 Zagreb</izvorni_sadrzaj>
    <derivirana_varijabla naziv="DomainObject.Predmet.ProtustrankaWithAdress_1">CASTOR-POLLUX, d.o.o. Avenija Marina Držića 79, 10000 Zagreb</derivirana_varijabla>
  </DomainObject.Predmet.ProtustrankaWithAdress>
  <DomainObject.Predmet.ProtustrankaWithAdressOIB>
    <izvorni_sadrzaj>CASTOR-POLLUX, d.o.o., OIB 17780887231, Avenija Marina Držića 79, 10000 Zagreb</izvorni_sadrzaj>
    <derivirana_varijabla naziv="DomainObject.Predmet.ProtustrankaWithAdressOIB_1">CASTOR-POLLUX, d.o.o., OIB 17780887231, Avenija Marina Držića 79, 10000 Zagreb</derivirana_varijabla>
  </DomainObject.Predmet.ProtustrankaWithAdressOIB>
  <DomainObject.Predmet.ProtustrankaNazivFormated>
    <izvorni_sadrzaj>CASTOR-POLLUX, d.o.o.</izvorni_sadrzaj>
    <derivirana_varijabla naziv="DomainObject.Predmet.ProtustrankaNazivFormated_1">CASTOR-POLLUX, d.o.o.</derivirana_varijabla>
  </DomainObject.Predmet.ProtustrankaNazivFormated>
  <DomainObject.Predmet.ProtustrankaNazivFormatedOIB>
    <izvorni_sadrzaj>CASTOR-POLLUX, d.o.o., OIB 17780887231</izvorni_sadrzaj>
    <derivirana_varijabla naziv="DomainObject.Predmet.ProtustrankaNazivFormatedOIB_1">CASTOR-POLLUX, d.o.o., OIB 17780887231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CASTOR-POLLUX, d.o.o. zastupanog po punomoćniku DAMIR VUKOVAC</item>
    </izvorni_sadrzaj>
    <derivirana_varijabla naziv="DomainObject.Predmet.ProtuStrankaListFormated_1">
      <item>CASTOR-POLLUX, d.o.o. zastupanog po punomoćniku DAMIR VUKOVAC</item>
    </derivirana_varijabla>
  </DomainObject.Predmet.ProtuStrankaListFormated>
  <DomainObject.Predmet.ProtuStrankaListFormatedOIB>
    <izvorni_sadrzaj>
      <item>CASTOR-POLLUX, d.o.o., OIB 17780887231 zastupanog po punomoćniku DAMIR VUKOVAC</item>
    </izvorni_sadrzaj>
    <derivirana_varijabla naziv="DomainObject.Predmet.ProtuStrankaListFormatedOIB_1">
      <item>CASTOR-POLLUX, d.o.o., OIB 17780887231 zastupanog po punomoćniku DAMIR VUKOVAC</item>
    </derivirana_varijabla>
  </DomainObject.Predmet.ProtuStrankaListFormatedOIB>
  <DomainObject.Predmet.ProtuStrankaListFormatedWithAdress>
    <izvorni_sadrzaj>
      <item>CASTOR-POLLUX, d.o.o., Avenija Marina Držića 79, 10000 Zagreb zastupanog po punomoćniku DAMIR VUKOVAC</item>
    </izvorni_sadrzaj>
    <derivirana_varijabla naziv="DomainObject.Predmet.ProtuStrankaListFormatedWithAdress_1">
      <item>CASTOR-POLLUX, d.o.o., Avenija Marina Držića 79, 10000 Zagreb zastupanog po punomoćniku DAMIR VUKOVAC</item>
    </derivirana_varijabla>
  </DomainObject.Predmet.ProtuStrankaListFormatedWithAdress>
  <DomainObject.Predmet.ProtuStrankaListFormatedWithAdressOIB>
    <izvorni_sadrzaj>
      <item>CASTOR-POLLUX, d.o.o., OIB 17780887231, Avenija Marina Držića 79, 10000 Zagreb zastupanog po punomoćniku DAMIR VUKOVAC</item>
    </izvorni_sadrzaj>
    <derivirana_varijabla naziv="DomainObject.Predmet.ProtuStrankaListFormatedWithAdressOIB_1">
      <item>CASTOR-POLLUX, d.o.o., OIB 17780887231, Avenija Marina Držića 79, 10000 Zagreb zastupanog po punomoćniku DAMIR VUKOVAC</item>
    </derivirana_varijabla>
  </DomainObject.Predmet.ProtuStrankaListFormatedWithAdressOIB>
  <DomainObject.Predmet.ProtuStrankaListNazivFormated>
    <izvorni_sadrzaj>
      <item>CASTOR-POLLUX, d.o.o.</item>
    </izvorni_sadrzaj>
    <derivirana_varijabla naziv="DomainObject.Predmet.ProtuStrankaListNazivFormated_1">
      <item>CASTOR-POLLUX, d.o.o.</item>
    </derivirana_varijabla>
  </DomainObject.Predmet.ProtuStrankaListNazivFormated>
  <DomainObject.Predmet.ProtuStrankaListNazivFormatedOIB>
    <izvorni_sadrzaj>
      <item>CASTOR-POLLUX, d.o.o., OIB 17780887231</item>
    </izvorni_sadrzaj>
    <derivirana_varijabla naziv="DomainObject.Predmet.ProtuStrankaListNazivFormatedOIB_1">
      <item>CASTOR-POLLUX, d.o.o., OIB 17780887231</item>
    </derivirana_varijabla>
  </DomainObject.Predmet.ProtuStrankaListNazivFormatedOIB>
  <DomainObject.Predmet.OstaliListFormated>
    <izvorni_sadrzaj>
      <item>DAMIR VUKOVAC punomoćnik sudionika u postupku CASTOR-POLLUX, d.o.o.</item>
    </izvorni_sadrzaj>
    <derivirana_varijabla naziv="DomainObject.Predmet.OstaliListFormated_1">
      <item>DAMIR VUKOVAC punomoćnik sudionika u postupku CASTOR-POLLUX, d.o.o.</item>
    </derivirana_varijabla>
  </DomainObject.Predmet.OstaliListFormated>
  <DomainObject.Predmet.OstaliListFormatedOIB>
    <izvorni_sadrzaj>
      <item>DAMIR VUKOVAC, OIB 17947681159 punomoćnik sudionika u postupku CASTOR-POLLUX, d.o.o.</item>
    </izvorni_sadrzaj>
    <derivirana_varijabla naziv="DomainObject.Predmet.OstaliListFormatedOIB_1">
      <item>DAMIR VUKOVAC, OIB 17947681159 punomoćnik sudionika u postupku CASTOR-POLLUX, d.o.o.</item>
    </derivirana_varijabla>
  </DomainObject.Predmet.OstaliListFormatedOIB>
  <DomainObject.Predmet.OstaliListFormatedWithAdress>
    <izvorni_sadrzaj>
      <item>DAMIR VUKOVAC, AVENIJA MARINA DRŽIĆA 79, 10000 Zagreb punomoćnik sudionika u postupku CASTOR-POLLUX, d.o.o.</item>
    </izvorni_sadrzaj>
    <derivirana_varijabla naziv="DomainObject.Predmet.OstaliListFormatedWithAdress_1">
      <item>DAMIR VUKOVAC, AVENIJA MARINA DRŽIĆA 79, 10000 Zagreb punomoćnik sudionika u postupku CASTOR-POLLUX, d.o.o.</item>
    </derivirana_varijabla>
  </DomainObject.Predmet.OstaliListFormatedWithAdress>
  <DomainObject.Predmet.OstaliListFormatedWithAdressOIB>
    <izvorni_sadrzaj>
      <item>DAMIR VUKOVAC, OIB 17947681159, AVENIJA MARINA DRŽIĆA 79, 10000 Zagreb punomoćnik sudionika u postupku CASTOR-POLLUX, d.o.o.</item>
    </izvorni_sadrzaj>
    <derivirana_varijabla naziv="DomainObject.Predmet.OstaliListFormatedWithAdressOIB_1">
      <item>DAMIR VUKOVAC, OIB 17947681159, AVENIJA MARINA DRŽIĆA 79, 10000 Zagreb punomoćnik sudionika u postupku CASTOR-POLLUX, d.o.o.</item>
    </derivirana_varijabla>
  </DomainObject.Predmet.OstaliListFormatedWithAdressOIB>
  <DomainObject.Predmet.OstaliListNazivFormated>
    <izvorni_sadrzaj>
      <item>DAMIR VUKOVAC</item>
    </izvorni_sadrzaj>
    <derivirana_varijabla naziv="DomainObject.Predmet.OstaliListNazivFormated_1">
      <item>DAMIR VUKOVAC</item>
    </derivirana_varijabla>
  </DomainObject.Predmet.OstaliListNazivFormated>
  <DomainObject.Predmet.OstaliListNazivFormatedOIB>
    <izvorni_sadrzaj>
      <item>DAMIR VUKOVAC, OIB 17947681159</item>
    </izvorni_sadrzaj>
    <derivirana_varijabla naziv="DomainObject.Predmet.OstaliListNazivFormatedOIB_1">
      <item>DAMIR VUKOVAC, OIB 17947681159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CASTOR-POLLUX, d.o.o.</izvorni_sadrzaj>
    <derivirana_varijabla naziv="DomainObject.Predmet.ProtustrankaIDrugi_1">CASTOR-POLLUX,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CASTOR-POLLUX, d.o.o., OIB 17780887231, Avenija Marina Držića 79, 10000 Zagreb</izvorni_sadrzaj>
    <derivirana_varijabla naziv="DomainObject.Predmet.ProtustrankaIDrugiAdressOIB_1">CASTOR-POLLUX, d.o.o., OIB 17780887231, Avenija Marina Držića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CASTOR-POLLUX, d.o.o.</item>
      <item>FINA Regionalni centar Zagreb</item>
      <item>DAMIR VUKOVAC</item>
    </izvorni_sadrzaj>
    <derivirana_varijabla naziv="DomainObject.Predmet.SudioniciListNaziv_1">
      <item>CASTOR-POLLUX, d.o.o.</item>
      <item>FINA Regionalni centar Zagreb</item>
      <item>DAMIR VUKOVAC</item>
    </derivirana_varijabla>
  </DomainObject.Predmet.SudioniciListNaziv>
  <DomainObject.Predmet.SudioniciListAdressOIB>
    <izvorni_sadrzaj>
      <item>CASTOR-POLLUX, d.o.o., OIB 17780887231, Avenija Marina Držića 79,10000 Zagreb</item>
      <item>FINA Regionalni centar Zagreb, OIB 85821130368, Trg svibanjskih žrtava 1995. br. 1,10000 Zagreb</item>
      <item>DAMIR VUKOVAC, OIB 17947681159, AVENIJA MARINA DRŽIĆA 79,10000 Zagreb</item>
    </izvorni_sadrzaj>
    <derivirana_varijabla naziv="DomainObject.Predmet.SudioniciListAdressOIB_1">
      <item>CASTOR-POLLUX, d.o.o., OIB 17780887231, Avenija Marina Držića 79,10000 Zagreb</item>
      <item>FINA Regionalni centar Zagreb, OIB 85821130368, Trg svibanjskih žrtava 1995. br. 1,10000 Zagreb</item>
      <item>DAMIR VUKOVAC, OIB 17947681159, AVENIJA MARINA DRŽIĆA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17780887231</item>
      <item>, OIB 85821130368</item>
      <item>, OIB 17947681159</item>
    </izvorni_sadrzaj>
    <derivirana_varijabla naziv="DomainObject.Predmet.SudioniciListNazivOIB_1">
      <item>, OIB 17780887231</item>
      <item>, OIB 85821130368</item>
      <item>, OIB 17947681159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2015-12-29T10:29:00Z</dcterms:created>
  <dc:creator>ilukac</dc:creator>
  <cp:lastModifiedBy>Višnja Svečak</cp:lastModifiedBy>
  <cp:lastPrinted>2015-11-26T13:14:00Z</cp:lastPrinted>
  <dcterms:modified xmlns:xsi="http://www.w3.org/2001/XMLSchema-instance" xsi:type="dcterms:W3CDTF">2015-12-29T10:33:00Z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