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e348" w14:paraId="bffe348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E00955">
        <w:t>1738</w:t>
      </w:r>
      <w:r w:rsidR="006E7865">
        <w:t>/16-</w:t>
      </w:r>
      <w:r w:rsidR="00E00955">
        <w:t>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</w:t>
      </w:r>
      <w:proofErr w:type="spellStart"/>
      <w:r w:rsidR="00A00F83">
        <w:t>Jagera</w:t>
      </w:r>
      <w:proofErr w:type="spellEnd"/>
      <w:r w:rsidR="00A00F83">
        <w:t xml:space="preserve"> 3 za otvaranje stečajnog postupka nad dužnikom </w:t>
      </w:r>
      <w:r w:rsidR="00E00955" w:rsidRPr="00A266C1">
        <w:t xml:space="preserve">STRGAR-PLUS j.d.o.o., </w:t>
      </w:r>
      <w:proofErr w:type="spellStart"/>
      <w:r w:rsidR="00E00955" w:rsidRPr="00A266C1">
        <w:t>Ilača</w:t>
      </w:r>
      <w:proofErr w:type="spellEnd"/>
      <w:r w:rsidR="00E00955" w:rsidRPr="00A266C1">
        <w:t>, Stjepana Radića 13, OIB: 49244162324, MBS: 030125854</w:t>
      </w:r>
      <w:r w:rsidR="00686ACA">
        <w:t xml:space="preserve">, </w:t>
      </w:r>
      <w:r w:rsidR="003B4C28">
        <w:t xml:space="preserve">dana </w:t>
      </w:r>
      <w:r w:rsidR="00E00955">
        <w:t>20</w:t>
      </w:r>
      <w:r w:rsidR="008F2EFA">
        <w:t xml:space="preserve">. </w:t>
      </w:r>
      <w:r w:rsidR="00884B52">
        <w:t>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CA48D6" w:rsidP="00707DBB" w:rsidR="00807508" w:rsidRPr="00E17DC9">
      <w:pPr>
        <w:numPr>
          <w:ilvl w:val="0"/>
          <w:numId w:val="8"/>
        </w:numPr>
        <w:ind w:firstLine="709" w:left="0"/>
        <w:jc w:val="both"/>
      </w:pPr>
      <w:r>
        <w:t xml:space="preserve">Poziva se zakonski zastupnik dužnika </w:t>
      </w:r>
      <w:r w:rsidR="00E00955">
        <w:t xml:space="preserve">Alen </w:t>
      </w:r>
      <w:proofErr w:type="spellStart"/>
      <w:r w:rsidR="00E00955">
        <w:t>Strgar</w:t>
      </w:r>
      <w:proofErr w:type="spellEnd"/>
      <w:r w:rsidR="00E00955">
        <w:t xml:space="preserve">, OIB: 67473270643, Sveta </w:t>
      </w:r>
      <w:proofErr w:type="spellStart"/>
      <w:r w:rsidR="00E00955">
        <w:t>Nedelja</w:t>
      </w:r>
      <w:proofErr w:type="spellEnd"/>
      <w:r w:rsidR="00E00955">
        <w:t xml:space="preserve">, </w:t>
      </w:r>
      <w:proofErr w:type="spellStart"/>
      <w:r w:rsidR="00E00955">
        <w:t>Vrazova</w:t>
      </w:r>
      <w:proofErr w:type="spellEnd"/>
      <w:r w:rsidR="00E00955">
        <w:t xml:space="preserve"> 20, </w:t>
      </w:r>
      <w:r w:rsidR="00A07B94" w:rsidRPr="00A07B94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</w:t>
      </w:r>
      <w:r>
        <w:t xml:space="preserve"> </w:t>
      </w:r>
      <w:r w:rsidR="00A55821">
        <w:t xml:space="preserve">iznos od </w:t>
      </w:r>
      <w:r w:rsidR="006E7865">
        <w:t>4.</w:t>
      </w:r>
      <w:r w:rsidR="00884B52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E00955">
        <w:t>1738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E00955" w:rsidRPr="00A266C1">
        <w:t xml:space="preserve">STRGAR-PLUS j.d.o.o., </w:t>
      </w:r>
      <w:proofErr w:type="spellStart"/>
      <w:r w:rsidR="00E00955" w:rsidRPr="00A266C1">
        <w:t>Ilača</w:t>
      </w:r>
      <w:proofErr w:type="spellEnd"/>
      <w:r w:rsidR="00E00955" w:rsidRPr="00A266C1">
        <w:t>, Stjepana Radića 13, OIB: 49244162324, MBS: 030125854</w:t>
      </w:r>
      <w:r w:rsidR="00A07B94">
        <w:t>.</w:t>
      </w:r>
    </w:p>
    <w:p w:rsidRDefault="00884B52" w:rsidP="00E17DC9" w:rsidR="00E17DC9">
      <w:pPr>
        <w:ind w:left="1559"/>
        <w:jc w:val="both"/>
      </w:pPr>
      <w:r>
        <w:t xml:space="preserve"> </w:t>
      </w: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CA48D6">
        <w:t>k</w:t>
      </w:r>
      <w:r w:rsidR="00707DBB" w:rsidRPr="002113DB">
        <w:t xml:space="preserve"> dužnika </w:t>
      </w:r>
      <w:r w:rsidR="00E00955">
        <w:t xml:space="preserve">Alen </w:t>
      </w:r>
      <w:proofErr w:type="spellStart"/>
      <w:r w:rsidR="00E00955">
        <w:t>Strgar</w:t>
      </w:r>
      <w:proofErr w:type="spellEnd"/>
      <w:r w:rsidR="00E00955">
        <w:t xml:space="preserve">, OIB: 67473270643, Sveta </w:t>
      </w:r>
      <w:proofErr w:type="spellStart"/>
      <w:r w:rsidR="00E00955">
        <w:t>Nedelja</w:t>
      </w:r>
      <w:proofErr w:type="spellEnd"/>
      <w:r w:rsidR="00E00955">
        <w:t xml:space="preserve">, </w:t>
      </w:r>
      <w:proofErr w:type="spellStart"/>
      <w:r w:rsidR="00E00955">
        <w:t>Vrazova</w:t>
      </w:r>
      <w:proofErr w:type="spellEnd"/>
      <w:r w:rsidR="00E00955">
        <w:t xml:space="preserve"> 20</w:t>
      </w:r>
      <w:r w:rsidR="00CA48D6">
        <w:rPr>
          <w:color w:val="000000"/>
        </w:rPr>
        <w:t>,</w:t>
      </w:r>
      <w:r w:rsidR="00CA48D6" w:rsidRPr="00A07B94">
        <w:t xml:space="preserve"> </w:t>
      </w:r>
      <w:r>
        <w:t>ne plat</w:t>
      </w:r>
      <w:r w:rsidR="00CA48D6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E00955">
        <w:t>20</w:t>
      </w:r>
      <w:r w:rsidR="008F2EFA">
        <w:t xml:space="preserve">. </w:t>
      </w:r>
      <w:r w:rsidR="00884B52">
        <w:t>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07B94">
        <w:t>Snježana Markotić Jurić</w:t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884B52">
        <w:t xml:space="preserve">K </w:t>
      </w:r>
      <w:r w:rsidR="00E00955">
        <w:t>20</w:t>
      </w:r>
      <w:r w:rsidR="00884B52">
        <w:t>/</w:t>
      </w:r>
      <w:r w:rsidR="00913E27">
        <w:t>4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EF9" w:rsidR="00F94EF9">
      <w:r>
        <w:separator/>
      </w:r>
    </w:p>
  </w:endnote>
  <w:endnote w:id="0" w:type="continuationSeparator">
    <w:p w:rsidRDefault="00F94EF9" w:rsidR="00F94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EF9" w:rsidR="00F94EF9">
      <w:r>
        <w:separator/>
      </w:r>
    </w:p>
  </w:footnote>
  <w:footnote w:id="0" w:type="continuationSeparator">
    <w:p w:rsidRDefault="00F94EF9" w:rsidR="00F94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7842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209BA"/>
    <w:rsid w:val="0016016C"/>
    <w:rsid w:val="00163019"/>
    <w:rsid w:val="001635ED"/>
    <w:rsid w:val="001742E1"/>
    <w:rsid w:val="0019752C"/>
    <w:rsid w:val="001A0170"/>
    <w:rsid w:val="001A6201"/>
    <w:rsid w:val="001A624B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06DE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A4FFB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B2FE1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4B52"/>
    <w:rsid w:val="0088689D"/>
    <w:rsid w:val="008A0787"/>
    <w:rsid w:val="008B63B0"/>
    <w:rsid w:val="008F2EFA"/>
    <w:rsid w:val="009001D6"/>
    <w:rsid w:val="00913E27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07B94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57842"/>
    <w:rsid w:val="00B77039"/>
    <w:rsid w:val="00BC33DE"/>
    <w:rsid w:val="00BF7940"/>
    <w:rsid w:val="00C15361"/>
    <w:rsid w:val="00C15D5A"/>
    <w:rsid w:val="00C16575"/>
    <w:rsid w:val="00C26291"/>
    <w:rsid w:val="00C3548B"/>
    <w:rsid w:val="00C8409A"/>
    <w:rsid w:val="00C91790"/>
    <w:rsid w:val="00C9197B"/>
    <w:rsid w:val="00CA48D6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00955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258AD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94EF9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578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78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8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8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8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578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78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8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8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8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St-1738/2016</izvorni_sadrzaj>
    <derivirana_varijabla naziv="DomainObject.Predmet.OznakaBroj_1">St-1738/2016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STRGAR-PLUS jednostavno društvo s ograničenom odgovornošću za trgovinu i usluge</izvorni_sadrzaj>
    <derivirana_varijabla naziv="DomainObject.Predmet.ProtustrankaFormated_1">  STRGAR-PLUS jednostavno društvo s ograničenom odgovornošću za trgovinu i usluge</derivirana_varijabla>
  </DomainObject.Predmet.ProtustrankaFormated>
  <DomainObject.Predmet.ProtustrankaFormatedOIB>
    <izvorni_sadrzaj>  STRGAR-PLUS jednostavno društvo s ograničenom odgovornošću za trgovinu i usluge, OIB 49244162324</izvorni_sadrzaj>
    <derivirana_varijabla naziv="DomainObject.Predmet.ProtustrankaFormatedOIB_1">  STRGAR-PLUS jednostavno društvo s ograničenom odgovornošću za trgovinu i usluge, OIB 49244162324</derivirana_varijabla>
  </DomainObject.Predmet.ProtustrankaFormatedOIB>
  <DomainObject.Predmet.ProtustrankaFormatedWithAdress>
    <izvorni_sadrzaj> STRGAR-PLUS jednostavno društvo s ograničenom odgovornošću za trgovinu i usluge, Stjepana Radića 13, 32248 Ilača</izvorni_sadrzaj>
    <derivirana_varijabla naziv="DomainObject.Predmet.ProtustrankaFormatedWithAdress_1"> STRGAR-PLUS jednostavno društvo s ograničenom odgovornošću za trgovinu i usluge, Stjepana Radića 13, 32248 Ilača</derivirana_varijabla>
  </DomainObject.Predmet.ProtustrankaFormatedWithAdress>
  <DomainObject.Predmet.ProtustrankaFormatedWithAdressOIB>
    <izvorni_sadrzaj> STRGAR-PLUS jednostavno društvo s ograničenom odgovornošću za trgovinu i usluge, OIB 49244162324, Stjepana Radića 13, 32248 Ilača</izvorni_sadrzaj>
    <derivirana_varijabla naziv="DomainObject.Predmet.ProtustrankaFormatedWithAdressOIB_1"> STRGAR-PLUS jednostavno društvo s ograničenom odgovornošću za trgovinu i usluge, OIB 49244162324, Stjepana Radića 13, 32248 Ilača</derivirana_varijabla>
  </DomainObject.Predmet.ProtustrankaFormatedWithAdressOIB>
  <DomainObject.Predmet.ProtustrankaWithAdress>
    <izvorni_sadrzaj>STRGAR-PLUS jednostavno društvo s ograničenom odgovornošću za trgovinu i usluge Stjepana Radića 13, 32248 Ilača</izvorni_sadrzaj>
    <derivirana_varijabla naziv="DomainObject.Predmet.ProtustrankaWithAdress_1">STRGAR-PLUS jednostavno društvo s ograničenom odgovornošću za trgovinu i usluge Stjepana Radića 13, 32248 Ilača</derivirana_varijabla>
  </DomainObject.Predmet.ProtustrankaWithAdress>
  <DomainObject.Predmet.ProtustrankaWithAdressOIB>
    <izvorni_sadrzaj>STRGAR-PLUS jednostavno društvo s ograničenom odgovornošću za trgovinu i usluge, OIB 49244162324, Stjepana Radića 13, 32248 Ilača</izvorni_sadrzaj>
    <derivirana_varijabla naziv="DomainObject.Predmet.ProtustrankaWithAdressOIB_1">STRGAR-PLUS jednostavno društvo s ograničenom odgovornošću za trgovinu i usluge, OIB 49244162324, Stjepana Radića 13, 32248 Ilača</derivirana_varijabla>
  </DomainObject.Predmet.ProtustrankaWithAdressOIB>
  <DomainObject.Predmet.ProtustrankaNazivFormated>
    <izvorni_sadrzaj>STRGAR-PLUS jednostavno društvo s ograničenom odgovornošću za trgovinu i usluge</izvorni_sadrzaj>
    <derivirana_varijabla naziv="DomainObject.Predmet.ProtustrankaNazivFormated_1">STRGAR-PLUS jednostavno društvo s ograničenom odgovornošću za trgovinu i usluge</derivirana_varijabla>
  </DomainObject.Predmet.ProtustrankaNazivFormated>
  <DomainObject.Predmet.ProtustrankaNazivFormatedOIB>
    <izvorni_sadrzaj>STRGAR-PLUS jednostavno društvo s ograničenom odgovornošću za trgovinu i usluge, OIB 49244162324</izvorni_sadrzaj>
    <derivirana_varijabla naziv="DomainObject.Predmet.ProtustrankaNazivFormatedOIB_1">STRGAR-PLUS jednostavno društvo s ograničenom odgovornošću za trgovinu i usluge, OIB 49244162324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STRGAR-PLUS jednostavno društvo s ograničenom odgovornošću za trgovinu i usluge</item>
    </izvorni_sadrzaj>
    <derivirana_varijabla naziv="DomainObject.Predmet.ProtuStrankaListFormated_1">
      <item>STRGAR-PLUS jednostavno društvo s ograničenom odgovornošću za trgovinu i usluge</item>
    </derivirana_varijabla>
  </DomainObject.Predmet.ProtuStrankaListFormated>
  <DomainObject.Predmet.ProtuStrankaListFormatedOIB>
    <izvorni_sadrzaj>
      <item>STRGAR-PLUS jednostavno društvo s ograničenom odgovornošću za trgovinu i usluge, OIB 49244162324</item>
    </izvorni_sadrzaj>
    <derivirana_varijabla naziv="DomainObject.Predmet.ProtuStrankaListFormatedOIB_1">
      <item>STRGAR-PLUS jednostavno društvo s ograničenom odgovornošću za trgovinu i usluge, OIB 49244162324</item>
    </derivirana_varijabla>
  </DomainObject.Predmet.ProtuStrankaListFormatedOIB>
  <DomainObject.Predmet.ProtuStrankaListFormatedWithAdress>
    <izvorni_sadrzaj>
      <item>STRGAR-PLUS jednostavno društvo s ograničenom odgovornošću za trgovinu i usluge, Stjepana Radića 13, 32248 Ilača</item>
    </izvorni_sadrzaj>
    <derivirana_varijabla naziv="DomainObject.Predmet.ProtuStrankaListFormatedWithAdress_1">
      <item>STRGAR-PLUS jednostavno društvo s ograničenom odgovornošću za trgovinu i usluge, Stjepana Radića 13, 32248 Ilača</item>
    </derivirana_varijabla>
  </DomainObject.Predmet.ProtuStrankaListFormatedWithAdress>
  <DomainObject.Predmet.ProtuStrankaListFormatedWithAdressOIB>
    <izvorni_sadrzaj>
      <item>STRGAR-PLUS jednostavno društvo s ograničenom odgovornošću za trgovinu i usluge, OIB 49244162324, Stjepana Radića 13, 32248 Ilača</item>
    </izvorni_sadrzaj>
    <derivirana_varijabla naziv="DomainObject.Predmet.ProtuStrankaListFormatedWithAdressOIB_1">
      <item>STRGAR-PLUS jednostavno društvo s ograničenom odgovornošću za trgovinu i usluge, OIB 49244162324, Stjepana Radića 13, 32248 Ilača</item>
    </derivirana_varijabla>
  </DomainObject.Predmet.ProtuStrankaListFormatedWithAdressOIB>
  <DomainObject.Predmet.ProtuStrankaListNazivFormated>
    <izvorni_sadrzaj>
      <item>STRGAR-PLUS jednostavno društvo s ograničenom odgovornošću za trgovinu i usluge</item>
    </izvorni_sadrzaj>
    <derivirana_varijabla naziv="DomainObject.Predmet.ProtuStrankaListNazivFormated_1">
      <item>STRGAR-PLUS jednostavno društvo s ograničenom odgovornošću za trgovinu i usluge</item>
    </derivirana_varijabla>
  </DomainObject.Predmet.ProtuStrankaListNazivFormated>
  <DomainObject.Predmet.ProtuStrankaListNazivFormatedOIB>
    <izvorni_sadrzaj>
      <item>STRGAR-PLUS jednostavno društvo s ograničenom odgovornošću za trgovinu i usluge, OIB 49244162324</item>
    </izvorni_sadrzaj>
    <derivirana_varijabla naziv="DomainObject.Predmet.ProtuStrankaListNazivFormatedOIB_1">
      <item>STRGAR-PLUS jednostavno društvo s ograničenom odgovornošću za trgovinu i usluge, OIB 49244162324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STRGAR-PLUS jednostavno društvo s ograničenom odgovornošću za trgovinu i usluge</izvorni_sadrzaj>
    <derivirana_varijabla naziv="DomainObject.Predmet.ProtustrankaIDrugi_1">STRGAR-PLUS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STRGAR-PLUS jednostavno društvo s ograničenom odgovornošću za trgovinu i usluge, OIB 49244162324, Stjepana Radića 13, 32248 Ilača</izvorni_sadrzaj>
    <derivirana_varijabla naziv="DomainObject.Predmet.ProtustrankaIDrugiAdressOIB_1">STRGAR-PLUS jednostavno društvo s ograničenom odgovornošću za trgovinu i usluge, OIB 49244162324, Stjepana Radića 13, 32248 Ilača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STRGAR-PLUS jednostavno društvo s ograničenom odgovornošću za trgovinu i usluge</item>
    </izvorni_sadrzaj>
    <derivirana_varijabla naziv="DomainObject.Predmet.SudioniciListNaziv_1">
      <item>FINA RC OSIJEK</item>
      <item>STRGAR-PLUS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STRGAR-PLUS jednostavno društvo s ograničenom odgovornošću za trgovinu i usluge, OIB 49244162324, Stjepana Radića 13,32248 Ilača</item>
    </izvorni_sadrzaj>
    <derivirana_varijabla naziv="DomainObject.Predmet.SudioniciListAdressOIB_1">
      <item>FINA RC OSIJEK, OIB 85821130368</item>
      <item>STRGAR-PLUS jednostavno društvo s ograničenom odgovornošću za trgovinu i usluge, OIB 49244162324, Stjepana Radića 13,32248 Ilača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49244162324</item>
    </izvorni_sadrzaj>
    <derivirana_varijabla naziv="DomainObject.Predmet.SudioniciListNazivOIB_1">
      <item>, OIB 85821130368</item>
      <item>, OIB 49244162324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5E012-088F-4A1B-B844-2076DA601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1240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2017-03-20T08:21:00Z</dcterms:created>
  <dc:creator>hermanj</dc:creator>
  <cp:lastModifiedBy>Snježana Markotić Jurić</cp:lastModifiedBy>
  <cp:lastPrinted>2017-03-20T08:19:00Z</cp:lastPrinted>
  <dcterms:modified xmlns:xsi="http://www.w3.org/2001/XMLSchema-instance" xsi:type="dcterms:W3CDTF">2017-03-20T08:25:00Z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