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8a15" w14:paraId="4778a15" w:rsidRDefault="0001726C" w:rsidP="0001726C" w:rsidR="0001726C">
      <w:pPr>
        <w:jc w:val="right"/>
        <w15:collapsed w:val="false"/>
      </w:pPr>
      <w:r>
        <w:t>6 St-</w:t>
      </w:r>
      <w:r w:rsidR="00727DFE">
        <w:t>933</w:t>
      </w:r>
      <w:r w:rsidR="00374E04">
        <w:t>/18-</w:t>
      </w:r>
      <w:r w:rsidR="00727DFE">
        <w:t>5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53608A">
        <w:t xml:space="preserve">FINA RC Osijek za otvaranje stečajnog postupka nad dužnikom: </w:t>
      </w:r>
      <w:r w:rsidR="00727DFE">
        <w:rPr>
          <w:b/>
        </w:rPr>
        <w:t>HN-TEX j.d.o.o. Osijek, Psunjska 4, OIB: 46461741468, MBS: 030185844</w:t>
      </w:r>
      <w:r>
        <w:t xml:space="preserve">, dana </w:t>
      </w:r>
      <w:r w:rsidR="00374E04">
        <w:t>27. rujna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ovlaštenoj za zastupanje dužnika,</w:t>
      </w:r>
      <w:r w:rsidR="0053608A">
        <w:t xml:space="preserve"> z.z. dužnika</w:t>
      </w:r>
      <w:r>
        <w:t xml:space="preserve"> </w:t>
      </w:r>
      <w:r w:rsidR="00727DFE">
        <w:t>Hrvoje Novačić, Osijek, Psunjska 4, OIB: 26169918991</w:t>
      </w:r>
      <w:r>
        <w:t>, da u roku od 8 (osam) dana od dana primitka ovog rješenja uplati:</w:t>
      </w:r>
      <w:r w:rsidR="0010094E">
        <w:t xml:space="preserve"> 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</w:t>
      </w:r>
      <w:r w:rsidR="00727DFE">
        <w:t>5</w:t>
      </w:r>
      <w:r w:rsidRPr="004F7E28">
        <w:t>00,00 kn</w:t>
      </w:r>
      <w:r>
        <w:t xml:space="preserve"> na žiro račun Trgovačkog suda u Osijeku broj HR31 2390 0011 3000 0020 0 s pozivom na  broj HR05 272-</w:t>
      </w:r>
      <w:r w:rsidR="00727DFE">
        <w:rPr>
          <w:b/>
        </w:rPr>
        <w:t>933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53608A" w:rsidRPr="0053608A">
        <w:t xml:space="preserve"> </w:t>
      </w:r>
      <w:r w:rsidR="0053608A">
        <w:t xml:space="preserve">z.z. dužnika </w:t>
      </w:r>
      <w:r w:rsidR="00727DFE">
        <w:t>Hrvoje Novačić, Osijek, Psunjska 4, OIB: 26169918991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</w:t>
      </w:r>
      <w:r w:rsidR="00727DFE">
        <w:t>5</w:t>
      </w:r>
      <w:r>
        <w:t>00,00 kn,  za koji je određena ovrha, zaplijeni i prenese na žiro račun Trgovačkog suda u Osijeku broj HR31 2390 0011 3000 0020 0 s pozivom na  broj HR05 272-</w:t>
      </w:r>
      <w:r w:rsidR="00727DFE">
        <w:rPr>
          <w:b/>
        </w:rPr>
        <w:t>933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53608A">
        <w:t xml:space="preserve">z.z. </w:t>
      </w:r>
      <w:r w:rsidR="00374E04">
        <w:t xml:space="preserve">dužnika </w:t>
      </w:r>
      <w:r w:rsidR="00727DFE">
        <w:t>Hrvoje Novačić, Osijek, Psunjska 4, OIB: 26169918991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53608A">
        <w:t xml:space="preserve">z.z. dužnika </w:t>
      </w:r>
      <w:r w:rsidR="00727DFE">
        <w:t>Hrvoje Novačić, Osijek, Psunjska 4, OIB: 26169918991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727DFE" w:rsidP="00727DFE" w:rsidR="00727DFE">
      <w:pPr>
        <w:jc w:val="right"/>
      </w:pPr>
      <w:r>
        <w:t>6 St-933/18-5</w:t>
      </w: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D7472F">
        <w:rPr>
          <w:bCs/>
        </w:rPr>
        <w:t xml:space="preserve">FINA RC Osijek </w:t>
      </w:r>
      <w:r>
        <w:rPr>
          <w:bCs/>
        </w:rPr>
        <w:t xml:space="preserve">je dana </w:t>
      </w:r>
      <w:r w:rsidR="00727DFE">
        <w:rPr>
          <w:bCs/>
        </w:rPr>
        <w:t>14. lipnja</w:t>
      </w:r>
      <w:r w:rsidR="0093698F">
        <w:rPr>
          <w:bCs/>
        </w:rPr>
        <w:t xml:space="preserve"> 2018. g.</w:t>
      </w:r>
      <w:r>
        <w:rPr>
          <w:bCs/>
        </w:rPr>
        <w:t xml:space="preserve"> podnijela ovom sudu prijedlog za pokretanje stečajnog postupka nad dužnikom </w:t>
      </w:r>
      <w:r w:rsidR="00727DFE">
        <w:rPr>
          <w:b/>
        </w:rPr>
        <w:t>HN-TEX j.d.o.o. Osijek, Psunjska 4, OIB: 46461741468, MBS: 030185844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53608A" w:rsidP="0001726C" w:rsidR="0053608A">
      <w:pPr>
        <w:pStyle w:val="Tijeloteksta"/>
      </w:pP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727DFE">
        <w:rPr>
          <w:b/>
        </w:rPr>
        <w:t>14. lipnja</w:t>
      </w:r>
      <w:r w:rsidR="0093698F">
        <w:rPr>
          <w:b/>
        </w:rPr>
        <w:t xml:space="preserve"> 2018. g.</w:t>
      </w:r>
      <w:r>
        <w:t xml:space="preserve">  (čl. 110 st. 1 SZ</w:t>
      </w:r>
      <w:r w:rsidR="00D7472F">
        <w:t>).</w:t>
      </w:r>
    </w:p>
    <w:p w:rsidRDefault="0053608A" w:rsidP="0001726C" w:rsidR="0053608A">
      <w:pPr>
        <w:pStyle w:val="Tijeloteksta"/>
      </w:pP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53608A" w:rsidP="009D4F4C" w:rsidR="0053608A">
      <w:pPr>
        <w:pStyle w:val="Tijeloteksta"/>
      </w:pP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727DFE">
        <w:t>933</w:t>
      </w:r>
      <w:r w:rsidR="00374E04">
        <w:t>/18-</w:t>
      </w:r>
      <w:r w:rsidR="0010094E">
        <w:t xml:space="preserve">4 od </w:t>
      </w:r>
      <w:r w:rsidR="00374E04">
        <w:t>27. rujna</w:t>
      </w:r>
      <w:r w:rsidR="00065E57">
        <w:t xml:space="preserve"> 2018. g.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727DFE">
        <w:t>Vinko Pečanić iz Lipika</w:t>
      </w:r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53608A" w:rsidP="002E5413" w:rsidR="0053608A">
      <w:pPr>
        <w:ind w:firstLine="708"/>
        <w:jc w:val="both"/>
      </w:pP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z.z.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</w:t>
      </w:r>
      <w:r w:rsidR="00727DFE">
        <w:t>5</w:t>
      </w:r>
      <w:r>
        <w:t>00,00 kn za rad privremenog stečajnog upravitelja.</w:t>
      </w:r>
    </w:p>
    <w:p w:rsidRDefault="0053608A" w:rsidP="00065E57" w:rsidR="0053608A">
      <w:pPr>
        <w:ind w:firstLine="708"/>
        <w:jc w:val="both"/>
      </w:pPr>
    </w:p>
    <w:p w:rsidRDefault="009D4F4C" w:rsidP="002E5413" w:rsidR="002E5413">
      <w:pPr>
        <w:ind w:firstLine="708"/>
        <w:jc w:val="both"/>
      </w:pPr>
      <w:r>
        <w:t>Visina dodatnog predujma od 4.</w:t>
      </w:r>
      <w:r w:rsidR="00727DFE">
        <w:t>5</w:t>
      </w:r>
      <w:r>
        <w:t xml:space="preserve">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53608A" w:rsidP="002E5413" w:rsidR="0053608A">
      <w:pPr>
        <w:ind w:firstLine="708"/>
        <w:jc w:val="both"/>
      </w:pP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 xml:space="preserve">pokretanje </w:t>
      </w:r>
      <w:r>
        <w:t xml:space="preserve">stečajnog postupka FINE od </w:t>
      </w:r>
      <w:r w:rsidR="00727DFE">
        <w:rPr>
          <w:b/>
        </w:rPr>
        <w:t>14. lipnja</w:t>
      </w:r>
      <w:r w:rsidR="0093698F">
        <w:rPr>
          <w:b/>
        </w:rPr>
        <w:t xml:space="preserve"> 2018. g.</w:t>
      </w:r>
      <w:r>
        <w:t xml:space="preserve"> utvrdio da visina blokade žiro računa dužnika iznosi </w:t>
      </w:r>
      <w:r w:rsidR="00727DFE">
        <w:rPr>
          <w:b/>
        </w:rPr>
        <w:t>42.923,91</w:t>
      </w:r>
      <w:r w:rsidR="00FC6F35" w:rsidRPr="003F2400">
        <w:rPr>
          <w:b/>
        </w:rPr>
        <w:t xml:space="preserve"> kn</w:t>
      </w:r>
      <w:r w:rsidR="00FC6F35">
        <w:t xml:space="preserve"> </w:t>
      </w:r>
      <w:r w:rsidR="00065E57">
        <w:t xml:space="preserve">te </w:t>
      </w:r>
      <w:r w:rsidR="00207DAD">
        <w:t>da</w:t>
      </w:r>
      <w:r w:rsidR="00065E57">
        <w:t xml:space="preserve">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</w:t>
      </w:r>
      <w:r w:rsidR="00727DFE">
        <w:t>5</w:t>
      </w:r>
      <w:r>
        <w:t xml:space="preserve">00,00 kn a na ime minimalnog iznosa jednokratne nagrade privremenom stečajnom upravitelju za poslove obavljene u prethodnom postupku kako to propisuje Uredba čl. 4, a koje poslove </w:t>
      </w:r>
      <w:r w:rsidR="00727DFE">
        <w:t>će</w:t>
      </w:r>
      <w:r>
        <w:t xml:space="preserve"> privremeni stečajni upravitelj obavi</w:t>
      </w:r>
      <w:r w:rsidR="00727DFE">
        <w:t>ti</w:t>
      </w:r>
      <w:r>
        <w:t xml:space="preserve">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207DAD" w:rsidP="00FC6F35" w:rsidR="00207DAD">
      <w:pPr>
        <w:ind w:firstLine="708"/>
        <w:jc w:val="both"/>
      </w:pPr>
    </w:p>
    <w:p w:rsidRDefault="00FC6F35" w:rsidP="0093698F" w:rsidR="00FC6F35">
      <w:pPr>
        <w:ind w:firstLine="708"/>
        <w:jc w:val="right"/>
      </w:pPr>
    </w:p>
    <w:p w:rsidRDefault="00727DFE" w:rsidP="00727DFE" w:rsidR="00727DFE">
      <w:pPr>
        <w:jc w:val="right"/>
      </w:pPr>
      <w:r>
        <w:t>6 St-933/18-5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>zakonskom zastupniku dužnika odrediti predujam i dodatni iznos predujma u ukupnom iznosu od 5.</w:t>
      </w:r>
      <w:r w:rsidR="00727DFE">
        <w:t>5</w:t>
      </w:r>
      <w:r w:rsidR="00FC6F35">
        <w:t xml:space="preserve">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374E04">
        <w:t>27. rujna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727DFE">
      <w:pPr>
        <w:numPr>
          <w:ilvl w:val="0"/>
          <w:numId w:val="13"/>
        </w:numPr>
      </w:pPr>
      <w:r>
        <w:t>z.z. dužnika</w:t>
      </w:r>
      <w:r w:rsidR="00207DAD">
        <w:t xml:space="preserve"> </w:t>
      </w:r>
      <w:r w:rsidR="00727DFE">
        <w:t>Hrvoje Novačić, Osijek, Psunjska 4</w:t>
      </w:r>
    </w:p>
    <w:p w:rsidRDefault="00065E57" w:rsidP="002E5413" w:rsidR="002E5413">
      <w:pPr>
        <w:numPr>
          <w:ilvl w:val="0"/>
          <w:numId w:val="13"/>
        </w:numPr>
      </w:pPr>
      <w:r>
        <w:t xml:space="preserve"> </w:t>
      </w:r>
      <w:r w:rsidR="002E5413">
        <w:t xml:space="preserve">e-ogl. pl. </w:t>
      </w:r>
    </w:p>
    <w:p w:rsidRDefault="00065E57" w:rsidP="00B97155" w:rsidR="002E5413">
      <w:pPr>
        <w:numPr>
          <w:ilvl w:val="0"/>
          <w:numId w:val="13"/>
        </w:numPr>
      </w:pPr>
      <w:r>
        <w:t>R-</w:t>
      </w:r>
      <w:r w:rsidR="00374E04">
        <w:t>28.11.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0996" w:rsidP="00C06AA6" w:rsidR="00190996">
      <w:r>
        <w:separator/>
      </w:r>
    </w:p>
  </w:endnote>
  <w:endnote w:id="0" w:type="continuationSeparator">
    <w:p w:rsidRDefault="00190996" w:rsidP="00C06AA6" w:rsidR="0019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0996" w:rsidP="00C06AA6" w:rsidR="00190996">
      <w:r>
        <w:separator/>
      </w:r>
    </w:p>
  </w:footnote>
  <w:footnote w:id="0" w:type="continuationSeparator">
    <w:p w:rsidRDefault="00190996" w:rsidP="00C06AA6" w:rsidR="001909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A3500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DE8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094E"/>
    <w:rsid w:val="00102060"/>
    <w:rsid w:val="0012662A"/>
    <w:rsid w:val="001437B2"/>
    <w:rsid w:val="00155B4B"/>
    <w:rsid w:val="00173F18"/>
    <w:rsid w:val="0018530D"/>
    <w:rsid w:val="00190996"/>
    <w:rsid w:val="0019532E"/>
    <w:rsid w:val="001A70D8"/>
    <w:rsid w:val="001C73F4"/>
    <w:rsid w:val="001C7F1E"/>
    <w:rsid w:val="001E375C"/>
    <w:rsid w:val="001F430D"/>
    <w:rsid w:val="00200C6A"/>
    <w:rsid w:val="002042D7"/>
    <w:rsid w:val="00207DAD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4E04"/>
    <w:rsid w:val="00375C7E"/>
    <w:rsid w:val="00382D98"/>
    <w:rsid w:val="003924AF"/>
    <w:rsid w:val="003D02B1"/>
    <w:rsid w:val="003D770E"/>
    <w:rsid w:val="003F2400"/>
    <w:rsid w:val="003F2E92"/>
    <w:rsid w:val="00412421"/>
    <w:rsid w:val="0041638D"/>
    <w:rsid w:val="0041737E"/>
    <w:rsid w:val="00421D71"/>
    <w:rsid w:val="00425A63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3608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27DFE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2474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C7B56"/>
    <w:rsid w:val="00CE4CFB"/>
    <w:rsid w:val="00D022CE"/>
    <w:rsid w:val="00D231AE"/>
    <w:rsid w:val="00D24D2F"/>
    <w:rsid w:val="00D7472F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87B6C"/>
    <w:rsid w:val="00E906E4"/>
    <w:rsid w:val="00E9379E"/>
    <w:rsid w:val="00E96356"/>
    <w:rsid w:val="00EA028A"/>
    <w:rsid w:val="00EA3500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35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35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5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5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5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35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35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5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5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5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St-933/2018</izvorni_sadrzaj>
    <derivirana_varijabla naziv="DomainObject.Predmet.OznakaBroj_1">St-933/2018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HN-TEX j.d.o.o. za proizvodnju i usluge</izvorni_sadrzaj>
    <derivirana_varijabla naziv="DomainObject.Predmet.ProtustrankaFormated_1">  HN-TEX j.d.o.o. za proizvodnju i usluge</derivirana_varijabla>
  </DomainObject.Predmet.ProtustrankaFormated>
  <DomainObject.Predmet.ProtustrankaFormatedOIB>
    <izvorni_sadrzaj>  HN-TEX j.d.o.o. za proizvodnju i usluge, OIB 46461741468</izvorni_sadrzaj>
    <derivirana_varijabla naziv="DomainObject.Predmet.ProtustrankaFormatedOIB_1">  HN-TEX j.d.o.o. za proizvodnju i usluge, OIB 46461741468</derivirana_varijabla>
  </DomainObject.Predmet.ProtustrankaFormatedOIB>
  <DomainObject.Predmet.ProtustrankaFormatedWithAdress>
    <izvorni_sadrzaj> HN-TEX j.d.o.o. za proizvodnju i usluge, Psunjska 4, 31000 Osijek</izvorni_sadrzaj>
    <derivirana_varijabla naziv="DomainObject.Predmet.ProtustrankaFormatedWithAdress_1"> HN-TEX j.d.o.o. za proizvodnju i usluge, Psunjska 4, 31000 Osijek</derivirana_varijabla>
  </DomainObject.Predmet.ProtustrankaFormatedWithAdress>
  <DomainObject.Predmet.ProtustrankaFormatedWithAdressOIB>
    <izvorni_sadrzaj> HN-TEX j.d.o.o. za proizvodnju i usluge, OIB 46461741468, Psunjska 4, 31000 Osijek</izvorni_sadrzaj>
    <derivirana_varijabla naziv="DomainObject.Predmet.ProtustrankaFormatedWithAdressOIB_1"> HN-TEX j.d.o.o. za proizvodnju i usluge, OIB 46461741468, Psunjska 4, 31000 Osijek</derivirana_varijabla>
  </DomainObject.Predmet.ProtustrankaFormatedWithAdressOIB>
  <DomainObject.Predmet.ProtustrankaWithAdress>
    <izvorni_sadrzaj>HN-TEX j.d.o.o. za proizvodnju i usluge Psunjska 4, 31000 Osijek</izvorni_sadrzaj>
    <derivirana_varijabla naziv="DomainObject.Predmet.ProtustrankaWithAdress_1">HN-TEX j.d.o.o. za proizvodnju i usluge Psunjska 4, 31000 Osijek</derivirana_varijabla>
  </DomainObject.Predmet.ProtustrankaWithAdress>
  <DomainObject.Predmet.ProtustrankaWithAdressOIB>
    <izvorni_sadrzaj>HN-TEX j.d.o.o. za proizvodnju i usluge, OIB 46461741468, Psunjska 4, 31000 Osijek</izvorni_sadrzaj>
    <derivirana_varijabla naziv="DomainObject.Predmet.ProtustrankaWithAdressOIB_1">HN-TEX j.d.o.o. za proizvodnju i usluge, OIB 46461741468, Psunjska 4, 31000 Osijek</derivirana_varijabla>
  </DomainObject.Predmet.ProtustrankaWithAdressOIB>
  <DomainObject.Predmet.ProtustrankaNazivFormated>
    <izvorni_sadrzaj>HN-TEX j.d.o.o. za proizvodnju i usluge</izvorni_sadrzaj>
    <derivirana_varijabla naziv="DomainObject.Predmet.ProtustrankaNazivFormated_1">HN-TEX j.d.o.o. za proizvodnju i usluge</derivirana_varijabla>
  </DomainObject.Predmet.ProtustrankaNazivFormated>
  <DomainObject.Predmet.ProtustrankaNazivFormatedOIB>
    <izvorni_sadrzaj>HN-TEX j.d.o.o. za proizvodnju i usluge, OIB 46461741468</izvorni_sadrzaj>
    <derivirana_varijabla naziv="DomainObject.Predmet.ProtustrankaNazivFormatedOIB_1">HN-TEX j.d.o.o. za proizvodnju i usluge, OIB 46461741468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HN-TEX j.d.o.o. za proizvodnju i usluge</item>
    </izvorni_sadrzaj>
    <derivirana_varijabla naziv="DomainObject.Predmet.ProtuStrankaListFormated_1">
      <item>HN-TEX j.d.o.o. za proizvodnju i usluge</item>
    </derivirana_varijabla>
  </DomainObject.Predmet.ProtuStrankaListFormated>
  <DomainObject.Predmet.ProtuStrankaListFormatedOIB>
    <izvorni_sadrzaj>
      <item>HN-TEX j.d.o.o. za proizvodnju i usluge, OIB 46461741468</item>
    </izvorni_sadrzaj>
    <derivirana_varijabla naziv="DomainObject.Predmet.ProtuStrankaListFormatedOIB_1">
      <item>HN-TEX j.d.o.o. za proizvodnju i usluge, OIB 46461741468</item>
    </derivirana_varijabla>
  </DomainObject.Predmet.ProtuStrankaListFormatedOIB>
  <DomainObject.Predmet.ProtuStrankaListFormatedWithAdress>
    <izvorni_sadrzaj>
      <item>HN-TEX j.d.o.o. za proizvodnju i usluge, Psunjska 4, 31000 Osijek</item>
    </izvorni_sadrzaj>
    <derivirana_varijabla naziv="DomainObject.Predmet.ProtuStrankaListFormatedWithAdress_1">
      <item>HN-TEX j.d.o.o. za proizvodnju i usluge, Psunjska 4, 31000 Osijek</item>
    </derivirana_varijabla>
  </DomainObject.Predmet.ProtuStrankaListFormatedWithAdress>
  <DomainObject.Predmet.ProtuStrankaListFormatedWithAdressOIB>
    <izvorni_sadrzaj>
      <item>HN-TEX j.d.o.o. za proizvodnju i usluge, OIB 46461741468, Psunjska 4, 31000 Osijek</item>
    </izvorni_sadrzaj>
    <derivirana_varijabla naziv="DomainObject.Predmet.ProtuStrankaListFormatedWithAdressOIB_1">
      <item>HN-TEX j.d.o.o. za proizvodnju i usluge, OIB 46461741468, Psunjska 4, 31000 Osijek</item>
    </derivirana_varijabla>
  </DomainObject.Predmet.ProtuStrankaListFormatedWithAdressOIB>
  <DomainObject.Predmet.ProtuStrankaListNazivFormated>
    <izvorni_sadrzaj>
      <item>HN-TEX j.d.o.o. za proizvodnju i usluge</item>
    </izvorni_sadrzaj>
    <derivirana_varijabla naziv="DomainObject.Predmet.ProtuStrankaListNazivFormated_1">
      <item>HN-TEX j.d.o.o. za proizvodnju i usluge</item>
    </derivirana_varijabla>
  </DomainObject.Predmet.ProtuStrankaListNazivFormated>
  <DomainObject.Predmet.ProtuStrankaListNazivFormatedOIB>
    <izvorni_sadrzaj>
      <item>HN-TEX j.d.o.o. za proizvodnju i usluge, OIB 46461741468</item>
    </izvorni_sadrzaj>
    <derivirana_varijabla naziv="DomainObject.Predmet.ProtuStrankaListNazivFormatedOIB_1">
      <item>HN-TEX j.d.o.o. za proizvodnju i usluge, OIB 46461741468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HN-TEX j.d.o.o. za proizvodnju i usluge</izvorni_sadrzaj>
    <derivirana_varijabla naziv="DomainObject.Predmet.ProtustrankaIDrugi_1">HN-TEX j.d.o.o.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HN-TEX j.d.o.o. za proizvodnju i usluge, OIB 46461741468, Psunjska 4, 31000 Osijek</izvorni_sadrzaj>
    <derivirana_varijabla naziv="DomainObject.Predmet.ProtustrankaIDrugiAdressOIB_1">HN-TEX j.d.o.o. za proizvodnju i usluge, OIB 46461741468, Psunjska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HN-TEX j.d.o.o. za proizvodnju i usluge</item>
    </izvorni_sadrzaj>
    <derivirana_varijabla naziv="DomainObject.Predmet.SudioniciListNaziv_1">
      <item>FINA RC OSIJEK</item>
      <item>HN-TEX j.d.o.o. za proizvodnju i usluge</item>
    </derivirana_varijabla>
  </DomainObject.Predmet.SudioniciListNaziv>
  <DomainObject.Predmet.SudioniciListAdressOIB>
    <izvorni_sadrzaj>
      <item>FINA RC OSIJEK, OIB 85821130368</item>
      <item>HN-TEX j.d.o.o. za proizvodnju i usluge, OIB 46461741468, Psunjska 4,31000 Osijek</item>
    </izvorni_sadrzaj>
    <derivirana_varijabla naziv="DomainObject.Predmet.SudioniciListAdressOIB_1">
      <item>FINA RC OSIJEK, OIB 85821130368</item>
      <item>HN-TEX j.d.o.o. za proizvodnju i usluge, OIB 46461741468, Psunjska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46461741468</item>
    </izvorni_sadrzaj>
    <derivirana_varijabla naziv="DomainObject.Predmet.SudioniciListNazivOIB_1">
      <item>, OIB 85821130368</item>
      <item>, OIB 46461741468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4BCB49-660E-42B0-BA7C-3510D58315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845</properties:Words>
  <properties:Characters>4428</properties:Characters>
  <properties:Lines>157</properties:Lines>
  <properties:Paragraphs>36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2018-04-10T08:02:00Z</dcterms:created>
  <dc:creator>Korisnik</dc:creator>
  <cp:lastModifiedBy>Danijela Sekulić</cp:lastModifiedBy>
  <cp:lastPrinted>2018-09-27T11:53:00Z</cp:lastPrinted>
  <dcterms:modified xmlns:xsi="http://www.w3.org/2001/XMLSchema-instance" xsi:type="dcterms:W3CDTF">2018-09-27T11:53:00Z</dcterms:modified>
  <cp:revision>8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(NAJNOVIJE FINA-ON.docx)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