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1106" w14:paraId="1d11106" w:rsidRDefault="00DD41F1" w:rsidP="00DD41F1" w:rsidR="00DD41F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D41F1" w:rsidP="00DD41F1" w:rsidR="00DD41F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DD41F1" w:rsidP="00DD41F1" w:rsidR="00DD41F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DD41F1" w:rsidP="00DD41F1" w:rsidR="00DD41F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St-550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DD41F1" w:rsidP="00DD41F1" w:rsidR="00DD41F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DD41F1" w:rsidP="00DD41F1" w:rsidR="00DD41F1" w:rsidRPr="004C4B9E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DD41F1" w:rsidP="00DD41F1" w:rsidR="00DD41F1" w:rsidRPr="004C4B9E">
      <w:pPr>
        <w:rPr>
          <w:sz w:val="23"/>
          <w:szCs w:val="23"/>
        </w:rPr>
      </w:pPr>
    </w:p>
    <w:p w:rsidRDefault="00DD41F1" w:rsidP="00DD41F1" w:rsidR="00DD41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DD41F1" w:rsidP="00DD41F1" w:rsidR="00DD41F1" w:rsidRPr="004C4B9E">
      <w:pPr>
        <w:rPr>
          <w:sz w:val="23"/>
          <w:szCs w:val="23"/>
        </w:rPr>
      </w:pPr>
    </w:p>
    <w:p w:rsidRDefault="00DD41F1" w:rsidP="00DD41F1" w:rsidR="00DD41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NEW TECH GROUP d.o.o., Pazin, </w:t>
      </w:r>
      <w:proofErr w:type="spellStart"/>
      <w:r>
        <w:rPr>
          <w:sz w:val="23"/>
          <w:szCs w:val="23"/>
        </w:rPr>
        <w:t>Dubravica</w:t>
      </w:r>
      <w:proofErr w:type="spellEnd"/>
      <w:r>
        <w:rPr>
          <w:sz w:val="23"/>
          <w:szCs w:val="23"/>
        </w:rPr>
        <w:t xml:space="preserve"> 2 a, OIB: 18376648634, dana 30. ožujka 2016</w:t>
      </w:r>
      <w:r w:rsidRPr="004C4B9E">
        <w:rPr>
          <w:sz w:val="23"/>
          <w:szCs w:val="23"/>
        </w:rPr>
        <w:t xml:space="preserve">. </w:t>
      </w:r>
    </w:p>
    <w:p w:rsidRDefault="00DD41F1" w:rsidP="00DD41F1" w:rsidR="00DD41F1" w:rsidRPr="004C4B9E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DD41F1" w:rsidP="00DD41F1" w:rsidR="00DD41F1" w:rsidRPr="004C4B9E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NEW TECH GROUP d.o.o., Pazin, </w:t>
      </w:r>
      <w:proofErr w:type="spellStart"/>
      <w:r>
        <w:rPr>
          <w:sz w:val="23"/>
          <w:szCs w:val="23"/>
        </w:rPr>
        <w:t>Dubravica</w:t>
      </w:r>
      <w:proofErr w:type="spellEnd"/>
      <w:r>
        <w:rPr>
          <w:sz w:val="23"/>
          <w:szCs w:val="23"/>
        </w:rPr>
        <w:t xml:space="preserve"> 2 a, OIB: 18376648634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DD41F1" w:rsidP="00DD41F1" w:rsidR="00DD41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D41F1" w:rsidP="00DD41F1" w:rsidR="00DD41F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NEW TECH GROUP d.o.o., Pazin, </w:t>
      </w:r>
      <w:proofErr w:type="spellStart"/>
      <w:r>
        <w:rPr>
          <w:sz w:val="23"/>
          <w:szCs w:val="23"/>
        </w:rPr>
        <w:t>Dubravica</w:t>
      </w:r>
      <w:proofErr w:type="spellEnd"/>
      <w:r>
        <w:rPr>
          <w:sz w:val="23"/>
          <w:szCs w:val="23"/>
        </w:rPr>
        <w:t xml:space="preserve"> 2 a, OIB: 18376648634</w:t>
      </w:r>
    </w:p>
    <w:p w:rsidRDefault="00DD41F1" w:rsidP="00DD41F1" w:rsidR="00DD41F1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Antonio Pelloso, Italija, Vedelago (TV), Via G. Ungaretti 3-3.</w:t>
      </w:r>
    </w:p>
    <w:p w:rsidRDefault="00DD41F1" w:rsidP="00DD41F1" w:rsidR="00DD41F1" w:rsidRPr="004040C4">
      <w:pPr>
        <w:jc w:val="both"/>
        <w:rPr>
          <w:sz w:val="23"/>
          <w:szCs w:val="23"/>
          <w:lang w:val="sv-SE"/>
        </w:rPr>
      </w:pPr>
    </w:p>
    <w:p w:rsidRDefault="00DD41F1" w:rsidP="00DD41F1" w:rsidR="00DD41F1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Antonio Pelloso, Italija, Vedelago (TV), Via G. Ungaretti 3-3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NEW TECH GROUP d.o.o., Pazin, </w:t>
      </w:r>
      <w:proofErr w:type="spellStart"/>
      <w:r>
        <w:rPr>
          <w:sz w:val="23"/>
          <w:szCs w:val="23"/>
        </w:rPr>
        <w:t>Dubravica</w:t>
      </w:r>
      <w:proofErr w:type="spellEnd"/>
      <w:r>
        <w:rPr>
          <w:sz w:val="23"/>
          <w:szCs w:val="23"/>
        </w:rPr>
        <w:t xml:space="preserve"> 2 a, OIB: 18376648634</w:t>
      </w:r>
      <w:r w:rsidRPr="00D10EBB">
        <w:rPr>
          <w:sz w:val="23"/>
          <w:szCs w:val="23"/>
          <w:lang w:val="sv-SE"/>
        </w:rPr>
        <w:t>.</w:t>
      </w:r>
    </w:p>
    <w:p w:rsidRDefault="00DD41F1" w:rsidP="00DD41F1" w:rsidR="00DD41F1">
      <w:pPr>
        <w:jc w:val="both"/>
        <w:rPr>
          <w:sz w:val="23"/>
          <w:szCs w:val="23"/>
        </w:rPr>
      </w:pPr>
    </w:p>
    <w:p w:rsidRDefault="00DD41F1" w:rsidP="00DD41F1" w:rsidR="00DD41F1" w:rsidRPr="00D10EBB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DD41F1" w:rsidP="00DD41F1" w:rsidR="00DD41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DD41F1" w:rsidP="00DD41F1" w:rsidR="00DD41F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DD41F1" w:rsidP="00DD41F1" w:rsidR="00DD41F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DD41F1" w:rsidP="00DD41F1" w:rsidR="00DD41F1">
      <w:pPr>
        <w:jc w:val="center"/>
        <w:rPr>
          <w:sz w:val="23"/>
          <w:szCs w:val="23"/>
        </w:rPr>
      </w:pPr>
    </w:p>
    <w:p w:rsidRDefault="00DD41F1" w:rsidP="00DD41F1" w:rsidR="00DD41F1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DD41F1" w:rsidP="00DD41F1" w:rsidR="00DD41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DD41F1" w:rsidP="00DD41F1" w:rsidR="00DD41F1" w:rsidRPr="004C4B9E">
      <w:pPr>
        <w:jc w:val="both"/>
        <w:rPr>
          <w:sz w:val="23"/>
          <w:szCs w:val="23"/>
        </w:rPr>
      </w:pPr>
    </w:p>
    <w:p w:rsidRDefault="00DD41F1" w:rsidP="00DD41F1" w:rsidR="00DD41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DD41F1" w:rsidP="00DD41F1" w:rsidR="00DD41F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DD41F1" w:rsidP="00DD41F1" w:rsidR="00DD41F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NEW TECH GROUP d.o.o., Pazin, </w:t>
      </w:r>
      <w:proofErr w:type="spellStart"/>
      <w:r>
        <w:rPr>
          <w:sz w:val="23"/>
          <w:szCs w:val="23"/>
        </w:rPr>
        <w:t>Dubravica</w:t>
      </w:r>
      <w:proofErr w:type="spellEnd"/>
      <w:r>
        <w:rPr>
          <w:sz w:val="23"/>
          <w:szCs w:val="23"/>
        </w:rPr>
        <w:t xml:space="preserve"> 2 a</w:t>
      </w:r>
    </w:p>
    <w:p w:rsidRDefault="00DD41F1" w:rsidP="00DD41F1" w:rsidR="00DD41F1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Antonio Pelloso, Italija, Vedelago (TV), Via G. Ungaretti 3-3</w:t>
      </w:r>
    </w:p>
    <w:p w:rsidRDefault="00DD41F1" w:rsidP="00DD41F1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A96" w:rsidR="00000000">
      <w:r>
        <w:separator/>
      </w:r>
    </w:p>
  </w:endnote>
  <w:endnote w:id="0" w:type="continuationSeparator">
    <w:p w:rsidRDefault="002D7A9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A96" w:rsidR="00000000">
      <w:r>
        <w:separator/>
      </w:r>
    </w:p>
  </w:footnote>
  <w:footnote w:id="0" w:type="continuationSeparator">
    <w:p w:rsidRDefault="002D7A9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D41F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D7A9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1F1"/>
    <w:rsid w:val="002D7A96"/>
    <w:rsid w:val="00554328"/>
    <w:rsid w:val="00985388"/>
    <w:rsid w:val="00DD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41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1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1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1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1F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A9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A9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A9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A9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41F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1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1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1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1F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A9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A9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A9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A9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77914.88</izvorni_sadrzaj>
    <derivirana_varijabla naziv="DomainObject.Predmet.TrenutnaVrijednost_1">77914.88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1469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2016-03-30T06:21:00Z</dcterms:created>
  <dc:creator>Jasmina Matika</dc:creator>
  <cp:lastModifiedBy>Jasmina Matika</cp:lastModifiedBy>
  <dcterms:modified xmlns:xsi="http://www.w3.org/2001/XMLSchema-instance" xsi:type="dcterms:W3CDTF">2016-03-30T07:31:00Z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