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f7d5" w14:paraId="fc3f7d5" w:rsidRDefault="00895CE9" w:rsidP="00895CE9" w:rsidR="00895CE9" w:rsidRPr="00682DB1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2DB1">
        <w:rPr>
          <w:b/>
        </w:rPr>
        <w:t>1.Stpn-</w:t>
      </w:r>
      <w:r w:rsidR="0015122F">
        <w:rPr>
          <w:b/>
        </w:rPr>
        <w:t>82</w:t>
      </w:r>
      <w:r w:rsidRPr="00682DB1">
        <w:rPr>
          <w:b/>
        </w:rPr>
        <w:t>/2015</w:t>
      </w:r>
    </w:p>
    <w:p w:rsidRDefault="00895CE9" w:rsidP="00895CE9" w:rsidR="00895CE9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95CE9" w:rsidP="00895CE9" w:rsidR="00895CE9"/>
    <w:p w:rsidRDefault="00895CE9" w:rsidP="00895CE9" w:rsidR="00895CE9" w:rsidRPr="00682DB1">
      <w:pPr>
        <w:rPr>
          <w:b/>
        </w:rPr>
      </w:pPr>
      <w:r w:rsidRPr="00682DB1">
        <w:rPr>
          <w:b/>
        </w:rPr>
        <w:t>REPUBLIKA HRVATSKA</w:t>
      </w:r>
      <w:r w:rsidRPr="00682DB1">
        <w:rPr>
          <w:b/>
        </w:rPr>
        <w:tab/>
      </w:r>
      <w:r w:rsidRPr="00682DB1">
        <w:rPr>
          <w:b/>
        </w:rPr>
        <w:tab/>
      </w:r>
      <w:r w:rsidRPr="00682DB1">
        <w:rPr>
          <w:b/>
        </w:rPr>
        <w:tab/>
      </w:r>
      <w:r w:rsidRPr="00682DB1">
        <w:rPr>
          <w:b/>
        </w:rPr>
        <w:tab/>
      </w:r>
      <w:r w:rsidRPr="00682DB1">
        <w:rPr>
          <w:b/>
        </w:rPr>
        <w:tab/>
      </w:r>
      <w:r w:rsidRPr="00682DB1">
        <w:rPr>
          <w:b/>
        </w:rPr>
        <w:tab/>
        <w:t xml:space="preserve">      </w:t>
      </w:r>
    </w:p>
    <w:p w:rsidRDefault="00895CE9" w:rsidP="00895CE9" w:rsidR="00895CE9" w:rsidRPr="00682DB1">
      <w:pPr>
        <w:rPr>
          <w:b/>
        </w:rPr>
      </w:pPr>
      <w:r w:rsidRPr="00682DB1">
        <w:rPr>
          <w:b/>
        </w:rPr>
        <w:t>TRGOVAČKI SUD U SPLITU</w:t>
      </w:r>
    </w:p>
    <w:p w:rsidRDefault="00895CE9" w:rsidP="00895CE9" w:rsidR="00895CE9" w:rsidRPr="00682DB1">
      <w:pPr>
        <w:rPr>
          <w:b/>
        </w:rPr>
      </w:pPr>
      <w:r w:rsidRPr="00682DB1">
        <w:rPr>
          <w:b/>
        </w:rPr>
        <w:t xml:space="preserve">Split, </w:t>
      </w:r>
      <w:proofErr w:type="spellStart"/>
      <w:r w:rsidRPr="00682DB1">
        <w:rPr>
          <w:b/>
        </w:rPr>
        <w:t>Sukoišanska</w:t>
      </w:r>
      <w:proofErr w:type="spellEnd"/>
      <w:r w:rsidRPr="00682DB1">
        <w:rPr>
          <w:b/>
        </w:rPr>
        <w:t xml:space="preserve"> 6</w:t>
      </w:r>
    </w:p>
    <w:p w:rsidRDefault="00895CE9" w:rsidP="00895CE9" w:rsidR="00895CE9" w:rsidRPr="00682DB1">
      <w:pPr>
        <w:spacing w:after="240" w:before="240"/>
        <w:jc w:val="center"/>
        <w:rPr>
          <w:b/>
          <w:spacing w:val="60"/>
        </w:rPr>
      </w:pPr>
      <w:r w:rsidRPr="00682DB1">
        <w:rPr>
          <w:b/>
          <w:spacing w:val="60"/>
        </w:rPr>
        <w:t>REPUBLIKA HRVATSKA</w:t>
      </w:r>
    </w:p>
    <w:p w:rsidRDefault="00895CE9" w:rsidP="00895CE9" w:rsidR="00895CE9" w:rsidRPr="00682DB1">
      <w:pPr>
        <w:spacing w:after="240" w:before="240"/>
        <w:jc w:val="center"/>
        <w:rPr>
          <w:b/>
        </w:rPr>
      </w:pPr>
      <w:r w:rsidRPr="00682DB1">
        <w:rPr>
          <w:b/>
          <w:spacing w:val="60"/>
        </w:rPr>
        <w:t>RJEŠENJE</w:t>
      </w:r>
    </w:p>
    <w:p w:rsidRDefault="00895CE9" w:rsidP="005E7F10" w:rsidR="005E7F10">
      <w:pPr>
        <w:jc w:val="both"/>
        <w:rPr>
          <w:b/>
          <w:bCs/>
        </w:rPr>
      </w:pPr>
      <w:r>
        <w:t xml:space="preserve">               Trgovački sud u Splitu, po sucu ovog suda Velimiru Vuković</w:t>
      </w:r>
      <w:r w:rsidR="00016AB8">
        <w:t>u</w:t>
      </w:r>
      <w:r>
        <w:t xml:space="preserve">, kao stečajnom sucu, u postupku povodom prijedloga predlagatelja-dužnika </w:t>
      </w:r>
      <w:r w:rsidR="0015122F">
        <w:t>DJEČJI VRTIĆ "MALA SIRENA"</w:t>
      </w:r>
      <w:r>
        <w:t xml:space="preserve">  S</w:t>
      </w:r>
      <w:r w:rsidR="0015122F">
        <w:t>olin</w:t>
      </w:r>
      <w:r>
        <w:t xml:space="preserve">, </w:t>
      </w:r>
      <w:r w:rsidR="0015122F">
        <w:t>Put Majdana 28</w:t>
      </w:r>
      <w:r w:rsidR="00016AB8">
        <w:t xml:space="preserve">, </w:t>
      </w:r>
      <w:r>
        <w:t xml:space="preserve">OIB: </w:t>
      </w:r>
      <w:r w:rsidR="0015122F">
        <w:t>96433533545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nagodbe, dana 1</w:t>
      </w:r>
      <w:r w:rsidR="0015122F">
        <w:t>4</w:t>
      </w:r>
      <w:r>
        <w:t xml:space="preserve">. </w:t>
      </w:r>
      <w:r w:rsidR="005E7F10">
        <w:t>rujna</w:t>
      </w:r>
      <w:r>
        <w:t xml:space="preserve"> 2016. godine,</w:t>
      </w:r>
    </w:p>
    <w:p w:rsidRDefault="005E7F10" w:rsidP="005E7F10" w:rsidR="00895CE9">
      <w:pPr>
        <w:ind w:firstLine="708" w:left="2832"/>
        <w:jc w:val="both"/>
      </w:pPr>
      <w:r>
        <w:t xml:space="preserve">    </w:t>
      </w:r>
      <w:r w:rsidR="00895CE9">
        <w:t>r i j e š i o     j e</w:t>
      </w:r>
    </w:p>
    <w:p w:rsidRDefault="005E7F10" w:rsidP="005E7F10" w:rsidR="005E7F10" w:rsidRPr="005E7F10">
      <w:pPr>
        <w:ind w:firstLine="708" w:left="2832"/>
        <w:jc w:val="both"/>
        <w:rPr>
          <w:b/>
          <w:bCs/>
        </w:rPr>
      </w:pPr>
    </w:p>
    <w:p w:rsidRDefault="00895CE9" w:rsidP="00895CE9" w:rsidR="00895CE9">
      <w:pPr>
        <w:ind w:firstLine="708"/>
        <w:jc w:val="both"/>
      </w:pPr>
      <w:r>
        <w:t xml:space="preserve">  I. Određuje se ročište radi sklapanja </w:t>
      </w:r>
      <w:proofErr w:type="spellStart"/>
      <w:r>
        <w:t>predstečajne</w:t>
      </w:r>
      <w:proofErr w:type="spellEnd"/>
      <w:r>
        <w:t xml:space="preserve"> nagodbe između predlagatelja- dužnika</w:t>
      </w:r>
      <w:r w:rsidR="00E51696">
        <w:t xml:space="preserve"> </w:t>
      </w:r>
      <w:r w:rsidR="0015122F">
        <w:t xml:space="preserve">DJEČJI VRTIĆ "MALA SIRENA"  Solin, Put Majdana 28, OIB: 96433533545 </w:t>
      </w:r>
      <w:r>
        <w:t xml:space="preserve">i vjerovnika, za dan </w:t>
      </w:r>
      <w:r w:rsidR="005E7F10">
        <w:t>17</w:t>
      </w:r>
      <w:r>
        <w:t xml:space="preserve">. </w:t>
      </w:r>
      <w:r w:rsidR="005E7F10">
        <w:t>listopada</w:t>
      </w:r>
      <w:r>
        <w:t xml:space="preserve"> 2016. godine u </w:t>
      </w:r>
      <w:r w:rsidR="00016AB8">
        <w:t>1</w:t>
      </w:r>
      <w:r w:rsidR="0015122F">
        <w:t>2</w:t>
      </w:r>
      <w:r w:rsidR="00016AB8">
        <w:t>,</w:t>
      </w:r>
      <w:r>
        <w:t xml:space="preserve">00 sati, sudnica br. 1/Prizemlje, Trgovačkog suda u Splitu, </w:t>
      </w:r>
      <w:proofErr w:type="spellStart"/>
      <w:r>
        <w:t>Sukoišanska</w:t>
      </w:r>
      <w:proofErr w:type="spellEnd"/>
      <w:r>
        <w:t xml:space="preserve"> 6. </w:t>
      </w:r>
    </w:p>
    <w:p w:rsidRDefault="00895CE9" w:rsidP="00895CE9" w:rsidR="00895CE9">
      <w:pPr>
        <w:spacing w:before="160"/>
        <w:ind w:firstLine="709"/>
        <w:jc w:val="both"/>
      </w:pPr>
      <w:r>
        <w:t xml:space="preserve"> II. Na zakazano ročište pozivaju se dužnik i vjerovnici dužnika.</w:t>
      </w:r>
    </w:p>
    <w:p w:rsidRDefault="00895CE9" w:rsidP="00895CE9" w:rsidR="00895CE9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Rješenje o određivanju ročišta bit će istaknuto na mrežnoj stranici e-Oglasna ploča sudova i objavljeno na web-stranici Financijske agencije. </w:t>
      </w:r>
    </w:p>
    <w:p w:rsidRDefault="00895CE9" w:rsidP="00895CE9" w:rsidR="00895CE9">
      <w:pPr>
        <w:spacing w:after="200" w:before="300"/>
        <w:jc w:val="center"/>
      </w:pPr>
      <w:r>
        <w:t>Obrazloženje</w:t>
      </w:r>
    </w:p>
    <w:p w:rsidRDefault="00895CE9" w:rsidP="00895CE9" w:rsidR="00895CE9">
      <w:pPr>
        <w:tabs>
          <w:tab w:pos="3600" w:val="left"/>
        </w:tabs>
        <w:jc w:val="both"/>
      </w:pPr>
      <w:r>
        <w:rPr>
          <w:bCs/>
        </w:rPr>
        <w:t xml:space="preserve">           Kod ovog suda zaprimljen je prijedlog </w:t>
      </w:r>
      <w:r>
        <w:t>predlagatelja – dužnika</w:t>
      </w:r>
      <w:r w:rsidR="0015122F">
        <w:t xml:space="preserve"> DJEČJI VRTIĆ "MALA SIRENA"  Solin, Put Majdana 28, OIB: 96433533545 </w:t>
      </w:r>
      <w:r>
        <w:t xml:space="preserve">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895CE9" w:rsidP="00895CE9" w:rsidR="00895CE9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 xml:space="preserve">Nakon što su pregledane isprave dostavljene uz prijedlog za sklapanje </w:t>
      </w:r>
      <w:proofErr w:type="spellStart"/>
      <w:r>
        <w:t>predstečajne</w:t>
      </w:r>
      <w:proofErr w:type="spellEnd"/>
      <w:r>
        <w:t xml:space="preserve">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 xml:space="preserve">. 3.,  st. 5., st. 6. st. 7. i st. 8.  Zakona o financijskom poslovanju i </w:t>
      </w:r>
      <w:proofErr w:type="spellStart"/>
      <w:r>
        <w:t>predstečajnoj</w:t>
      </w:r>
      <w:proofErr w:type="spellEnd"/>
      <w:r>
        <w:t xml:space="preserve"> nagodbi, („Narodne novine“ 108/12, 144/12, 81/13 i 112/13), odlučeno je kao u izreci rješenja.  </w:t>
      </w:r>
    </w:p>
    <w:p w:rsidRDefault="00895CE9" w:rsidP="00895CE9" w:rsidR="00895CE9">
      <w:pPr>
        <w:spacing w:before="24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U Splitu, 1</w:t>
      </w:r>
      <w:r w:rsidR="0015122F">
        <w:t>4</w:t>
      </w:r>
      <w:r>
        <w:t xml:space="preserve">. </w:t>
      </w:r>
      <w:r w:rsidR="005E7F10">
        <w:t>rujna</w:t>
      </w:r>
      <w:r>
        <w:t xml:space="preserve"> 2016. godine</w:t>
      </w:r>
    </w:p>
    <w:p w:rsidRDefault="00895CE9" w:rsidP="00682DB1" w:rsidR="00895CE9">
      <w:pPr>
        <w:pStyle w:val="Bezproreda"/>
        <w:ind w:firstLine="708" w:left="6372"/>
      </w:pPr>
      <w:r>
        <w:t xml:space="preserve">      S</w:t>
      </w:r>
      <w:r w:rsidR="00682DB1">
        <w:t xml:space="preserve"> U D A C</w:t>
      </w:r>
    </w:p>
    <w:p w:rsidRDefault="00682DB1" w:rsidP="00682DB1" w:rsidR="00682DB1">
      <w:pPr>
        <w:pStyle w:val="Bezproreda"/>
      </w:pPr>
    </w:p>
    <w:p w:rsidRDefault="00682DB1" w:rsidP="00895CE9" w:rsidR="00895CE9">
      <w:pPr>
        <w:pStyle w:val="Tijeloteksta"/>
        <w:tabs>
          <w:tab w:pos="708" w:val="left"/>
        </w:tabs>
        <w:ind w:left="709"/>
        <w:jc w:val="right"/>
      </w:pPr>
      <w:r>
        <w:t>Velimir Vuković</w:t>
      </w:r>
    </w:p>
    <w:p w:rsidRDefault="00895CE9" w:rsidP="00895CE9" w:rsidR="00895CE9">
      <w:pPr>
        <w:spacing w:before="240"/>
        <w:jc w:val="both"/>
      </w:pPr>
      <w:r>
        <w:t>PRAVNA POUKA: Protiv ovog rješenja žalba nije dopuštena.</w:t>
      </w:r>
    </w:p>
    <w:p w:rsidRDefault="00895CE9" w:rsidP="00682DB1" w:rsidR="00895CE9">
      <w:pPr>
        <w:pStyle w:val="Bezproreda"/>
      </w:pPr>
      <w:r>
        <w:t>DNA:</w:t>
      </w:r>
    </w:p>
    <w:p w:rsidRDefault="00895CE9" w:rsidP="00895CE9" w:rsidR="00895CE9">
      <w:pPr>
        <w:numPr>
          <w:ilvl w:val="0"/>
          <w:numId w:val="1"/>
        </w:numPr>
        <w:jc w:val="both"/>
      </w:pPr>
      <w:r>
        <w:t xml:space="preserve">predlagatelju – dužniku </w:t>
      </w:r>
      <w:r w:rsidR="0015122F">
        <w:t>po punomoćniku</w:t>
      </w:r>
    </w:p>
    <w:p w:rsidRDefault="00895CE9" w:rsidP="00895CE9" w:rsidR="00895CE9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895CE9" w:rsidP="00895CE9" w:rsidR="00895CE9">
      <w:pPr>
        <w:numPr>
          <w:ilvl w:val="0"/>
          <w:numId w:val="1"/>
        </w:numPr>
        <w:jc w:val="both"/>
      </w:pPr>
      <w:r>
        <w:t>Financijskoj agenciji Split radi objave na web-stranici</w:t>
      </w:r>
    </w:p>
    <w:p w:rsidRDefault="00895CE9" w:rsidP="00895CE9" w:rsidR="00895CE9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5CE9"/>
    <w:rsid w:val="00016AB8"/>
    <w:rsid w:val="0015122F"/>
    <w:rsid w:val="00585FE9"/>
    <w:rsid w:val="005E7F10"/>
    <w:rsid w:val="00682DB1"/>
    <w:rsid w:val="00895CE9"/>
    <w:rsid w:val="00E51696"/>
    <w:rsid w:val="00F53219"/>
    <w:rsid w:val="00F8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CE9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95CE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95CE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C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CE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82DB1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CE9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95CE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95CE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C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CE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82DB1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2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Stpn-82/2015</izvorni_sadrzaj>
    <derivirana_varijabla naziv="DomainObject.Predmet.OznakaBroj_1">Stpn-82/2015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Mala sirena</izvorni_sadrzaj>
    <derivirana_varijabla naziv="DomainObject.Predmet.StrankaFormated_1">  Dječji vrtić Mala sirena</derivirana_varijabla>
  </DomainObject.Predmet.StrankaFormated>
  <DomainObject.Predmet.StrankaFormatedOIB>
    <izvorni_sadrzaj>  Dječji vrtić Mala sirena, OIB 96433533545</izvorni_sadrzaj>
    <derivirana_varijabla naziv="DomainObject.Predmet.StrankaFormatedOIB_1">  Dječji vrtić Mala sirena, OIB 96433533545</derivirana_varijabla>
  </DomainObject.Predmet.StrankaFormatedOIB>
  <DomainObject.Predmet.StrankaFormatedWithAdress>
    <izvorni_sadrzaj> Dječji vrtić Mala sirena, Put Majdana 28, 21210 Solin</izvorni_sadrzaj>
    <derivirana_varijabla naziv="DomainObject.Predmet.StrankaFormatedWithAdress_1"> Dječji vrtić Mala sirena, Put Majdana 28, 21210 Solin</derivirana_varijabla>
  </DomainObject.Predmet.StrankaFormatedWithAdress>
  <DomainObject.Predmet.StrankaFormatedWithAdressOIB>
    <izvorni_sadrzaj> Dječji vrtić Mala sirena, OIB 96433533545, Put Majdana 28, 21210 Solin</izvorni_sadrzaj>
    <derivirana_varijabla naziv="DomainObject.Predmet.StrankaFormatedWithAdressOIB_1"> Dječji vrtić Mala sirena, OIB 96433533545, Put Majdana 28, 21210 Solin</derivirana_varijabla>
  </DomainObject.Predmet.StrankaFormatedWithAdressOIB>
  <DomainObject.Predmet.StrankaWithAdress>
    <izvorni_sadrzaj>Dječji vrtić Mala sirena Put Majdana 28,21210 Solin</izvorni_sadrzaj>
    <derivirana_varijabla naziv="DomainObject.Predmet.StrankaWithAdress_1">Dječji vrtić Mala sirena Put Majdana 28,21210 Solin</derivirana_varijabla>
  </DomainObject.Predmet.StrankaWithAdress>
  <DomainObject.Predmet.StrankaWithAdressOIB>
    <izvorni_sadrzaj>Dječji vrtić Mala sirena, OIB 96433533545, Put Majdana 28,21210 Solin</izvorni_sadrzaj>
    <derivirana_varijabla naziv="DomainObject.Predmet.StrankaWithAdressOIB_1">Dječji vrtić Mala sirena, OIB 96433533545, Put Majdana 28,21210 Solin</derivirana_varijabla>
  </DomainObject.Predmet.StrankaWithAdressOIB>
  <DomainObject.Predmet.StrankaNazivFormated>
    <izvorni_sadrzaj>Dječji vrtić Mala sirena</izvorni_sadrzaj>
    <derivirana_varijabla naziv="DomainObject.Predmet.StrankaNazivFormated_1">Dječji vrtić Mala sirena</derivirana_varijabla>
  </DomainObject.Predmet.StrankaNazivFormated>
  <DomainObject.Predmet.StrankaNazivFormatedOIB>
    <izvorni_sadrzaj>Dječji vrtić Mala sirena, OIB 96433533545</izvorni_sadrzaj>
    <derivirana_varijabla naziv="DomainObject.Predmet.StrankaNazivFormatedOIB_1">Dječji vrtić Mala sirena, OIB 96433533545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Dječji vrtić Mala sirena</item>
    </izvorni_sadrzaj>
    <derivirana_varijabla naziv="DomainObject.Predmet.StrankaListFormated_1">
      <item>Dječji vrtić Mala sirena</item>
    </derivirana_varijabla>
  </DomainObject.Predmet.StrankaListFormated>
  <DomainObject.Predmet.StrankaListFormatedOIB>
    <izvorni_sadrzaj>
      <item>Dječji vrtić Mala sirena, OIB 96433533545</item>
    </izvorni_sadrzaj>
    <derivirana_varijabla naziv="DomainObject.Predmet.StrankaListFormatedOIB_1">
      <item>Dječji vrtić Mala sirena, OIB 96433533545</item>
    </derivirana_varijabla>
  </DomainObject.Predmet.StrankaListFormatedOIB>
  <DomainObject.Predmet.StrankaListFormatedWithAdress>
    <izvorni_sadrzaj>
      <item>Dječji vrtić Mala sirena, Put Majdana 28, 21210 Solin</item>
    </izvorni_sadrzaj>
    <derivirana_varijabla naziv="DomainObject.Predmet.StrankaListFormatedWithAdress_1">
      <item>Dječji vrtić Mala sirena, Put Majdana 28, 21210 Solin</item>
    </derivirana_varijabla>
  </DomainObject.Predmet.StrankaListFormatedWithAdress>
  <DomainObject.Predmet.StrankaListFormatedWithAdressOIB>
    <izvorni_sadrzaj>
      <item>Dječji vrtić Mala sirena, OIB 96433533545, Put Majdana 28, 21210 Solin</item>
    </izvorni_sadrzaj>
    <derivirana_varijabla naziv="DomainObject.Predmet.StrankaListFormatedWithAdressOIB_1">
      <item>Dječji vrtić Mala sirena, OIB 96433533545, Put Majdana 28, 21210 Solin</item>
    </derivirana_varijabla>
  </DomainObject.Predmet.StrankaListFormatedWithAdressOIB>
  <DomainObject.Predmet.StrankaListNazivFormated>
    <izvorni_sadrzaj>
      <item>Dječji vrtić Mala sirena</item>
    </izvorni_sadrzaj>
    <derivirana_varijabla naziv="DomainObject.Predmet.StrankaListNazivFormated_1">
      <item>Dječji vrtić Mala sirena</item>
    </derivirana_varijabla>
  </DomainObject.Predmet.StrankaListNazivFormated>
  <DomainObject.Predmet.StrankaListNazivFormatedOIB>
    <izvorni_sadrzaj>
      <item>Dječji vrtić Mala sirena, OIB 96433533545</item>
    </izvorni_sadrzaj>
    <derivirana_varijabla naziv="DomainObject.Predmet.StrankaListNazivFormatedOIB_1">
      <item>Dječji vrtić Mala sirena, OIB 96433533545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Restović, Vedrana Garafulić Kukoć i Boris Ivančić</item>
      <item>Boris Ivančić</item>
    </izvorni_sadrzaj>
    <derivirana_varijabla naziv="DomainObject.Predmet.OstaliListFormated_1">
      <item>Zajednički odvjetnički ured Ivica Restović, Vedrana Garafulić Kukoć i Boris Ivančić</item>
      <item>Boris Ivančić</item>
    </derivirana_varijabla>
  </DomainObject.Predmet.OstaliListFormated>
  <DomainObject.Predmet.OstaliListFormatedOIB>
    <izvorni_sadrzaj>
      <item>Zajednički odvjetnički ured Ivica Restović, Vedrana Garafulić Kukoć i Boris Ivančić, OIB 71734673040</item>
      <item>Boris Ivančić</item>
    </izvorni_sadrzaj>
    <derivirana_varijabla naziv="DomainObject.Predmet.OstaliListFormatedOIB_1">
      <item>Zajednički odvjetnički ured Ivica Restović, Vedrana Garafulić Kukoć i Boris Ivančić, OIB 71734673040</item>
      <item>Boris Ivančić</item>
    </derivirana_varijabla>
  </DomainObject.Predmet.OstaliListFormatedOIB>
  <DomainObject.Predmet.OstaliListFormatedWithAdress>
    <izvorni_sadrzaj>
      <item>Zajednički odvjetnički ured Ivica Restović, Vedrana Garafulić Kukoć i Boris Ivančić, Gorička 12, 21000 Split</item>
      <item>Boris Ivančić, Dražanac  3 A, 21000 Split</item>
    </izvorni_sadrzaj>
    <derivirana_varijabla naziv="DomainObject.Predmet.OstaliListFormatedWithAdress_1">
      <item>Zajednički odvjetnički ured Ivica Restović, Vedrana Garafulić Kukoć i Boris Ivančić, Gorička 12, 21000 Split</item>
      <item>Boris Ivančić, Dražanac  3 A, 21000 Split</item>
    </derivirana_varijabla>
  </DomainObject.Predmet.OstaliListFormatedWithAdress>
  <DomainObject.Predmet.OstaliListFormatedWithAdressOIB>
    <izvorni_sadrzaj>
      <item>Zajednički odvjetnički ured Ivica Restović, Vedrana Garafulić Kukoć i Boris Ivančić, OIB 71734673040, Gorička 12, 21000 Split</item>
      <item>Boris Ivančić, Dražanac  3 A, 21000 Split</item>
    </izvorni_sadrzaj>
    <derivirana_varijabla naziv="DomainObject.Predmet.OstaliListFormatedWithAdressOIB_1">
      <item>Zajednički odvjetnički ured Ivica Restović, Vedrana Garafulić Kukoć i Boris Ivančić, OIB 71734673040, Gorička 12, 21000 Split</item>
      <item>Boris Ivančić, Dražanac  3 A, 21000 Split</item>
    </derivirana_varijabla>
  </DomainObject.Predmet.OstaliListFormatedWithAdressOIB>
  <DomainObject.Predmet.OstaliListNazivFormated>
    <izvorni_sadrzaj>
      <item>Zajednički odvjetnički ured Ivica Restović, Vedrana Garafulić Kukoć i Boris Ivančić</item>
      <item>Boris Ivančić</item>
    </izvorni_sadrzaj>
    <derivirana_varijabla naziv="DomainObject.Predmet.OstaliListNazivFormated_1">
      <item>Zajednički odvjetnički ured Ivica Restović, Vedrana Garafulić Kukoć i Boris Ivančić</item>
      <item>Boris Ivančić</item>
    </derivirana_varijabla>
  </DomainObject.Predmet.OstaliListNazivFormated>
  <DomainObject.Predmet.OstaliListNazivFormatedOIB>
    <izvorni_sadrzaj>
      <item>Zajednički odvjetnički ured Ivica Restović, Vedrana Garafulić Kukoć i Boris Ivančić, OIB 71734673040</item>
      <item>Boris Ivančić</item>
    </izvorni_sadrzaj>
    <derivirana_varijabla naziv="DomainObject.Predmet.OstaliListNazivFormatedOIB_1">
      <item>Zajednički odvjetnički ured Ivica Restović, Vedrana Garafulić Kukoć i Boris Ivančić, OIB 71734673040</item>
      <item>Boris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Mala sirena</izvorni_sadrzaj>
    <derivirana_varijabla naziv="DomainObject.Predmet.StrankaIDrugi_1">Dječji vrtić Mala sirena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Dječji vrtić Mala sirena, OIB 96433533545, Put Majdana 28, 21210 Solin</izvorni_sadrzaj>
    <derivirana_varijabla naziv="DomainObject.Predmet.StrankaIDrugiAdressOIB_1">Dječji vrtić Mala sirena, OIB 96433533545, Put Majdana 28,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Mala sirena</item>
      <item>Zajednički odvjetnički ured Ivica Restović, Vedrana Garafulić Kukoć i Boris Ivančić</item>
      <item>Boris Ivančić</item>
    </izvorni_sadrzaj>
    <derivirana_varijabla naziv="DomainObject.Predmet.SudioniciListNaziv_1">
      <item>Dječji vrtić Mala sirena</item>
      <item>Zajednički odvjetnički ured Ivica Restović, Vedrana Garafulić Kukoć i Boris Ivančić</item>
      <item>Boris Ivančić</item>
    </derivirana_varijabla>
  </DomainObject.Predmet.SudioniciListNaziv>
  <DomainObject.Predmet.SudioniciListAdressOIB>
    <izvorni_sadrzaj>
      <item>Dječji vrtić Mala sirena, OIB 96433533545, Put Majdana 28,21210 Solin</item>
      <item>Zajednički odvjetnički ured Ivica Restović, Vedrana Garafulić Kukoć i Boris Ivančić, OIB 71734673040, Gorička 12,21000 Split</item>
      <item>Boris Ivančić, Dražanac  3 A,21000 Split</item>
    </izvorni_sadrzaj>
    <derivirana_varijabla naziv="DomainObject.Predmet.SudioniciListAdressOIB_1">
      <item>Dječji vrtić Mala sirena, OIB 96433533545, Put Majdana 28,21210 Solin</item>
      <item>Zajednički odvjetnički ured Ivica Restović, Vedrana Garafulić Kukoć i Boris Ivančić, OIB 71734673040, Gorička 12,21000 Split</item>
      <item>Boris Ivančić, Dražanac  3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96433533545</item>
      <item>, OIB 71734673040</item>
      <item>, OIB null</item>
    </izvorni_sadrzaj>
    <derivirana_varijabla naziv="DomainObject.Predmet.SudioniciListNazivOIB_1">
      <item>, OIB 96433533545</item>
      <item>, OIB 71734673040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1379</properties:Characters>
  <properties:Lines>39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2016-07-13T06:14:00Z</dcterms:created>
  <dc:creator>Velimir Vuković</dc:creator>
  <cp:lastModifiedBy>Velimir Vuković</cp:lastModifiedBy>
  <cp:lastPrinted>2016-09-14T10:16:00Z</cp:lastPrinted>
  <dcterms:modified xmlns:xsi="http://www.w3.org/2001/XMLSchema-instance" xsi:type="dcterms:W3CDTF">2016-09-14T10:31:00Z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