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4937" w14:paraId="e7d4937" w:rsidRDefault="00EE346F" w:rsidP="00573318" w:rsidR="00EE346F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STALNA SLUŽBA</w:t>
      </w:r>
      <w:r w:rsidR="00747855">
        <w:rPr>
          <w:rFonts w:hAnsi="Times New Roman" w:ascii="Times New Roman"/>
        </w:rPr>
        <w:t xml:space="preserve"> U KARLOVCU</w:t>
      </w:r>
      <w:r w:rsidRPr="00D01A86">
        <w:rPr>
          <w:rFonts w:hAnsi="Times New Roman" w:ascii="Times New Roman"/>
        </w:rPr>
        <w:t xml:space="preserve">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747855">
        <w:rPr>
          <w:rFonts w:hAnsi="Times New Roman" w:ascii="Times New Roman"/>
        </w:rPr>
        <w:t>Trg hrvatskih branitelja 1/II</w:t>
      </w:r>
      <w:r w:rsidR="002760CD">
        <w:rPr>
          <w:rFonts w:hAnsi="Times New Roman" w:ascii="Times New Roman"/>
        </w:rPr>
        <w:tab/>
      </w:r>
      <w:r w:rsidR="002760CD">
        <w:rPr>
          <w:rFonts w:hAnsi="Times New Roman" w:ascii="Times New Roman"/>
        </w:rPr>
        <w:tab/>
      </w:r>
      <w:r w:rsidR="002760CD">
        <w:rPr>
          <w:rFonts w:hAnsi="Times New Roman" w:ascii="Times New Roman"/>
        </w:rPr>
        <w:tab/>
      </w:r>
      <w:r w:rsidR="002760CD">
        <w:rPr>
          <w:rFonts w:hAnsi="Times New Roman" w:ascii="Times New Roman"/>
        </w:rPr>
        <w:tab/>
      </w:r>
      <w:r w:rsidR="002760CD">
        <w:rPr>
          <w:rFonts w:hAnsi="Times New Roman" w:ascii="Times New Roman"/>
        </w:rPr>
        <w:tab/>
        <w:t>3 St-129/2019-3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0D75DD" w:rsidR="000D75DD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0D75DD" w:rsidRPr="000D75DD">
        <w:rPr>
          <w:rFonts w:hAnsi="Times New Roman" w:ascii="Times New Roman"/>
        </w:rPr>
        <w:t>Trgovački sud u Zagrebu, Stalna služba</w:t>
      </w:r>
      <w:r w:rsidR="00747855">
        <w:rPr>
          <w:rFonts w:hAnsi="Times New Roman" w:ascii="Times New Roman"/>
        </w:rPr>
        <w:t xml:space="preserve"> u Karlovcu</w:t>
      </w:r>
      <w:r w:rsidR="000D75DD" w:rsidRPr="000D75DD">
        <w:rPr>
          <w:rFonts w:hAnsi="Times New Roman" w:ascii="Times New Roman"/>
        </w:rPr>
        <w:t xml:space="preserve">, po sucu pojedincu Vesni Fundurulić Perišin, povodom prijedloga predlagatelja Financijska agencija, Regionalni centar Zagreb, Podružnica </w:t>
      </w:r>
      <w:r w:rsidR="002760CD">
        <w:rPr>
          <w:rFonts w:hAnsi="Times New Roman" w:ascii="Times New Roman"/>
        </w:rPr>
        <w:t>Karlovac</w:t>
      </w:r>
      <w:r w:rsidR="000D75DD" w:rsidRPr="000D75DD">
        <w:rPr>
          <w:rFonts w:hAnsi="Times New Roman" w:ascii="Times New Roman"/>
        </w:rPr>
        <w:t xml:space="preserve">, </w:t>
      </w:r>
      <w:r w:rsidR="002760CD">
        <w:rPr>
          <w:rFonts w:hAnsi="Times New Roman" w:ascii="Times New Roman"/>
        </w:rPr>
        <w:t>Ul. Pavla Vitezovića 1</w:t>
      </w:r>
      <w:r w:rsidR="000D75DD" w:rsidRPr="000D75DD">
        <w:rPr>
          <w:rFonts w:hAnsi="Times New Roman" w:ascii="Times New Roman"/>
        </w:rPr>
        <w:t xml:space="preserve">, OIB: 85821130368, za otvaranje stečajnog postupka nad dužnikom </w:t>
      </w:r>
      <w:r w:rsidR="002760CD" w:rsidRPr="002760CD">
        <w:rPr>
          <w:rFonts w:hAnsi="Times New Roman" w:ascii="Times New Roman"/>
        </w:rPr>
        <w:t>GRGINČIĆ j.d.o.o.</w:t>
      </w:r>
      <w:r w:rsidR="00FE31FB">
        <w:rPr>
          <w:rFonts w:hAnsi="Times New Roman" w:ascii="Times New Roman"/>
        </w:rPr>
        <w:t xml:space="preserve">, </w:t>
      </w:r>
      <w:r w:rsidR="002760CD">
        <w:rPr>
          <w:rFonts w:hAnsi="Times New Roman" w:ascii="Times New Roman"/>
        </w:rPr>
        <w:t>Barilović</w:t>
      </w:r>
      <w:r w:rsidR="000B2669" w:rsidRPr="000B2669">
        <w:rPr>
          <w:rFonts w:hAnsi="Times New Roman" w:ascii="Times New Roman"/>
        </w:rPr>
        <w:t xml:space="preserve">, </w:t>
      </w:r>
      <w:r w:rsidR="002760CD" w:rsidRPr="002760CD">
        <w:rPr>
          <w:rFonts w:hAnsi="Times New Roman" w:ascii="Times New Roman"/>
        </w:rPr>
        <w:t>Vijenac Barilovićki 5</w:t>
      </w:r>
      <w:r w:rsidR="000B2669" w:rsidRPr="000B2669">
        <w:rPr>
          <w:rFonts w:hAnsi="Times New Roman" w:ascii="Times New Roman"/>
        </w:rPr>
        <w:t xml:space="preserve">,  OIB: </w:t>
      </w:r>
      <w:r w:rsidR="002760CD" w:rsidRPr="002760CD">
        <w:rPr>
          <w:rFonts w:hAnsi="Times New Roman" w:ascii="Times New Roman"/>
        </w:rPr>
        <w:t>00509074830</w:t>
      </w:r>
      <w:r w:rsidR="000D75DD" w:rsidRPr="000D75DD">
        <w:rPr>
          <w:rFonts w:hAnsi="Times New Roman" w:ascii="Times New Roman"/>
        </w:rPr>
        <w:t xml:space="preserve">, </w:t>
      </w:r>
      <w:r w:rsidR="000A4BFF">
        <w:rPr>
          <w:rFonts w:hAnsi="Times New Roman" w:ascii="Times New Roman"/>
        </w:rPr>
        <w:t xml:space="preserve">18. ožujka </w:t>
      </w:r>
      <w:r w:rsidR="000D75DD" w:rsidRPr="000D75DD">
        <w:rPr>
          <w:rFonts w:hAnsi="Times New Roman" w:ascii="Times New Roman"/>
        </w:rPr>
        <w:t xml:space="preserve"> 201</w:t>
      </w:r>
      <w:r w:rsidR="00AB48CA">
        <w:rPr>
          <w:rFonts w:hAnsi="Times New Roman" w:ascii="Times New Roman"/>
        </w:rPr>
        <w:t>9</w:t>
      </w:r>
      <w:r w:rsidR="00747855">
        <w:rPr>
          <w:rFonts w:hAnsi="Times New Roman" w:ascii="Times New Roman"/>
        </w:rPr>
        <w:t>.,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306621" w:rsid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r  i j e š i o    j e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2760CD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 xml:space="preserve">Nalaže se osobi ovlaštenoj za zastupanje dužnika </w:t>
      </w:r>
      <w:r w:rsidR="002760CD" w:rsidRPr="002760CD">
        <w:rPr>
          <w:rFonts w:hAnsi="Times New Roman" w:ascii="Times New Roman"/>
        </w:rPr>
        <w:t>GRGINČIĆ j.d.o.o., Barilović, Vijenac Barilovićki 5,  OIB: 00509074830</w:t>
      </w:r>
      <w:r w:rsidRPr="00306621">
        <w:rPr>
          <w:rFonts w:hAnsi="Times New Roman" w:ascii="Times New Roman"/>
        </w:rPr>
        <w:t xml:space="preserve">, </w:t>
      </w:r>
      <w:r w:rsidR="002760CD" w:rsidRPr="002760CD">
        <w:rPr>
          <w:rFonts w:hAnsi="Times New Roman" w:ascii="Times New Roman"/>
        </w:rPr>
        <w:t>Filip Grginčić</w:t>
      </w:r>
      <w:r w:rsidR="00AB48CA" w:rsidRPr="00AB48CA">
        <w:rPr>
          <w:rFonts w:hAnsi="Times New Roman" w:ascii="Times New Roman"/>
        </w:rPr>
        <w:t>,</w:t>
      </w:r>
      <w:r w:rsidR="00EE1CE8" w:rsidRPr="00EE1CE8">
        <w:rPr>
          <w:rFonts w:hAnsi="Times New Roman" w:ascii="Times New Roman"/>
        </w:rPr>
        <w:t xml:space="preserve"> </w:t>
      </w:r>
      <w:r w:rsidR="002760CD" w:rsidRPr="002760CD">
        <w:rPr>
          <w:rFonts w:hAnsi="Times New Roman" w:ascii="Times New Roman"/>
        </w:rPr>
        <w:t>Vijenac Barilovićki, Vi</w:t>
      </w:r>
      <w:r w:rsidR="002760CD">
        <w:rPr>
          <w:rFonts w:hAnsi="Times New Roman" w:ascii="Times New Roman"/>
        </w:rPr>
        <w:t>jenac Barilovićki 5</w:t>
      </w:r>
      <w:r w:rsidR="00EE1CE8" w:rsidRPr="00EE1CE8">
        <w:rPr>
          <w:rFonts w:hAnsi="Times New Roman" w:ascii="Times New Roman"/>
        </w:rPr>
        <w:t>, OIB:</w:t>
      </w:r>
      <w:r w:rsidR="00FE31FB" w:rsidRPr="00FE31FB">
        <w:t xml:space="preserve"> </w:t>
      </w:r>
      <w:r w:rsidR="002760CD" w:rsidRPr="002760CD">
        <w:rPr>
          <w:rFonts w:hAnsi="Times New Roman" w:ascii="Times New Roman"/>
        </w:rPr>
        <w:t>67096775923</w:t>
      </w:r>
      <w:r w:rsidRPr="00306621">
        <w:rPr>
          <w:rFonts w:hAnsi="Times New Roman" w:ascii="Times New Roman"/>
        </w:rPr>
        <w:t>, da u roku od 8 dana od dana primitka ovog rješenja plati iznos predujma od 1.000,00 kuna u Fond za namirenje troškova stečajnoga postupka, i to na račun Trgovačkog suda u Zagrebu otvorenog kod Hrvatske poštanske banke d.d. Zagreb, broj IBAN: HR9223900011300</w:t>
      </w:r>
      <w:r w:rsidR="00EE1CE8">
        <w:rPr>
          <w:rFonts w:hAnsi="Times New Roman" w:ascii="Times New Roman"/>
        </w:rPr>
        <w:t>000460 s pozivom na broj 2001-</w:t>
      </w:r>
      <w:r w:rsidR="002760CD">
        <w:rPr>
          <w:rFonts w:hAnsi="Times New Roman" w:ascii="Times New Roman"/>
        </w:rPr>
        <w:t>129</w:t>
      </w:r>
      <w:r w:rsidR="00AB48CA">
        <w:rPr>
          <w:rFonts w:hAnsi="Times New Roman" w:ascii="Times New Roman"/>
        </w:rPr>
        <w:t>19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Ako osoba iz točke I.) izreke ovog rješenja ne uplati zatraženi predujam u roku od 8 dana, nalaže se Financijskoj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Nalaže se Financijskoj agenciji da novčani iznos iz točke I.) izreke ovog rješenja prenese s računa pristojbenog obveznika i oročenih novčanih sredstava pristojbenog obveznika na račun Trgovačkog suda u Zagrebu otvorenog kod Hrvatske poštanske banke d.d. Zagreb, broj IBAN: HR9223900011300000460 s pozivom na broj 2001-</w:t>
      </w:r>
      <w:r w:rsidR="002760CD">
        <w:rPr>
          <w:rFonts w:hAnsi="Times New Roman" w:ascii="Times New Roman"/>
        </w:rPr>
        <w:t>129</w:t>
      </w:r>
      <w:r w:rsidR="00AB48CA">
        <w:rPr>
          <w:rFonts w:hAnsi="Times New Roman" w:ascii="Times New Roman"/>
        </w:rPr>
        <w:t>19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lastRenderedPageBreak/>
        <w:t>Obrazloženje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Predlagatelj otvaranja stečajnog postupka nad gore navedenim dužnikom je </w:t>
      </w:r>
      <w:r w:rsidR="008A08C3" w:rsidRPr="008A08C3">
        <w:rPr>
          <w:rFonts w:hAnsi="Times New Roman" w:ascii="Times New Roman"/>
        </w:rPr>
        <w:t>Financijska agencija, Regionalni centar Zagreb, Podružnica Karlovac, Ul. Pavla Vitezovića 1, OIB: 85821130368</w:t>
      </w:r>
      <w:r w:rsidRPr="000D75DD">
        <w:rPr>
          <w:rFonts w:hAnsi="Times New Roman" w:ascii="Times New Roman"/>
        </w:rPr>
        <w:t xml:space="preserve">,  (u daljnjem tekstu FINA). 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FINA je u smislu čl. 114. st. 3. Stečajnog zakona (NN 71/15) oslobođena od plaćanja troškova stečajnog postupka.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Slijedom navedenog, a temeljem čl. 113. st. 1. SZ-a odlučeno je kao u izreci ovog rješenja.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Navedena sredstva za predujam uplaćuju se u Fond za namirenje troškova stečajnog postupka temeljem odredbe čl. 114. st. 1. SZ-a.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U Karlovcu, </w:t>
      </w:r>
      <w:r w:rsidR="000A4BFF">
        <w:rPr>
          <w:rFonts w:hAnsi="Times New Roman" w:ascii="Times New Roman"/>
        </w:rPr>
        <w:t>18. ožujka</w:t>
      </w:r>
      <w:r w:rsidRPr="000D75DD">
        <w:rPr>
          <w:rFonts w:hAnsi="Times New Roman" w:ascii="Times New Roman"/>
        </w:rPr>
        <w:t xml:space="preserve"> 201</w:t>
      </w:r>
      <w:r w:rsidR="00AB48CA">
        <w:rPr>
          <w:rFonts w:hAnsi="Times New Roman" w:ascii="Times New Roman"/>
        </w:rPr>
        <w:t>9</w:t>
      </w:r>
      <w:r w:rsidRPr="000D75DD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  <w:t xml:space="preserve">          </w:t>
      </w: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                                                                                                       Stečajni sudac:</w:t>
      </w:r>
    </w:p>
    <w:p w:rsidRDefault="000D75DD" w:rsidP="002760CD" w:rsid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  <w:t xml:space="preserve">      Vesna Fundurulić Perišin</w:t>
      </w:r>
      <w:r w:rsidR="00F848BE">
        <w:rPr>
          <w:rFonts w:hAnsi="Times New Roman" w:ascii="Times New Roman"/>
        </w:rPr>
        <w:t>, v.r.</w:t>
      </w:r>
    </w:p>
    <w:p w:rsidRDefault="00F848BE" w:rsidP="002760CD" w:rsidR="00F848BE">
      <w:pPr>
        <w:jc w:val="right"/>
        <w:rPr>
          <w:rFonts w:hAnsi="Times New Roman" w:ascii="Times New Roman"/>
        </w:rPr>
      </w:pPr>
    </w:p>
    <w:p w:rsidRDefault="00F848BE" w:rsidP="00C339BE" w:rsidR="00F848BE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F848BE" w:rsidP="002760CD" w:rsidR="00F848BE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2760CD" w:rsidP="002760CD" w:rsidR="002760CD">
      <w:pPr>
        <w:jc w:val="right"/>
        <w:rPr>
          <w:rFonts w:hAnsi="Times New Roman" w:ascii="Times New Roman"/>
        </w:rPr>
      </w:pPr>
    </w:p>
    <w:p w:rsidRDefault="002760CD" w:rsidP="002760CD" w:rsidR="002760CD" w:rsidRPr="000D75DD">
      <w:pPr>
        <w:jc w:val="right"/>
        <w:rPr>
          <w:rFonts w:hAnsi="Times New Roman" w:ascii="Times New Roman"/>
        </w:rPr>
      </w:pPr>
    </w:p>
    <w:p w:rsidRDefault="000D75DD" w:rsidP="00EE1CE8" w:rsidR="00A726CA" w:rsidRPr="00573318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                                             </w:t>
      </w:r>
      <w:r w:rsidR="00EE1CE8">
        <w:rPr>
          <w:rFonts w:hAnsi="Times New Roman" w:ascii="Times New Roman"/>
        </w:rPr>
        <w:t xml:space="preserve">                              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F848BE" w:rsidR="00A726CA" w:rsidRPr="00F848BE">
      <w:pPr>
        <w:jc w:val="both"/>
        <w:rPr>
          <w:rFonts w:hAnsi="Times New Roman" w:ascii="Times New Roman"/>
        </w:rPr>
      </w:pPr>
    </w:p>
    <w:sectPr w:rsidSect="003F2E2D" w:rsidR="00A726CA" w:rsidRPr="00F848BE">
      <w:headerReference w:type="even" r:id="rId11"/>
      <w:headerReference w:type="defaul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48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60CD" w:rsidP="002760CD" w:rsidR="00A06D6D" w:rsidRPr="0074773B">
    <w:pPr>
      <w:pStyle w:val="Zaglavlje"/>
      <w:jc w:val="right"/>
      <w:rPr>
        <w:rFonts w:hAnsi="Times New Roman" w:ascii="Times New Roman"/>
      </w:rPr>
    </w:pPr>
    <w:r w:rsidRPr="002760CD">
      <w:rPr>
        <w:rFonts w:hAnsi="Times New Roman" w:ascii="Times New Roman"/>
      </w:rPr>
      <w:t>3 St-129/2019-3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A1259"/>
    <w:multiLevelType w:val="hybridMultilevel"/>
    <w:tmpl w:val="16307260"/>
    <w:lvl w:tplc="5C4C260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10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5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5"/>
  </w:num>
  <w:num w:numId="5">
    <w:abstractNumId w:val="12"/>
  </w:num>
  <w:num w:numId="6">
    <w:abstractNumId w:val="1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B50"/>
    <w:rsid w:val="00086F64"/>
    <w:rsid w:val="00097C9E"/>
    <w:rsid w:val="000A026C"/>
    <w:rsid w:val="000A4BFF"/>
    <w:rsid w:val="000A6CB6"/>
    <w:rsid w:val="000B2669"/>
    <w:rsid w:val="000B2C17"/>
    <w:rsid w:val="000C3810"/>
    <w:rsid w:val="000C6BD5"/>
    <w:rsid w:val="000D75DD"/>
    <w:rsid w:val="000D7EA9"/>
    <w:rsid w:val="000E5051"/>
    <w:rsid w:val="000F0806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3B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760CD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8F3"/>
    <w:rsid w:val="002D7A16"/>
    <w:rsid w:val="002E0FB3"/>
    <w:rsid w:val="002E6662"/>
    <w:rsid w:val="002F2732"/>
    <w:rsid w:val="00304278"/>
    <w:rsid w:val="00306621"/>
    <w:rsid w:val="00316310"/>
    <w:rsid w:val="0032188B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C58B2"/>
    <w:rsid w:val="003D0BC3"/>
    <w:rsid w:val="003D0D2D"/>
    <w:rsid w:val="003D3FEA"/>
    <w:rsid w:val="003E01D0"/>
    <w:rsid w:val="003E52C2"/>
    <w:rsid w:val="003E774C"/>
    <w:rsid w:val="003F014D"/>
    <w:rsid w:val="003F2E2D"/>
    <w:rsid w:val="003F6B23"/>
    <w:rsid w:val="003F6D15"/>
    <w:rsid w:val="00404150"/>
    <w:rsid w:val="004106A1"/>
    <w:rsid w:val="004107D4"/>
    <w:rsid w:val="004113D6"/>
    <w:rsid w:val="00411423"/>
    <w:rsid w:val="00422376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192C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1293"/>
    <w:rsid w:val="00726AEC"/>
    <w:rsid w:val="007345BD"/>
    <w:rsid w:val="0073714C"/>
    <w:rsid w:val="0073758C"/>
    <w:rsid w:val="00743EF1"/>
    <w:rsid w:val="00744F96"/>
    <w:rsid w:val="00745A4B"/>
    <w:rsid w:val="0074656C"/>
    <w:rsid w:val="0074773B"/>
    <w:rsid w:val="00747855"/>
    <w:rsid w:val="00760DBE"/>
    <w:rsid w:val="007631AD"/>
    <w:rsid w:val="007647EE"/>
    <w:rsid w:val="0077017C"/>
    <w:rsid w:val="007751D7"/>
    <w:rsid w:val="007755E9"/>
    <w:rsid w:val="00790E31"/>
    <w:rsid w:val="00790E34"/>
    <w:rsid w:val="0079460B"/>
    <w:rsid w:val="007A71F2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5A35"/>
    <w:rsid w:val="00806C51"/>
    <w:rsid w:val="00811147"/>
    <w:rsid w:val="0081515A"/>
    <w:rsid w:val="0081737A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08C3"/>
    <w:rsid w:val="008A2193"/>
    <w:rsid w:val="008A3C17"/>
    <w:rsid w:val="008B17D2"/>
    <w:rsid w:val="008B2EBD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5A8E"/>
    <w:rsid w:val="00927575"/>
    <w:rsid w:val="0093358F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238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B48CA"/>
    <w:rsid w:val="00AC151A"/>
    <w:rsid w:val="00AC1B2C"/>
    <w:rsid w:val="00AD09B1"/>
    <w:rsid w:val="00AD62CC"/>
    <w:rsid w:val="00AE0181"/>
    <w:rsid w:val="00AE3CB6"/>
    <w:rsid w:val="00AF092E"/>
    <w:rsid w:val="00AF0B22"/>
    <w:rsid w:val="00AF10E5"/>
    <w:rsid w:val="00B01AC5"/>
    <w:rsid w:val="00B01FB6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178F"/>
    <w:rsid w:val="00B96B9C"/>
    <w:rsid w:val="00BA3E2E"/>
    <w:rsid w:val="00BA404D"/>
    <w:rsid w:val="00BA57DA"/>
    <w:rsid w:val="00BA5BD8"/>
    <w:rsid w:val="00BA5D4F"/>
    <w:rsid w:val="00BB0C7B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4312"/>
    <w:rsid w:val="00BF55B6"/>
    <w:rsid w:val="00BF6408"/>
    <w:rsid w:val="00C02911"/>
    <w:rsid w:val="00C11DD3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9EE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87DF4"/>
    <w:rsid w:val="00D9152A"/>
    <w:rsid w:val="00D92C36"/>
    <w:rsid w:val="00D95A88"/>
    <w:rsid w:val="00DA3328"/>
    <w:rsid w:val="00DA46A5"/>
    <w:rsid w:val="00DA7D38"/>
    <w:rsid w:val="00DB33B3"/>
    <w:rsid w:val="00DC36A3"/>
    <w:rsid w:val="00DC7DFA"/>
    <w:rsid w:val="00DD1222"/>
    <w:rsid w:val="00DD5922"/>
    <w:rsid w:val="00DE60D5"/>
    <w:rsid w:val="00DF0185"/>
    <w:rsid w:val="00E0130F"/>
    <w:rsid w:val="00E04C45"/>
    <w:rsid w:val="00E05CDA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EE1CE8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197C"/>
    <w:rsid w:val="00F761B8"/>
    <w:rsid w:val="00F848BE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1FB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4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8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8B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8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8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4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8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8B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8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8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St-129/2019-3</izvorni_sadrzaj>
    <derivirana_varijabla naziv="DomainObject.Oznaka_1">St-129/2019-3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2019.</izvorni_sadrzaj>
    <derivirana_varijabla naziv="DomainObject.Predmet.DatumOsnivanja_1">18.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St-129/2019</izvorni_sadrzaj>
    <derivirana_varijabla naziv="DomainObject.Predmet.OznakaBroj_1">St-129/2019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GRGINČIĆ j.d.o.o. zastupanog po punomoćniku Filip Grginčić</izvorni_sadrzaj>
    <derivirana_varijabla naziv="DomainObject.Predmet.ProtustrankaFormated_1">  GRGINČIĆ j.d.o.o. zastupanog po punomoćniku Filip Grginčić</derivirana_varijabla>
  </DomainObject.Predmet.ProtustrankaFormated>
  <DomainObject.Predmet.ProtustrankaFormatedOIB>
    <izvorni_sadrzaj>  GRGINČIĆ j.d.o.o., OIB 00509074830 zastupanog po punomoćniku Filip Grginčić</izvorni_sadrzaj>
    <derivirana_varijabla naziv="DomainObject.Predmet.ProtustrankaFormatedOIB_1">  GRGINČIĆ j.d.o.o., OIB 00509074830 zastupanog po punomoćniku Filip Grginčić</derivirana_varijabla>
  </DomainObject.Predmet.ProtustrankaFormatedOIB>
  <DomainObject.Predmet.ProtustrankaFormatedWithAdress>
    <izvorni_sadrzaj> GRGINČIĆ j.d.o.o., Vijenac Barilovićki 5, 47252 Barilović zastupanog po punomoćniku Filip Grginčić</izvorni_sadrzaj>
    <derivirana_varijabla naziv="DomainObject.Predmet.ProtustrankaFormatedWithAdress_1"> GRGINČIĆ j.d.o.o., Vijenac Barilovićki 5, 47252 Barilović zastupanog po punomoćniku Filip Grginčić</derivirana_varijabla>
  </DomainObject.Predmet.ProtustrankaFormatedWithAdress>
  <DomainObject.Predmet.ProtustrankaFormatedWithAdressOIB>
    <izvorni_sadrzaj> GRGINČIĆ j.d.o.o., OIB 00509074830, Vijenac Barilovićki 5, 47252 Barilović zastupanog po punomoćniku Filip Grginčić</izvorni_sadrzaj>
    <derivirana_varijabla naziv="DomainObject.Predmet.ProtustrankaFormatedWithAdressOIB_1"> GRGINČIĆ j.d.o.o., OIB 00509074830, Vijenac Barilovićki 5, 47252 Barilović zastupanog po punomoćniku Filip Grginčić</derivirana_varijabla>
  </DomainObject.Predmet.ProtustrankaFormatedWithAdressOIB>
  <DomainObject.Predmet.ProtustrankaWithAdress>
    <izvorni_sadrzaj>GRGINČIĆ j.d.o.o. Vijenac Barilovićki 5, 47252 Barilović</izvorni_sadrzaj>
    <derivirana_varijabla naziv="DomainObject.Predmet.ProtustrankaWithAdress_1">GRGINČIĆ j.d.o.o. Vijenac Barilovićki 5, 47252 Barilović</derivirana_varijabla>
  </DomainObject.Predmet.ProtustrankaWithAdress>
  <DomainObject.Predmet.ProtustrankaWithAdressOIB>
    <izvorni_sadrzaj>GRGINČIĆ j.d.o.o., OIB 00509074830, Vijenac Barilovićki 5, 47252 Barilović</izvorni_sadrzaj>
    <derivirana_varijabla naziv="DomainObject.Predmet.ProtustrankaWithAdressOIB_1">GRGINČIĆ j.d.o.o., OIB 00509074830, Vijenac Barilovićki 5, 47252 Barilović</derivirana_varijabla>
  </DomainObject.Predmet.ProtustrankaWithAdressOIB>
  <DomainObject.Predmet.ProtustrankaNazivFormated>
    <izvorni_sadrzaj>GRGINČIĆ j.d.o.o.</izvorni_sadrzaj>
    <derivirana_varijabla naziv="DomainObject.Predmet.ProtustrankaNazivFormated_1">GRGINČIĆ j.d.o.o.</derivirana_varijabla>
  </DomainObject.Predmet.ProtustrankaNazivFormated>
  <DomainObject.Predmet.ProtustrankaNazivFormatedOIB>
    <izvorni_sadrzaj>GRGINČIĆ j.d.o.o., OIB 00509074830</izvorni_sadrzaj>
    <derivirana_varijabla naziv="DomainObject.Predmet.ProtustrankaNazivFormatedOIB_1">GRGINČIĆ j.d.o.o., OIB 00509074830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GRGINČIĆ j.d.o.o. zastupanog po punomoćniku Filip Grginčić</item>
    </izvorni_sadrzaj>
    <derivirana_varijabla naziv="DomainObject.Predmet.ProtuStrankaListFormated_1">
      <item>GRGINČIĆ j.d.o.o. zastupanog po punomoćniku Filip Grginčić</item>
    </derivirana_varijabla>
  </DomainObject.Predmet.ProtuStrankaListFormated>
  <DomainObject.Predmet.ProtuStrankaListFormatedOIB>
    <izvorni_sadrzaj>
      <item>GRGINČIĆ j.d.o.o., OIB 00509074830 zastupanog po punomoćniku Filip Grginčić</item>
    </izvorni_sadrzaj>
    <derivirana_varijabla naziv="DomainObject.Predmet.ProtuStrankaListFormatedOIB_1">
      <item>GRGINČIĆ j.d.o.o., OIB 00509074830 zastupanog po punomoćniku Filip Grginčić</item>
    </derivirana_varijabla>
  </DomainObject.Predmet.ProtuStrankaListFormatedOIB>
  <DomainObject.Predmet.ProtuStrankaListFormatedWithAdress>
    <izvorni_sadrzaj>
      <item>GRGINČIĆ j.d.o.o., Vijenac Barilovićki 5, 47252 Barilović zastupanog po punomoćniku Filip Grginčić</item>
    </izvorni_sadrzaj>
    <derivirana_varijabla naziv="DomainObject.Predmet.ProtuStrankaListFormatedWithAdress_1">
      <item>GRGINČIĆ j.d.o.o., Vijenac Barilovićki 5, 47252 Barilović zastupanog po punomoćniku Filip Grginčić</item>
    </derivirana_varijabla>
  </DomainObject.Predmet.ProtuStrankaListFormatedWithAdress>
  <DomainObject.Predmet.ProtuStrankaListFormatedWithAdressOIB>
    <izvorni_sadrzaj>
      <item>GRGINČIĆ j.d.o.o., OIB 00509074830, Vijenac Barilovićki 5, 47252 Barilović zastupanog po punomoćniku Filip Grginčić</item>
    </izvorni_sadrzaj>
    <derivirana_varijabla naziv="DomainObject.Predmet.ProtuStrankaListFormatedWithAdressOIB_1">
      <item>GRGINČIĆ j.d.o.o., OIB 00509074830, Vijenac Barilovićki 5, 47252 Barilović zastupanog po punomoćniku Filip Grginčić</item>
    </derivirana_varijabla>
  </DomainObject.Predmet.ProtuStrankaListFormatedWithAdressOIB>
  <DomainObject.Predmet.ProtuStrankaListNazivFormated>
    <izvorni_sadrzaj>
      <item>GRGINČIĆ j.d.o.o.</item>
    </izvorni_sadrzaj>
    <derivirana_varijabla naziv="DomainObject.Predmet.ProtuStrankaListNazivFormated_1">
      <item>GRGINČIĆ j.d.o.o.</item>
    </derivirana_varijabla>
  </DomainObject.Predmet.ProtuStrankaListNazivFormated>
  <DomainObject.Predmet.ProtuStrankaListNazivFormatedOIB>
    <izvorni_sadrzaj>
      <item>GRGINČIĆ j.d.o.o., OIB 00509074830</item>
    </izvorni_sadrzaj>
    <derivirana_varijabla naziv="DomainObject.Predmet.ProtuStrankaListNazivFormatedOIB_1">
      <item>GRGINČIĆ j.d.o.o., OIB 00509074830</item>
    </derivirana_varijabla>
  </DomainObject.Predmet.ProtuStrankaListNazivFormatedOIB>
  <DomainObject.Predmet.OstaliListFormated>
    <izvorni_sadrzaj>
      <item>Filip Grginčić punomoćnik sudionika u postupku GRGINČIĆ j.d.o.o.</item>
    </izvorni_sadrzaj>
    <derivirana_varijabla naziv="DomainObject.Predmet.OstaliListFormated_1">
      <item>Filip Grginčić punomoćnik sudionika u postupku GRGINČIĆ j.d.o.o.</item>
    </derivirana_varijabla>
  </DomainObject.Predmet.OstaliListFormated>
  <DomainObject.Predmet.OstaliListFormatedOIB>
    <izvorni_sadrzaj>
      <item>Filip Grginčić, OIB 67096775923 punomoćnik sudionika u postupku GRGINČIĆ j.d.o.o.</item>
    </izvorni_sadrzaj>
    <derivirana_varijabla naziv="DomainObject.Predmet.OstaliListFormatedOIB_1">
      <item>Filip Grginčić, OIB 67096775923 punomoćnik sudionika u postupku GRGINČIĆ j.d.o.o.</item>
    </derivirana_varijabla>
  </DomainObject.Predmet.OstaliListFormatedOIB>
  <DomainObject.Predmet.OstaliListFormatedWithAdress>
    <izvorni_sadrzaj>
      <item>Filip Grginčić, Vijenac Barilovićki 5, 47252 Vijenac Barilovićki punomoćnik sudionika u postupku GRGINČIĆ j.d.o.o.</item>
    </izvorni_sadrzaj>
    <derivirana_varijabla naziv="DomainObject.Predmet.OstaliListFormatedWithAdress_1">
      <item>Filip Grginčić, Vijenac Barilovićki 5, 47252 Vijenac Barilovićki punomoćnik sudionika u postupku GRGINČIĆ j.d.o.o.</item>
    </derivirana_varijabla>
  </DomainObject.Predmet.OstaliListFormatedWithAdress>
  <DomainObject.Predmet.OstaliListFormatedWithAdressOIB>
    <izvorni_sadrzaj>
      <item>Filip Grginčić, OIB 67096775923, Vijenac Barilovićki 5, 47252 Vijenac Barilovićki punomoćnik sudionika u postupku GRGINČIĆ j.d.o.o.</item>
    </izvorni_sadrzaj>
    <derivirana_varijabla naziv="DomainObject.Predmet.OstaliListFormatedWithAdressOIB_1">
      <item>Filip Grginčić, OIB 67096775923, Vijenac Barilovićki 5, 47252 Vijenac Barilovićki punomoćnik sudionika u postupku GRGINČIĆ j.d.o.o.</item>
    </derivirana_varijabla>
  </DomainObject.Predmet.OstaliListFormatedWithAdressOIB>
  <DomainObject.Predmet.OstaliListNazivFormated>
    <izvorni_sadrzaj>
      <item>Filip Grginčić</item>
    </izvorni_sadrzaj>
    <derivirana_varijabla naziv="DomainObject.Predmet.OstaliListNazivFormated_1">
      <item>Filip Grginčić</item>
    </derivirana_varijabla>
  </DomainObject.Predmet.OstaliListNazivFormated>
  <DomainObject.Predmet.OstaliListNazivFormatedOIB>
    <izvorni_sadrzaj>
      <item>Filip Grginčić, OIB 67096775923</item>
    </izvorni_sadrzaj>
    <derivirana_varijabla naziv="DomainObject.Predmet.OstaliListNazivFormatedOIB_1">
      <item>Filip Grginčić, OIB 67096775923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St-129/2019-3</izvorni_sadrzaj>
    <derivirana_varijabla naziv="DomainObject.PoslovniBrojDokumenta_1">St-129/2019-3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GRGINČIĆ j.d.o.o.</izvorni_sadrzaj>
    <derivirana_varijabla naziv="DomainObject.Predmet.ProtustrankaIDrugi_1">GRGINČIĆ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GRGINČIĆ j.d.o.o., OIB 00509074830, Vijenac Barilovićki 5, 47252 Barilović</izvorni_sadrzaj>
    <derivirana_varijabla naziv="DomainObject.Predmet.ProtustrankaIDrugiAdressOIB_1">GRGINČIĆ j.d.o.o., OIB 00509074830, Vijenac Barilovićki 5,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GRGINČIĆ j.d.o.o.</item>
      <item>Filip Grginčić</item>
    </izvorni_sadrzaj>
    <derivirana_varijabla naziv="DomainObject.Predmet.SudioniciListNaziv_1">
      <item>FINA regionalni centar Zagreb, podružnica Karlovac</item>
      <item>GRGINČIĆ j.d.o.o.</item>
      <item>Filip Grginčić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GRGINČIĆ j.d.o.o., OIB 00509074830, Vijenac Barilovićki 5,47252 Barilović</item>
      <item>Filip Grginčić, OIB 67096775923, Vijenac Barilovićki 5,47252 Vijenac Barilovićki</item>
    </izvorni_sadrzaj>
    <derivirana_varijabla naziv="DomainObject.Predmet.SudioniciListAdressOIB_1">
      <item>FINA regionalni centar Zagreb, podružnica Karlovac, OIB 85821130368, Vitezovićeva 1,47000 Karlovac</item>
      <item>GRGINČIĆ j.d.o.o., OIB 00509074830, Vijenac Barilovićki 5,47252 Barilović</item>
      <item>Filip Grginčić, OIB 67096775923, Vijenac Barilovićki 5,47252 Vijenac Barilovićki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00509074830</item>
      <item>, OIB 67096775923</item>
    </izvorni_sadrzaj>
    <derivirana_varijabla naziv="DomainObject.Predmet.SudioniciListNazivOIB_1">
      <item>, OIB 85821130368</item>
      <item>, OIB 00509074830</item>
      <item>, OIB 67096775923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33B3C8-F724-4E0F-A523-89AAA411F0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2535</properties:Characters>
  <properties:Lines>78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2019-03-15T07:08:00Z</dcterms:created>
  <dc:creator>Korisnik</dc:creator>
  <cp:lastModifiedBy>Gordana Cvitković</cp:lastModifiedBy>
  <cp:lastPrinted>2019-01-29T11:29:00Z</cp:lastPrinted>
  <dcterms:modified xmlns:xsi="http://www.w3.org/2001/XMLSchema-instance" xsi:type="dcterms:W3CDTF">2019-03-18T10:48:00Z</dcterms:modified>
  <cp:revision>5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St-129/2019-3 / Odluka - Rješenje (Rješenje- St-129-19-Predujam 1.000,00.docx)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