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6fde" w14:paraId="4ca6fde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</w:t>
      </w:r>
      <w:r w:rsidR="00E0603A">
        <w:t xml:space="preserve">       </w:t>
      </w:r>
      <w:r w:rsidR="00915ED5">
        <w:t xml:space="preserve">     Broj: </w:t>
      </w:r>
      <w:r w:rsidR="00802CA2">
        <w:t>1/</w:t>
      </w:r>
      <w:r w:rsidR="00915ED5">
        <w:t>St-</w:t>
      </w:r>
      <w:r w:rsidR="005136D8">
        <w:t>464/2011-34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9663CA">
      <w:pPr>
        <w:jc w:val="both"/>
      </w:pPr>
      <w:r>
        <w:tab/>
      </w:r>
      <w:r w:rsidR="00802CA2">
        <w:rPr>
          <w:color w:val="000000"/>
        </w:rPr>
        <w:t xml:space="preserve">TRGOVAČKI SUD U OSIJEKU STALNA SLUŽBA </w:t>
      </w:r>
      <w:r w:rsidR="00B32E28">
        <w:rPr>
          <w:color w:val="000000"/>
        </w:rPr>
        <w:t>U SLAVONSKOM BRODU, po stečajnoj sutkinji</w:t>
      </w:r>
      <w:r w:rsidR="00802CA2">
        <w:rPr>
          <w:color w:val="000000"/>
        </w:rPr>
        <w:t xml:space="preserve"> Vesni Vukelić, u postupku radi naknadne diobe stečajne mase iza POLJOPRIVREDNA ZADRUGA SLAVONSKI ŠAMAC u stečaju, sa sjedištem u Piškorevcima, Zagrebačka 8a, OIB 64252345732, nastala iza subjekta POLJOPRIVREDNA ZADRUGA SLAVONSKI ŠAMAC u stečaju, </w:t>
      </w:r>
      <w:proofErr w:type="spellStart"/>
      <w:r w:rsidR="00802CA2">
        <w:rPr>
          <w:color w:val="000000"/>
        </w:rPr>
        <w:t>Kruševica</w:t>
      </w:r>
      <w:proofErr w:type="spellEnd"/>
      <w:r w:rsidR="00802CA2">
        <w:rPr>
          <w:color w:val="000000"/>
        </w:rPr>
        <w:t>, Ljudevita Gaja 88, OIB 30124278016,</w:t>
      </w:r>
      <w:r>
        <w:t xml:space="preserve">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B32E28">
        <w:t>01.prosinca</w:t>
      </w:r>
      <w:r w:rsidR="008A5388">
        <w:t xml:space="preserve"> 2017</w:t>
      </w:r>
      <w:r w:rsidR="009663CA">
        <w:t>.g.</w:t>
      </w:r>
    </w:p>
    <w:p w:rsidRDefault="00596C61" w:rsidP="007B6874" w:rsidR="00596C61">
      <w:pPr>
        <w:jc w:val="both"/>
      </w:pP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E52EF2" w:rsidP="004519BF" w:rsidR="00E52EF2">
      <w:pPr>
        <w:jc w:val="center"/>
      </w:pPr>
    </w:p>
    <w:p w:rsidRDefault="0084730D" w:rsidP="0084730D" w:rsidR="0084730D">
      <w:pPr>
        <w:ind w:left="360"/>
      </w:pPr>
    </w:p>
    <w:p w:rsidRDefault="00291688" w:rsidP="00CF4EC9" w:rsidR="0084730D">
      <w:pPr>
        <w:ind w:left="360"/>
      </w:pPr>
      <w:r>
        <w:rPr>
          <w:b/>
        </w:rPr>
        <w:tab/>
      </w:r>
      <w:r w:rsidR="009663CA"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>
        <w:t>Ponuditelju</w:t>
      </w:r>
      <w:r w:rsidR="00DA6440">
        <w:t xml:space="preserve"> </w:t>
      </w:r>
      <w:r w:rsidR="009A0147">
        <w:rPr>
          <w:b/>
        </w:rPr>
        <w:t xml:space="preserve">BRANKU BRANKOVIĆU, </w:t>
      </w:r>
      <w:proofErr w:type="spellStart"/>
      <w:r w:rsidR="009A0147">
        <w:rPr>
          <w:b/>
        </w:rPr>
        <w:t>vl</w:t>
      </w:r>
      <w:proofErr w:type="spellEnd"/>
      <w:r w:rsidR="009A0147">
        <w:rPr>
          <w:b/>
        </w:rPr>
        <w:t xml:space="preserve">. obrta OG </w:t>
      </w:r>
      <w:proofErr w:type="spellStart"/>
      <w:r w:rsidR="009A0147">
        <w:rPr>
          <w:b/>
        </w:rPr>
        <w:t>Branković</w:t>
      </w:r>
      <w:proofErr w:type="spellEnd"/>
      <w:r w:rsidR="009A0147">
        <w:rPr>
          <w:b/>
        </w:rPr>
        <w:t xml:space="preserve">, </w:t>
      </w:r>
      <w:proofErr w:type="spellStart"/>
      <w:r w:rsidR="009A0147">
        <w:rPr>
          <w:b/>
        </w:rPr>
        <w:t>Kruševica</w:t>
      </w:r>
      <w:proofErr w:type="spellEnd"/>
      <w:r w:rsidR="009A0147">
        <w:rPr>
          <w:b/>
        </w:rPr>
        <w:t>, Braće Radića 57, OIB 49425797773</w:t>
      </w:r>
      <w:r>
        <w:t xml:space="preserve"> </w:t>
      </w:r>
      <w:r w:rsidR="00DA6440">
        <w:t xml:space="preserve">dosuđuje se </w:t>
      </w:r>
      <w:r w:rsidR="009A2A22">
        <w:t xml:space="preserve">dio imovine </w:t>
      </w:r>
      <w:r w:rsidR="00DA6FBF">
        <w:t xml:space="preserve">vlasništva </w:t>
      </w:r>
      <w:r w:rsidR="00802CA2">
        <w:rPr>
          <w:color w:val="000000"/>
        </w:rPr>
        <w:t>stečajne mase iza POLJOPRIVREDNA ZADRUGA SLAVONSKI ŠAMAC u stečaju, sa sjedištem u Piškorevcima, Zagrebačka 8a</w:t>
      </w:r>
      <w:r w:rsidR="00B32E28">
        <w:rPr>
          <w:color w:val="000000"/>
        </w:rPr>
        <w:t xml:space="preserve">, OIB 64252345732, nastala iza subjekta POLJOPRIVREDNA ZADRUGA SLAVONSKI ŠAMAC u stečaju, </w:t>
      </w:r>
      <w:proofErr w:type="spellStart"/>
      <w:r w:rsidR="00B32E28">
        <w:rPr>
          <w:color w:val="000000"/>
        </w:rPr>
        <w:t>Kruševica</w:t>
      </w:r>
      <w:proofErr w:type="spellEnd"/>
      <w:r w:rsidR="00B32E28">
        <w:rPr>
          <w:color w:val="000000"/>
        </w:rPr>
        <w:t>, Ljudevita Gaja 88, OIB 30124278016</w:t>
      </w:r>
      <w:r w:rsidR="00E15249">
        <w:t xml:space="preserve"> </w:t>
      </w:r>
      <w:r>
        <w:t>koju čine nekretnine označene</w:t>
      </w:r>
      <w:r w:rsidR="00CF4EC9">
        <w:t xml:space="preserve"> sa kč.br. </w:t>
      </w:r>
      <w:r w:rsidR="009A0147">
        <w:t>424/4</w:t>
      </w:r>
      <w:r w:rsidR="00802CA2">
        <w:t xml:space="preserve">, oranica </w:t>
      </w:r>
      <w:proofErr w:type="spellStart"/>
      <w:r w:rsidR="009A0147">
        <w:t>Zbježić</w:t>
      </w:r>
      <w:proofErr w:type="spellEnd"/>
      <w:r w:rsidR="00802CA2">
        <w:t xml:space="preserve"> sa </w:t>
      </w:r>
      <w:r w:rsidR="009A0147">
        <w:t>8046</w:t>
      </w:r>
      <w:r w:rsidR="00802CA2">
        <w:t xml:space="preserve"> m2 i kč.br. </w:t>
      </w:r>
      <w:r w:rsidR="009A0147">
        <w:t>425/5</w:t>
      </w:r>
      <w:r w:rsidR="00802CA2">
        <w:t xml:space="preserve">, oranica </w:t>
      </w:r>
      <w:r w:rsidR="009A0147">
        <w:t xml:space="preserve">i bara </w:t>
      </w:r>
      <w:proofErr w:type="spellStart"/>
      <w:r w:rsidR="009A0147">
        <w:t>Zbježić</w:t>
      </w:r>
      <w:proofErr w:type="spellEnd"/>
      <w:r w:rsidR="00802CA2">
        <w:t xml:space="preserve"> sa </w:t>
      </w:r>
      <w:r w:rsidR="009A0147">
        <w:t>9374</w:t>
      </w:r>
      <w:r w:rsidR="00802CA2">
        <w:t xml:space="preserve"> m2, upisane u </w:t>
      </w:r>
      <w:proofErr w:type="spellStart"/>
      <w:r w:rsidR="00802CA2">
        <w:t>zk.ul</w:t>
      </w:r>
      <w:proofErr w:type="spellEnd"/>
      <w:r w:rsidR="00802CA2">
        <w:t xml:space="preserve">. 798 k.o. </w:t>
      </w:r>
      <w:proofErr w:type="spellStart"/>
      <w:r w:rsidR="00802CA2">
        <w:t>Kruševica</w:t>
      </w:r>
      <w:proofErr w:type="spellEnd"/>
      <w:r w:rsidR="00802CA2">
        <w:t>.</w:t>
      </w:r>
    </w:p>
    <w:p w:rsidRDefault="00B32E28" w:rsidP="00CD4033" w:rsidR="00B32E28">
      <w:pPr>
        <w:jc w:val="both"/>
      </w:pPr>
    </w:p>
    <w:p w:rsidRDefault="0041286C" w:rsidP="0005159F" w:rsidR="00DA644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291688">
        <w:t>Ponuditelj (k</w:t>
      </w:r>
      <w:r w:rsidR="005D67E3">
        <w:t>upac</w:t>
      </w:r>
      <w:r w:rsidR="00291688">
        <w:t>)</w:t>
      </w:r>
      <w:r w:rsidR="005D67E3">
        <w:t xml:space="preserve"> </w:t>
      </w:r>
      <w:r w:rsidR="00B367AB">
        <w:t xml:space="preserve">Branko </w:t>
      </w:r>
      <w:proofErr w:type="spellStart"/>
      <w:r w:rsidR="00B367AB">
        <w:t>Branković</w:t>
      </w:r>
      <w:proofErr w:type="spellEnd"/>
      <w:r w:rsidR="00B367AB">
        <w:t xml:space="preserve">, </w:t>
      </w:r>
      <w:proofErr w:type="spellStart"/>
      <w:r w:rsidR="00B367AB">
        <w:t>vl</w:t>
      </w:r>
      <w:proofErr w:type="spellEnd"/>
      <w:r w:rsidR="00B367AB">
        <w:t xml:space="preserve">. obrta OG </w:t>
      </w:r>
      <w:proofErr w:type="spellStart"/>
      <w:r w:rsidR="00B367AB">
        <w:t>Branković</w:t>
      </w:r>
      <w:proofErr w:type="spellEnd"/>
      <w:r w:rsidR="00DA6440">
        <w:t xml:space="preserve"> dužan je uplatiti </w:t>
      </w:r>
      <w:proofErr w:type="spellStart"/>
      <w:r w:rsidR="00DA6440">
        <w:t>kupovninu</w:t>
      </w:r>
      <w:proofErr w:type="spellEnd"/>
      <w:r w:rsidR="00DA6440">
        <w:t xml:space="preserve"> u </w:t>
      </w:r>
      <w:r w:rsidR="00B32E28">
        <w:t xml:space="preserve">ukupnom </w:t>
      </w:r>
      <w:r w:rsidR="00DA6440">
        <w:t xml:space="preserve">iznosu od </w:t>
      </w:r>
      <w:r w:rsidR="00B367AB">
        <w:t>38.300,00</w:t>
      </w:r>
      <w:r w:rsidR="00DA6440">
        <w:t xml:space="preserve"> kn</w:t>
      </w:r>
      <w:r w:rsidR="00B32E28">
        <w:t xml:space="preserve"> ( </w:t>
      </w:r>
      <w:r w:rsidR="00B367AB">
        <w:t>17.700</w:t>
      </w:r>
      <w:r w:rsidR="00B32E28">
        <w:t xml:space="preserve">,00 kn + </w:t>
      </w:r>
      <w:r w:rsidR="00B367AB">
        <w:t>20.600</w:t>
      </w:r>
      <w:r w:rsidR="00B32E28">
        <w:t>,00 kn), umanjenu za uplaćene jamčevine</w:t>
      </w:r>
      <w:r w:rsidR="00DA6440">
        <w:t xml:space="preserve"> (</w:t>
      </w:r>
      <w:r w:rsidR="00B367AB">
        <w:t>3.830,00</w:t>
      </w:r>
      <w:r w:rsidR="00291688">
        <w:t xml:space="preserve"> kn) u roku od 30</w:t>
      </w:r>
      <w:r w:rsidR="00DA6440">
        <w:t xml:space="preserve"> dana, računajući od dan</w:t>
      </w:r>
      <w:r w:rsidR="00291688">
        <w:t>a zaključenja javne dražbe (</w:t>
      </w:r>
      <w:r w:rsidR="00802CA2">
        <w:t>29.11</w:t>
      </w:r>
      <w:r w:rsidR="00DA6440">
        <w:t>.2017.)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802CA2">
        <w:rPr>
          <w:b/>
        </w:rPr>
        <w:t>464</w:t>
      </w:r>
      <w:r w:rsidR="007C79B0">
        <w:t>-2011.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 će prodaju oglasiti nevažećom i odrediti novu dražbu</w:t>
      </w:r>
      <w:r w:rsidR="00291688">
        <w:t>, a kupac gubi pravo na povrat jamčevine</w:t>
      </w:r>
      <w:r w:rsidR="00CF4EC9">
        <w:t>.</w:t>
      </w:r>
    </w:p>
    <w:p w:rsidRDefault="00EA6556" w:rsidP="0005159F" w:rsidR="00EA6556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291688">
        <w:t>Nekretnine</w:t>
      </w:r>
      <w:r w:rsidR="009663CA">
        <w:t xml:space="preserve"> </w:t>
      </w:r>
      <w:r w:rsidR="00CF4EC9">
        <w:t xml:space="preserve">iz </w:t>
      </w:r>
      <w:proofErr w:type="spellStart"/>
      <w:r w:rsidR="00CF4EC9">
        <w:t>toč</w:t>
      </w:r>
      <w:proofErr w:type="spellEnd"/>
      <w:r w:rsidR="00CF4EC9">
        <w:t>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>i nakon što</w:t>
      </w:r>
      <w:r w:rsidR="00291688">
        <w:t xml:space="preserve"> se izvrši uplata</w:t>
      </w:r>
      <w:r w:rsidR="00CF4EC9">
        <w:t xml:space="preserve"> </w:t>
      </w:r>
      <w:proofErr w:type="spellStart"/>
      <w:r w:rsidR="00291688">
        <w:t>kupovnine</w:t>
      </w:r>
      <w:proofErr w:type="spellEnd"/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>na njegovo ime.</w:t>
      </w:r>
    </w:p>
    <w:p w:rsidRDefault="00E52EF2" w:rsidP="00965715" w:rsidR="00E52EF2">
      <w:pPr>
        <w:ind w:firstLine="708"/>
        <w:jc w:val="both"/>
      </w:pPr>
    </w:p>
    <w:p w:rsidRDefault="00291688" w:rsidP="00291688" w:rsidR="00291688">
      <w:pPr>
        <w:ind w:firstLine="708"/>
        <w:jc w:val="both"/>
      </w:pPr>
      <w:r>
        <w:lastRenderedPageBreak/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brisanje svih prava i tereta koji prestaju prodajom i to: </w:t>
      </w:r>
    </w:p>
    <w:p w:rsidRDefault="000A329F" w:rsidP="00E52EF2" w:rsidR="00444CB3">
      <w:pPr>
        <w:pStyle w:val="Odlomakpopisa"/>
        <w:numPr>
          <w:ilvl w:val="0"/>
          <w:numId w:val="12"/>
        </w:numPr>
        <w:jc w:val="both"/>
      </w:pPr>
      <w:r>
        <w:t>založno pravo upisano pod br. Z-228/03 od 22.01.2003.g. u korist Privredne banke</w:t>
      </w:r>
      <w:r w:rsidR="00E52EF2">
        <w:t xml:space="preserve"> Zagreb</w:t>
      </w:r>
      <w:r>
        <w:t xml:space="preserve"> d.d. </w:t>
      </w:r>
    </w:p>
    <w:p w:rsidRDefault="00E52EF2" w:rsidP="00E52EF2" w:rsidR="00E52EF2">
      <w:pPr>
        <w:pStyle w:val="Odlomakpopisa"/>
        <w:numPr>
          <w:ilvl w:val="0"/>
          <w:numId w:val="12"/>
        </w:numPr>
        <w:jc w:val="both"/>
      </w:pPr>
      <w:r>
        <w:t>zabilježba rješenja o prodaji nekretnina u stečajnom postupku, upisana pod br. Z-9206/17 od 16.10.2017.g.</w:t>
      </w:r>
    </w:p>
    <w:p w:rsidRDefault="00802CA2" w:rsidP="00444CB3" w:rsidR="00802CA2">
      <w:pPr>
        <w:ind w:left="720"/>
      </w:pPr>
    </w:p>
    <w:p w:rsidRDefault="00802CA2" w:rsidP="00444CB3" w:rsidR="00802CA2">
      <w:pPr>
        <w:ind w:left="720"/>
      </w:pPr>
    </w:p>
    <w:p w:rsidRDefault="009663CA" w:rsidP="009663CA" w:rsidR="00A06CA3" w:rsidRPr="009663CA">
      <w:pPr>
        <w:jc w:val="center"/>
        <w:rPr>
          <w:b/>
        </w:rPr>
      </w:pPr>
      <w:r w:rsidRPr="000308D0"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</w:t>
      </w:r>
      <w:r w:rsidR="00802CA2">
        <w:t>29.studenog</w:t>
      </w:r>
      <w:r w:rsidR="007B6874">
        <w:t xml:space="preserve"> 2017.</w:t>
      </w:r>
      <w:r w:rsidR="00802CA2">
        <w:t>g.</w:t>
      </w:r>
      <w:r w:rsidR="007B6874">
        <w:t xml:space="preserve"> održano je </w:t>
      </w:r>
      <w:r w:rsidR="00802CA2">
        <w:t>prvo</w:t>
      </w:r>
      <w:r w:rsidR="00596C61">
        <w:t xml:space="preserve"> </w:t>
      </w:r>
      <w:r w:rsidR="007B6874">
        <w:t>ročište za javn</w:t>
      </w:r>
      <w:r w:rsidR="00C40C76">
        <w:t>u dražbu radi prodaje nekretnina</w:t>
      </w:r>
      <w:r w:rsidR="00596C61">
        <w:t xml:space="preserve"> naveden</w:t>
      </w:r>
      <w:r w:rsidR="00C40C76">
        <w:t>ih</w:t>
      </w:r>
      <w:r w:rsidR="007B6874">
        <w:t xml:space="preserve"> u izreci ovog rješenja.</w:t>
      </w:r>
    </w:p>
    <w:p w:rsidRDefault="00596C61" w:rsidP="00A34B6A" w:rsidR="00A34B6A" w:rsidRPr="00A34B6A">
      <w:pPr>
        <w:rPr>
          <w:color w:val="000000"/>
        </w:rPr>
      </w:pPr>
      <w:r>
        <w:tab/>
        <w:t>Kao jedini ponuditelj sudjelovao je</w:t>
      </w:r>
      <w:r w:rsidR="00CA01EC">
        <w:t xml:space="preserve"> </w:t>
      </w:r>
      <w:r w:rsidR="00B367AB">
        <w:t xml:space="preserve">Branko </w:t>
      </w:r>
      <w:proofErr w:type="spellStart"/>
      <w:r w:rsidR="00B367AB">
        <w:t>Branković</w:t>
      </w:r>
      <w:proofErr w:type="spellEnd"/>
      <w:r w:rsidR="00B367AB">
        <w:t xml:space="preserve">, </w:t>
      </w:r>
      <w:proofErr w:type="spellStart"/>
      <w:r w:rsidR="00B367AB">
        <w:t>vl</w:t>
      </w:r>
      <w:proofErr w:type="spellEnd"/>
      <w:r w:rsidR="00B367AB">
        <w:t xml:space="preserve">. obrta OG </w:t>
      </w:r>
      <w:proofErr w:type="spellStart"/>
      <w:r w:rsidR="00B367AB">
        <w:t>Branković</w:t>
      </w:r>
      <w:proofErr w:type="spellEnd"/>
      <w:r w:rsidR="00B367AB">
        <w:t xml:space="preserve"> iz </w:t>
      </w:r>
      <w:proofErr w:type="spellStart"/>
      <w:r w:rsidR="00B367AB">
        <w:t>Kruševice</w:t>
      </w:r>
      <w:proofErr w:type="spellEnd"/>
      <w:r w:rsidR="00CA01EC">
        <w:t>,</w:t>
      </w:r>
      <w:r w:rsidR="00802CA2">
        <w:t xml:space="preserve"> </w:t>
      </w:r>
      <w:r w:rsidR="00CA01EC">
        <w:t xml:space="preserve">te je za </w:t>
      </w:r>
      <w:r w:rsidR="00802CA2">
        <w:t xml:space="preserve">nekretnine </w:t>
      </w:r>
      <w:r w:rsidR="00C40C76">
        <w:t xml:space="preserve">ponudio cijenu u iznosima od po </w:t>
      </w:r>
      <w:r w:rsidR="00B367AB">
        <w:t>17.700</w:t>
      </w:r>
      <w:r w:rsidR="00C40C76">
        <w:t xml:space="preserve">,00 kn i </w:t>
      </w:r>
      <w:r w:rsidR="00B367AB">
        <w:t>20.600</w:t>
      </w:r>
      <w:r w:rsidR="00C40C76">
        <w:t>,00</w:t>
      </w:r>
      <w:r w:rsidR="00CA01EC">
        <w:t xml:space="preserve"> kn, a kako je uredno izvršio uplatu zatražen</w:t>
      </w:r>
      <w:r w:rsidR="00C40C76">
        <w:t>e jamčevine</w:t>
      </w:r>
      <w:r w:rsidR="00CA01EC">
        <w:t xml:space="preserve"> u visini 10% utvrđene početne vrijednosti, što je sud utvrdio uvidom u priloženu uplatnicu i podatke računovod</w:t>
      </w:r>
      <w:r w:rsidR="00B367AB">
        <w:t>stva ovog Suda, isti je svojim ponudama</w:t>
      </w:r>
      <w:r w:rsidR="00CA01EC">
        <w:t xml:space="preserve"> ispuni</w:t>
      </w:r>
      <w:r w:rsidR="00A34B6A">
        <w:t>o sve uvjete da mu se nekretnine dosude</w:t>
      </w:r>
      <w:r w:rsidR="00CA01EC">
        <w:t xml:space="preserve">, zbog čega je valjalo odlučiti kao u izreci ovog rješenja na temelju odredbe </w:t>
      </w:r>
      <w:r w:rsidR="00A34B6A">
        <w:rPr>
          <w:color w:val="000000"/>
        </w:rPr>
        <w:t>čl. 164 Stečajnog zakona (NN br. 44/96, 29/99, 129/00, 123/03, 82/06, 116/10, 25/12 133/12, dalje SZ) uz primjenu čl. 103 i 108 Ovršnog zakona (NN br. 112/12</w:t>
      </w:r>
      <w:r w:rsidR="00C40C76">
        <w:rPr>
          <w:color w:val="000000"/>
        </w:rPr>
        <w:t>, 25/13, 93/14, 55/16 i 73/17</w:t>
      </w:r>
      <w:r w:rsidR="00A34B6A">
        <w:rPr>
          <w:color w:val="000000"/>
        </w:rPr>
        <w:t>).</w:t>
      </w:r>
    </w:p>
    <w:p w:rsidRDefault="0053341B" w:rsidP="007B6874" w:rsidR="0053341B">
      <w:pPr>
        <w:jc w:val="both"/>
      </w:pPr>
      <w:r>
        <w:tab/>
      </w:r>
    </w:p>
    <w:p w:rsidRDefault="00B9744B" w:rsidP="00D2199D" w:rsidR="00B9744B">
      <w:pPr>
        <w:jc w:val="both"/>
      </w:pPr>
    </w:p>
    <w:p w:rsidRDefault="00CD4033" w:rsidP="00802CA2" w:rsidR="00CD4033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C7325C">
        <w:t>01.prosinca</w:t>
      </w:r>
      <w:r w:rsidR="00CA01EC">
        <w:t xml:space="preserve"> </w:t>
      </w:r>
      <w:r w:rsidR="0084730D">
        <w:t xml:space="preserve"> 2017</w:t>
      </w:r>
      <w:r>
        <w:t>.godine</w:t>
      </w:r>
    </w:p>
    <w:p w:rsidRDefault="00C7325C" w:rsidP="00802CA2" w:rsidR="00C7325C">
      <w:pPr>
        <w:jc w:val="center"/>
      </w:pPr>
    </w:p>
    <w:p w:rsidRDefault="00CD4033" w:rsidR="00CD4033">
      <w:r>
        <w:t xml:space="preserve">                                                                                           </w:t>
      </w:r>
      <w:r w:rsidR="00802CA2">
        <w:tab/>
      </w:r>
      <w:r w:rsidR="00802CA2">
        <w:tab/>
      </w:r>
      <w:r w:rsidR="00102E64">
        <w:t xml:space="preserve">  </w:t>
      </w:r>
      <w:r w:rsidR="00802CA2">
        <w:t xml:space="preserve"> STEČAJNA SUTKINJA</w:t>
      </w:r>
      <w:r>
        <w:t>:</w:t>
      </w:r>
    </w:p>
    <w:p w:rsidRDefault="00CD4033" w:rsidR="00B87646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 </w:t>
      </w:r>
      <w:r w:rsidR="00B87646">
        <w:t>v.r.</w:t>
      </w:r>
    </w:p>
    <w:p w:rsidRDefault="00B87646" w:rsidP="00BA42D4" w:rsidR="00B876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797F" w:rsidR="00D0797F"/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r w:rsidR="00B367AB">
        <w:t xml:space="preserve">Branko </w:t>
      </w:r>
      <w:proofErr w:type="spellStart"/>
      <w:r w:rsidR="00B367AB">
        <w:t>Branković</w:t>
      </w:r>
      <w:proofErr w:type="spellEnd"/>
      <w:r w:rsidR="00B367AB">
        <w:t xml:space="preserve">, </w:t>
      </w:r>
      <w:proofErr w:type="spellStart"/>
      <w:r w:rsidR="00B367AB">
        <w:t>Kruševica</w:t>
      </w:r>
      <w:proofErr w:type="spellEnd"/>
      <w:r w:rsidR="00B367AB">
        <w:t>, Braće Radića 57</w:t>
      </w:r>
    </w:p>
    <w:p w:rsidRDefault="00A34B6A" w:rsidP="00A34B6A" w:rsidR="00A34B6A">
      <w:pPr>
        <w:jc w:val="both"/>
      </w:pPr>
      <w:r>
        <w:t xml:space="preserve">3. </w:t>
      </w:r>
      <w:proofErr w:type="spellStart"/>
      <w:r>
        <w:t>razlučni</w:t>
      </w:r>
      <w:proofErr w:type="spellEnd"/>
      <w:r>
        <w:t xml:space="preserve"> vjerovnik:  </w:t>
      </w:r>
    </w:p>
    <w:p w:rsidRDefault="00B367AB" w:rsidP="00A34B6A" w:rsidR="00A34B6A">
      <w:pPr>
        <w:jc w:val="both"/>
      </w:pPr>
      <w:r>
        <w:t>Privredna banka</w:t>
      </w:r>
      <w:r w:rsidR="00A2487D">
        <w:t xml:space="preserve"> d.d. Zagreb</w:t>
      </w:r>
      <w:r>
        <w:t xml:space="preserve"> po pun.</w:t>
      </w:r>
    </w:p>
    <w:p w:rsidRDefault="00A34B6A" w:rsidP="00A34B6A" w:rsidR="00A34B6A">
      <w:pPr>
        <w:jc w:val="both"/>
      </w:pPr>
      <w:r>
        <w:t>4. Porezna uprava</w:t>
      </w:r>
    </w:p>
    <w:p w:rsidRDefault="00A34B6A" w:rsidP="00A34B6A" w:rsidR="00A34B6A">
      <w:pPr>
        <w:jc w:val="both"/>
      </w:pPr>
    </w:p>
    <w:p w:rsidRDefault="00A34B6A" w:rsidP="00A34B6A" w:rsidR="00A34B6A">
      <w:pPr>
        <w:jc w:val="both"/>
      </w:pPr>
      <w:r>
        <w:t xml:space="preserve">ZK odjel </w:t>
      </w:r>
      <w:r w:rsidR="00A2487D">
        <w:t xml:space="preserve">Općinskog suda u </w:t>
      </w:r>
      <w:proofErr w:type="spellStart"/>
      <w:r w:rsidR="00A2487D">
        <w:t>Slav.Brodu</w:t>
      </w:r>
      <w:proofErr w:type="spellEnd"/>
      <w:r>
        <w:t xml:space="preserve">, nakon pravomoćnosti i uplate </w:t>
      </w:r>
      <w:proofErr w:type="spellStart"/>
      <w:r>
        <w:t>kupovnine</w:t>
      </w:r>
      <w:proofErr w:type="spellEnd"/>
    </w:p>
    <w:p w:rsidRDefault="003A7943" w:rsidR="003A7943">
      <w:pPr>
        <w:ind w:left="1070"/>
      </w:pPr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A3A4BE1"/>
    <w:multiLevelType w:val="hybridMultilevel"/>
    <w:tmpl w:val="5E0A30E8"/>
    <w:lvl w:tplc="C6ECFC5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9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10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  <w:num w:numId="11">
    <w:abstractNumId w:val="2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5F19"/>
    <w:rsid w:val="000308D0"/>
    <w:rsid w:val="0003470B"/>
    <w:rsid w:val="00041CA9"/>
    <w:rsid w:val="0005159F"/>
    <w:rsid w:val="00053B41"/>
    <w:rsid w:val="00056E80"/>
    <w:rsid w:val="00057794"/>
    <w:rsid w:val="000A329F"/>
    <w:rsid w:val="000B3F15"/>
    <w:rsid w:val="000B5754"/>
    <w:rsid w:val="000C4E47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51A81"/>
    <w:rsid w:val="00252946"/>
    <w:rsid w:val="0026261D"/>
    <w:rsid w:val="002751C5"/>
    <w:rsid w:val="00291688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7943"/>
    <w:rsid w:val="003B2E17"/>
    <w:rsid w:val="003B5097"/>
    <w:rsid w:val="003C7803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46A5"/>
    <w:rsid w:val="004C0F0F"/>
    <w:rsid w:val="004C1B23"/>
    <w:rsid w:val="004C1B27"/>
    <w:rsid w:val="004D58F4"/>
    <w:rsid w:val="0050338E"/>
    <w:rsid w:val="00506DD9"/>
    <w:rsid w:val="005136D8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B5E"/>
    <w:rsid w:val="00612C43"/>
    <w:rsid w:val="0061332D"/>
    <w:rsid w:val="006224D3"/>
    <w:rsid w:val="006303A9"/>
    <w:rsid w:val="00630E6A"/>
    <w:rsid w:val="00630E71"/>
    <w:rsid w:val="0063146A"/>
    <w:rsid w:val="0065258C"/>
    <w:rsid w:val="00665863"/>
    <w:rsid w:val="00676009"/>
    <w:rsid w:val="00676D6E"/>
    <w:rsid w:val="006867EA"/>
    <w:rsid w:val="0069139C"/>
    <w:rsid w:val="006A108D"/>
    <w:rsid w:val="006A1317"/>
    <w:rsid w:val="006B11A6"/>
    <w:rsid w:val="006C5303"/>
    <w:rsid w:val="006C57C1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D3F"/>
    <w:rsid w:val="00802CA2"/>
    <w:rsid w:val="008127A8"/>
    <w:rsid w:val="00822DED"/>
    <w:rsid w:val="0082331E"/>
    <w:rsid w:val="00824428"/>
    <w:rsid w:val="00842CA1"/>
    <w:rsid w:val="0084730D"/>
    <w:rsid w:val="0086045D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E82"/>
    <w:rsid w:val="008E5B1E"/>
    <w:rsid w:val="008F7D9D"/>
    <w:rsid w:val="00901BE8"/>
    <w:rsid w:val="00915ED5"/>
    <w:rsid w:val="009234B5"/>
    <w:rsid w:val="009262C7"/>
    <w:rsid w:val="00943560"/>
    <w:rsid w:val="00950126"/>
    <w:rsid w:val="00965715"/>
    <w:rsid w:val="009663CA"/>
    <w:rsid w:val="00982A0E"/>
    <w:rsid w:val="009909E9"/>
    <w:rsid w:val="009A012F"/>
    <w:rsid w:val="009A0147"/>
    <w:rsid w:val="009A2A22"/>
    <w:rsid w:val="009A48E4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23C9F"/>
    <w:rsid w:val="00A2487D"/>
    <w:rsid w:val="00A25672"/>
    <w:rsid w:val="00A34B6A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A19ED"/>
    <w:rsid w:val="00AB15A5"/>
    <w:rsid w:val="00AC3A5E"/>
    <w:rsid w:val="00AD1111"/>
    <w:rsid w:val="00AD7435"/>
    <w:rsid w:val="00AE3541"/>
    <w:rsid w:val="00AE5085"/>
    <w:rsid w:val="00AF05D5"/>
    <w:rsid w:val="00B21128"/>
    <w:rsid w:val="00B24085"/>
    <w:rsid w:val="00B32E28"/>
    <w:rsid w:val="00B367AB"/>
    <w:rsid w:val="00B422B0"/>
    <w:rsid w:val="00B4504E"/>
    <w:rsid w:val="00B57298"/>
    <w:rsid w:val="00B57F4B"/>
    <w:rsid w:val="00B6149C"/>
    <w:rsid w:val="00B6257E"/>
    <w:rsid w:val="00B7663B"/>
    <w:rsid w:val="00B808C0"/>
    <w:rsid w:val="00B87646"/>
    <w:rsid w:val="00B9744B"/>
    <w:rsid w:val="00BA42D4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1205F"/>
    <w:rsid w:val="00C145DC"/>
    <w:rsid w:val="00C22E3A"/>
    <w:rsid w:val="00C24304"/>
    <w:rsid w:val="00C31C93"/>
    <w:rsid w:val="00C331B4"/>
    <w:rsid w:val="00C35BBD"/>
    <w:rsid w:val="00C40C76"/>
    <w:rsid w:val="00C51DF9"/>
    <w:rsid w:val="00C57885"/>
    <w:rsid w:val="00C57F29"/>
    <w:rsid w:val="00C643E3"/>
    <w:rsid w:val="00C665AA"/>
    <w:rsid w:val="00C7325C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199D"/>
    <w:rsid w:val="00D22AC0"/>
    <w:rsid w:val="00D32731"/>
    <w:rsid w:val="00D6064B"/>
    <w:rsid w:val="00D73D5B"/>
    <w:rsid w:val="00D940F5"/>
    <w:rsid w:val="00DA5B89"/>
    <w:rsid w:val="00DA5C06"/>
    <w:rsid w:val="00DA6440"/>
    <w:rsid w:val="00DA6FBF"/>
    <w:rsid w:val="00DB1C48"/>
    <w:rsid w:val="00DF1F21"/>
    <w:rsid w:val="00E0522B"/>
    <w:rsid w:val="00E0603A"/>
    <w:rsid w:val="00E1523B"/>
    <w:rsid w:val="00E15249"/>
    <w:rsid w:val="00E213D9"/>
    <w:rsid w:val="00E313F3"/>
    <w:rsid w:val="00E36229"/>
    <w:rsid w:val="00E37263"/>
    <w:rsid w:val="00E5084D"/>
    <w:rsid w:val="00E50918"/>
    <w:rsid w:val="00E52EF2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E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2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2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2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2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E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2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2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2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2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</izvorni_sadrzaj>
    <derivirana_varijabla naziv="DomainObject.Predmet.OstaliListFormated_1">
      <item>Zdravko Grubeša, Đakovo</item>
      <item>Ivana Ravlić</item>
      <item>Lovro Šunić</item>
      <item>Branko Branković</item>
    </derivirana_varijabla>
  </DomainObject.Predmet.OstaliListFormated>
  <DomainObject.Predmet.OstaliListFormatedOIB>
    <izvorni_sadrzaj>
      <item>Zdravko Grubeša, Đakovo</item>
      <item>Ivana Ravlić</item>
      <item>Lovro Šunić</item>
      <item>Branko Branković</item>
    </izvorni_sadrzaj>
    <derivirana_varijabla naziv="DomainObject.Predmet.OstaliListFormatedOIB_1">
      <item>Zdravko Grubeša, Đakovo</item>
      <item>Ivana Ravlić</item>
      <item>Lovro Šunić</item>
      <item>Branko Branković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</izvorni_sadrzaj>
    <derivirana_varijabla naziv="DomainObject.Predmet.OstaliListFormatedWithAdress_1">
      <item>Zdravko Grubeša, Đakovo</item>
      <item>Ivana Ravlić</item>
      <item>Lovro Šunić</item>
      <item>Branko Branković</item>
    </derivirana_varijabla>
  </DomainObject.Predmet.OstaliListFormatedWithAdress>
  <DomainObject.Predmet.OstaliListFormatedWithAdressOIB>
    <izvorni_sadrzaj>
      <item>Zdravko Grubeša, Đakovo</item>
      <item>Ivana Ravlić</item>
      <item>Lovro Šunić</item>
      <item>Branko Branković</item>
    </izvorni_sadrzaj>
    <derivirana_varijabla naziv="DomainObject.Predmet.OstaliListFormatedWithAdressOIB_1">
      <item>Zdravko Grubeša, Đakovo</item>
      <item>Ivana Ravlić</item>
      <item>Lovro Šunić</item>
      <item>Branko Branković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</izvorni_sadrzaj>
    <derivirana_varijabla naziv="DomainObject.Predmet.OstaliListNazivFormated_1">
      <item>Zdravko Grubeša, Đakovo</item>
      <item>Ivana Ravlić</item>
      <item>Lovro Šunić</item>
      <item>Branko Branković</item>
    </derivirana_varijabla>
  </DomainObject.Predmet.OstaliListNazivFormated>
  <DomainObject.Predmet.OstaliListNazivFormatedOIB>
    <izvorni_sadrzaj>
      <item>Zdravko Grubeša, Đakovo</item>
      <item>Ivana Ravlić</item>
      <item>Lovro Šunić</item>
      <item>Branko Branković</item>
    </izvorni_sadrzaj>
    <derivirana_varijabla naziv="DomainObject.Predmet.OstaliListNazivFormatedOIB_1">
      <item>Zdravko Grubeša, Đakovo</item>
      <item>Ivana Ravlić</item>
      <item>Lovro Šunić</item>
      <item>Branko Branković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627</properties:Words>
  <properties:Characters>3374</properties:Characters>
  <properties:Lines>91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2017-12-01T07:11:00Z</dcterms:created>
  <dc:creator>Korisnik</dc:creator>
  <cp:lastModifiedBy>wsadmin</cp:lastModifiedBy>
  <cp:lastPrinted>2017-12-01T08:34:00Z</cp:lastPrinted>
  <dcterms:modified xmlns:xsi="http://www.w3.org/2001/XMLSchema-instance" xsi:type="dcterms:W3CDTF">2017-12-01T08:34:00Z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