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2dc8a" w14:paraId="822dc8a" w:rsidRDefault="00806B60" w:rsidP="00806B60" w:rsidR="00806B60">
      <w:pPr>
        <w15:collapsed w:val="false"/>
      </w:pPr>
      <w:bookmarkStart w:name="_GoBack" w:id="0"/>
      <w:bookmarkEnd w:id="0"/>
      <w:r>
        <w:t xml:space="preserve">        REPUBLIKA HRVATSKA</w:t>
      </w:r>
    </w:p>
    <w:p w:rsidRDefault="00806B60" w:rsidP="00806B60" w:rsidR="00806B60">
      <w:r>
        <w:t>TRGOVAČKI SUD U VARAŽDINU</w:t>
      </w:r>
      <w:r>
        <w:tab/>
      </w:r>
      <w:r>
        <w:tab/>
      </w:r>
      <w:r>
        <w:tab/>
        <w:t xml:space="preserve">   </w:t>
      </w:r>
      <w:r>
        <w:tab/>
        <w:t xml:space="preserve">         Broj: 3 St-34/11-815</w:t>
      </w:r>
    </w:p>
    <w:p w:rsidRDefault="00806B60" w:rsidP="00806B60" w:rsidR="00806B60"/>
    <w:p w:rsidRDefault="00806B60" w:rsidP="00806B60" w:rsidR="00806B60">
      <w:pPr>
        <w:jc w:val="center"/>
      </w:pPr>
      <w:r>
        <w:t xml:space="preserve">Z A P I S N I K </w:t>
      </w:r>
    </w:p>
    <w:p w:rsidRDefault="00806B60" w:rsidP="00806B60" w:rsidR="00806B60">
      <w:pPr>
        <w:jc w:val="center"/>
      </w:pPr>
      <w:r>
        <w:t>od 30. listopada 2015. godine</w:t>
      </w:r>
    </w:p>
    <w:p w:rsidRDefault="00806B60" w:rsidP="00806B60" w:rsidR="00806B60">
      <w:pPr>
        <w:jc w:val="center"/>
      </w:pPr>
      <w:r>
        <w:t>sastavljen kod Trgovačkog suda u Varaždinu</w:t>
      </w:r>
    </w:p>
    <w:p w:rsidRDefault="00806B60" w:rsidP="00806B60" w:rsidR="00806B60">
      <w:pPr>
        <w:jc w:val="center"/>
      </w:pPr>
      <w:r>
        <w:t>o održanoj sedamnaestoj javnoj dražbi u stečajnom postupku nad stečajnim dužnikom</w:t>
      </w:r>
    </w:p>
    <w:p w:rsidRDefault="00806B60" w:rsidP="00806B60" w:rsidR="00806B60">
      <w:pPr>
        <w:jc w:val="center"/>
      </w:pPr>
      <w:r>
        <w:t>NATURA AGRO d.o.o. „u stečaju“, Đurđevac, Kolodvorska 21/a</w:t>
      </w:r>
    </w:p>
    <w:p w:rsidRDefault="00806B60" w:rsidP="00806B60" w:rsidR="00806B60">
      <w:pPr>
        <w:jc w:val="both"/>
      </w:pPr>
      <w:r>
        <w:t xml:space="preserve">  </w:t>
      </w:r>
    </w:p>
    <w:p w:rsidRDefault="00806B60" w:rsidP="00806B60" w:rsidR="00806B60">
      <w:pPr>
        <w:jc w:val="both"/>
      </w:pPr>
    </w:p>
    <w:p w:rsidRDefault="00806B60" w:rsidP="00806B60" w:rsidR="00806B60">
      <w:pPr>
        <w:jc w:val="both"/>
      </w:pPr>
      <w:r>
        <w:t>Stečajni sudac: Jasna Lekić</w:t>
      </w:r>
    </w:p>
    <w:p w:rsidRDefault="00806B60" w:rsidP="00806B60" w:rsidR="00806B60">
      <w:pPr>
        <w:jc w:val="both"/>
      </w:pPr>
      <w:r>
        <w:t>Zapisničar: Tatjana Rukelj</w:t>
      </w:r>
    </w:p>
    <w:p w:rsidRDefault="00806B60" w:rsidP="00806B60" w:rsidR="00806B60">
      <w:pPr>
        <w:jc w:val="both"/>
      </w:pPr>
    </w:p>
    <w:p w:rsidRDefault="00806B60" w:rsidP="00806B60" w:rsidR="00806B60">
      <w:pPr>
        <w:jc w:val="both"/>
      </w:pPr>
    </w:p>
    <w:p w:rsidRDefault="00806B60" w:rsidP="00806B60" w:rsidR="00806B60">
      <w:pPr>
        <w:jc w:val="both"/>
      </w:pPr>
      <w:r>
        <w:tab/>
        <w:t>Početak u 09,00 sati.</w:t>
      </w:r>
    </w:p>
    <w:p w:rsidRDefault="00806B60" w:rsidP="00806B60" w:rsidR="00806B60">
      <w:pPr>
        <w:jc w:val="both"/>
      </w:pPr>
    </w:p>
    <w:p w:rsidRDefault="00806B60" w:rsidP="00806B60" w:rsidR="00806B60">
      <w:pPr>
        <w:jc w:val="both"/>
      </w:pPr>
      <w:r>
        <w:tab/>
        <w:t>Utvrđuje se da su pristupili:</w:t>
      </w:r>
    </w:p>
    <w:p w:rsidRDefault="00806B60" w:rsidP="00806B60" w:rsidR="00806B60">
      <w:pPr>
        <w:numPr>
          <w:ilvl w:val="0"/>
          <w:numId w:val="47"/>
        </w:numPr>
        <w:jc w:val="both"/>
      </w:pPr>
      <w:r>
        <w:t xml:space="preserve">stečajni upravitelj Želimir </w:t>
      </w:r>
      <w:proofErr w:type="spellStart"/>
      <w:r>
        <w:t>Uršulin</w:t>
      </w:r>
      <w:proofErr w:type="spellEnd"/>
      <w:r>
        <w:t>, dipl. iur. iz Ivanca</w:t>
      </w:r>
    </w:p>
    <w:p w:rsidRDefault="00806B60" w:rsidP="00806B60" w:rsidR="00806B60">
      <w:pPr>
        <w:numPr>
          <w:ilvl w:val="0"/>
          <w:numId w:val="47"/>
        </w:numPr>
        <w:jc w:val="both"/>
      </w:pPr>
      <w:r>
        <w:t>ponuđači:</w:t>
      </w:r>
    </w:p>
    <w:p w:rsidRDefault="00806B60" w:rsidP="00806B60" w:rsidR="00806B60">
      <w:pPr>
        <w:numPr>
          <w:ilvl w:val="0"/>
          <w:numId w:val="47"/>
        </w:numPr>
        <w:jc w:val="both"/>
      </w:pPr>
      <w:r>
        <w:t>Matić promet d.o.o. Bjelovar, po direktoru Matić Josipu, broj OI: 110746570</w:t>
      </w:r>
    </w:p>
    <w:p w:rsidRDefault="00806B60" w:rsidP="00806B60" w:rsidR="00806B60">
      <w:pPr>
        <w:numPr>
          <w:ilvl w:val="0"/>
          <w:numId w:val="47"/>
        </w:numPr>
        <w:jc w:val="both"/>
      </w:pPr>
      <w:r>
        <w:t xml:space="preserve">Ivan </w:t>
      </w:r>
      <w:proofErr w:type="spellStart"/>
      <w:r>
        <w:t>Peroković</w:t>
      </w:r>
      <w:proofErr w:type="spellEnd"/>
      <w:r>
        <w:t xml:space="preserve"> iz Zagreba, broj OI: 103810881, izdan od PU Zagrebačke</w:t>
      </w:r>
    </w:p>
    <w:p w:rsidRDefault="00806B60" w:rsidP="00806B60" w:rsidR="00806B60">
      <w:pPr>
        <w:numPr>
          <w:ilvl w:val="0"/>
          <w:numId w:val="47"/>
        </w:numPr>
        <w:jc w:val="both"/>
      </w:pPr>
      <w:r>
        <w:t xml:space="preserve">Milan </w:t>
      </w:r>
      <w:proofErr w:type="spellStart"/>
      <w:r>
        <w:t>Laklija</w:t>
      </w:r>
      <w:proofErr w:type="spellEnd"/>
      <w:r>
        <w:t>, kao javnost, moli sud da mu dozvoli prisustvovanje javnoj dražbi</w:t>
      </w:r>
    </w:p>
    <w:p w:rsidRDefault="00806B60" w:rsidP="00806B60" w:rsidR="00806B60">
      <w:pPr>
        <w:jc w:val="both"/>
      </w:pPr>
    </w:p>
    <w:p w:rsidRDefault="00806B60" w:rsidP="00806B60" w:rsidR="00806B60">
      <w:pPr>
        <w:ind w:left="705"/>
        <w:jc w:val="both"/>
      </w:pPr>
      <w:r>
        <w:t>Sud donosi</w:t>
      </w:r>
    </w:p>
    <w:p w:rsidRDefault="00806B60" w:rsidP="00806B60" w:rsidR="00806B60">
      <w:pPr>
        <w:jc w:val="center"/>
      </w:pPr>
      <w:r>
        <w:t>r j e š e nj e</w:t>
      </w:r>
    </w:p>
    <w:p w:rsidRDefault="00806B60" w:rsidP="00806B60" w:rsidR="00806B60">
      <w:pPr>
        <w:jc w:val="center"/>
      </w:pPr>
    </w:p>
    <w:p w:rsidRDefault="00806B60" w:rsidP="00806B60" w:rsidR="00806B60">
      <w:pPr>
        <w:jc w:val="both"/>
      </w:pPr>
      <w:r>
        <w:tab/>
        <w:t xml:space="preserve">Dozvoljava se Milanu </w:t>
      </w:r>
      <w:proofErr w:type="spellStart"/>
      <w:r>
        <w:t>Laklija</w:t>
      </w:r>
      <w:proofErr w:type="spellEnd"/>
      <w:r>
        <w:t xml:space="preserve"> da prisustvuje današnjoj javnoj dražbi bez prava glasa – kao javnost.</w:t>
      </w:r>
    </w:p>
    <w:p w:rsidRDefault="00806B60" w:rsidP="00806B60" w:rsidR="00806B60">
      <w:pPr>
        <w:jc w:val="both"/>
      </w:pPr>
      <w:r>
        <w:tab/>
        <w:t xml:space="preserve">Konstatira se da su zaprimljene dvije jamčevine i to od Matić promet d.o.o. – 7.150,00 i 1.550,00 kn 26.10.2015.g. i od Ivan </w:t>
      </w:r>
      <w:proofErr w:type="spellStart"/>
      <w:r>
        <w:t>Peroković</w:t>
      </w:r>
      <w:proofErr w:type="spellEnd"/>
      <w:r>
        <w:t xml:space="preserve"> 27.10.2015.g. – 8.675,10 kn.</w:t>
      </w:r>
    </w:p>
    <w:p w:rsidRDefault="00806B60" w:rsidP="00806B60" w:rsidR="00806B60">
      <w:pPr>
        <w:jc w:val="both"/>
      </w:pPr>
    </w:p>
    <w:p w:rsidRDefault="00806B60" w:rsidP="00806B60" w:rsidR="00806B60">
      <w:pPr>
        <w:ind w:firstLine="705"/>
        <w:jc w:val="both"/>
      </w:pPr>
      <w:r>
        <w:t>Konstatira se da je za danas određena 17. javna dražba za prodaju nekretnina i pokretnina u vlasništvu stečajnog dužnika i to prema zaključku o prodaji od 01.10.2015.g. broj 3 St-34/11-814.</w:t>
      </w:r>
    </w:p>
    <w:p w:rsidRDefault="00806B60" w:rsidP="00806B60" w:rsidR="00806B60">
      <w:pPr>
        <w:jc w:val="both"/>
      </w:pPr>
      <w:r>
        <w:tab/>
        <w:t>Konstatira se da je oglas objavljen u Jutarnjem listu broj 6168 od 11.10.2015.g., na stranicama web stečaj i HGK.</w:t>
      </w:r>
    </w:p>
    <w:p w:rsidRDefault="00806B60" w:rsidP="00806B60" w:rsidR="00806B60">
      <w:pPr>
        <w:jc w:val="both"/>
      </w:pPr>
    </w:p>
    <w:p w:rsidRDefault="00806B60" w:rsidP="00806B60" w:rsidR="00806B60">
      <w:pPr>
        <w:jc w:val="both"/>
      </w:pPr>
      <w:r>
        <w:tab/>
        <w:t>Konstatira se da je udovoljeno uvjetima za pristupanje javnoj dražbi.</w:t>
      </w:r>
    </w:p>
    <w:p w:rsidRDefault="00806B60" w:rsidP="00806B60" w:rsidR="00806B60">
      <w:pPr>
        <w:jc w:val="both"/>
      </w:pPr>
      <w:r>
        <w:tab/>
      </w:r>
      <w:r>
        <w:tab/>
      </w:r>
    </w:p>
    <w:p w:rsidRDefault="00806B60" w:rsidP="00806B60" w:rsidR="00806B60">
      <w:pPr>
        <w:jc w:val="both"/>
      </w:pPr>
      <w:r>
        <w:tab/>
        <w:t xml:space="preserve">Nakon toga prelazi se na </w:t>
      </w:r>
    </w:p>
    <w:p w:rsidRDefault="00806B60" w:rsidP="00806B60" w:rsidR="00806B60">
      <w:pPr>
        <w:jc w:val="both"/>
      </w:pPr>
    </w:p>
    <w:p w:rsidRDefault="00806B60" w:rsidP="00806B60" w:rsidR="00806B60">
      <w:pPr>
        <w:jc w:val="both"/>
      </w:pPr>
      <w:r>
        <w:tab/>
        <w:t xml:space="preserve"> </w:t>
      </w:r>
    </w:p>
    <w:p w:rsidRDefault="00806B60" w:rsidP="00806B60" w:rsidR="00806B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SEDAMNAESTU JAVNU  DRAŽBU</w:t>
      </w:r>
    </w:p>
    <w:p w:rsidRDefault="00806B60" w:rsidP="00806B60" w:rsidR="00806B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za prodaju imovine stečajnog dužnika </w:t>
      </w:r>
    </w:p>
    <w:p w:rsidRDefault="00806B60" w:rsidP="00806B60" w:rsidR="00806B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NATURA AGRO d.o.o. „u stečaju“, Đurđevac</w:t>
      </w:r>
    </w:p>
    <w:p w:rsidRDefault="00806B60" w:rsidP="00806B60" w:rsidR="00806B60">
      <w:pPr>
        <w:rPr>
          <w:b/>
        </w:rPr>
      </w:pPr>
    </w:p>
    <w:p w:rsidRDefault="00806B60" w:rsidP="00806B60" w:rsidR="00806B60">
      <w:pPr>
        <w:ind w:firstLine="708"/>
        <w:jc w:val="both"/>
      </w:pPr>
      <w:r>
        <w:t xml:space="preserve">Predmet prodaje su </w:t>
      </w:r>
      <w:r>
        <w:rPr>
          <w:b/>
        </w:rPr>
        <w:t xml:space="preserve">nekretnine i pokretnine </w:t>
      </w:r>
      <w:r>
        <w:t>stečajnog dužnika</w:t>
      </w:r>
      <w:r>
        <w:rPr>
          <w:b/>
          <w:bCs/>
        </w:rPr>
        <w:t xml:space="preserve"> </w:t>
      </w:r>
      <w:r>
        <w:t xml:space="preserve">NATURA AGRO d.o.o. „u stečaju“, Đurđevac  i to: </w:t>
      </w:r>
    </w:p>
    <w:p w:rsidRDefault="00806B60" w:rsidP="00806B60" w:rsidR="00806B60" w:rsidRPr="00806B60">
      <w:pPr>
        <w:pStyle w:val="Naslov2"/>
        <w:numPr>
          <w:ilvl w:val="0"/>
          <w:numId w:val="0"/>
        </w:numPr>
        <w:ind w:left="708"/>
        <w:jc w:val="left"/>
        <w:rPr>
          <w:sz w:val="24"/>
          <w:szCs w:val="24"/>
        </w:rPr>
      </w:pPr>
      <w:r w:rsidRPr="00806B60">
        <w:rPr>
          <w:sz w:val="24"/>
          <w:szCs w:val="24"/>
        </w:rPr>
        <w:lastRenderedPageBreak/>
        <w:t xml:space="preserve">Farma </w:t>
      </w:r>
      <w:proofErr w:type="spellStart"/>
      <w:r w:rsidRPr="00806B60">
        <w:rPr>
          <w:sz w:val="24"/>
          <w:szCs w:val="24"/>
        </w:rPr>
        <w:t>muznih</w:t>
      </w:r>
      <w:proofErr w:type="spellEnd"/>
      <w:r w:rsidRPr="00806B60">
        <w:rPr>
          <w:sz w:val="24"/>
          <w:szCs w:val="24"/>
        </w:rPr>
        <w:t xml:space="preserve"> krava </w:t>
      </w:r>
      <w:proofErr w:type="spellStart"/>
      <w:r w:rsidRPr="00806B60">
        <w:rPr>
          <w:sz w:val="24"/>
          <w:szCs w:val="24"/>
        </w:rPr>
        <w:t>Bakovci</w:t>
      </w:r>
      <w:proofErr w:type="spellEnd"/>
      <w:r w:rsidRPr="00806B60">
        <w:rPr>
          <w:sz w:val="24"/>
          <w:szCs w:val="24"/>
        </w:rPr>
        <w:t xml:space="preserve"> </w:t>
      </w:r>
    </w:p>
    <w:p w:rsidRDefault="00806B60" w:rsidP="00806B60" w:rsidR="00806B60"/>
    <w:p w:rsidRDefault="00806B60" w:rsidP="00806B60" w:rsidR="00806B60">
      <w:pPr>
        <w:ind w:left="1440"/>
        <w:rPr>
          <w:bCs/>
        </w:rPr>
      </w:pPr>
      <w:proofErr w:type="spellStart"/>
      <w:r>
        <w:rPr>
          <w:bCs/>
        </w:rPr>
        <w:t>čkbr</w:t>
      </w:r>
      <w:proofErr w:type="spellEnd"/>
      <w:r>
        <w:rPr>
          <w:bCs/>
        </w:rPr>
        <w:t xml:space="preserve">. 6518/3 gospodarske zgrade i staja (3) u </w:t>
      </w:r>
      <w:proofErr w:type="spellStart"/>
      <w:r>
        <w:rPr>
          <w:bCs/>
        </w:rPr>
        <w:t>Bakovcima</w:t>
      </w:r>
      <w:proofErr w:type="spellEnd"/>
      <w:r>
        <w:rPr>
          <w:bCs/>
        </w:rPr>
        <w:t xml:space="preserve"> sa 99 </w:t>
      </w:r>
      <w:proofErr w:type="spellStart"/>
      <w:r>
        <w:rPr>
          <w:bCs/>
        </w:rPr>
        <w:t>čhv</w:t>
      </w:r>
      <w:proofErr w:type="spellEnd"/>
      <w:r>
        <w:rPr>
          <w:bCs/>
        </w:rPr>
        <w:t xml:space="preserve">, gospodarska zgrada – staja (1) u </w:t>
      </w:r>
      <w:proofErr w:type="spellStart"/>
      <w:r>
        <w:rPr>
          <w:bCs/>
        </w:rPr>
        <w:t>Bakovcima</w:t>
      </w:r>
      <w:proofErr w:type="spellEnd"/>
      <w:r>
        <w:rPr>
          <w:bCs/>
        </w:rPr>
        <w:t xml:space="preserve"> sa 128 </w:t>
      </w:r>
      <w:proofErr w:type="spellStart"/>
      <w:r>
        <w:rPr>
          <w:bCs/>
        </w:rPr>
        <w:t>čhv</w:t>
      </w:r>
      <w:proofErr w:type="spellEnd"/>
      <w:r>
        <w:rPr>
          <w:bCs/>
        </w:rPr>
        <w:t xml:space="preserve">, dvorište u </w:t>
      </w:r>
      <w:proofErr w:type="spellStart"/>
      <w:r>
        <w:rPr>
          <w:bCs/>
        </w:rPr>
        <w:t>Bakovcima</w:t>
      </w:r>
      <w:proofErr w:type="spellEnd"/>
      <w:r>
        <w:rPr>
          <w:bCs/>
        </w:rPr>
        <w:t xml:space="preserve"> sa 743 </w:t>
      </w:r>
      <w:proofErr w:type="spellStart"/>
      <w:r>
        <w:rPr>
          <w:bCs/>
        </w:rPr>
        <w:t>čhv</w:t>
      </w:r>
      <w:proofErr w:type="spellEnd"/>
      <w:r>
        <w:rPr>
          <w:bCs/>
        </w:rPr>
        <w:t xml:space="preserve"> u ukupnoj površini od 970 </w:t>
      </w:r>
      <w:proofErr w:type="spellStart"/>
      <w:r>
        <w:rPr>
          <w:bCs/>
        </w:rPr>
        <w:t>čhv</w:t>
      </w:r>
      <w:proofErr w:type="spellEnd"/>
      <w:r>
        <w:rPr>
          <w:bCs/>
        </w:rPr>
        <w:t xml:space="preserve">, upisana u </w:t>
      </w:r>
      <w:r>
        <w:t>z.k.ul.br. 10661, k.o. Đurđevac</w:t>
      </w:r>
    </w:p>
    <w:p w:rsidRDefault="00806B60" w:rsidP="00806B60" w:rsidR="00806B60">
      <w:pPr>
        <w:rPr>
          <w:b/>
          <w:bCs/>
        </w:rPr>
      </w:pPr>
    </w:p>
    <w:p w:rsidRDefault="00806B60" w:rsidP="00806B60" w:rsidR="00806B60">
      <w:pPr>
        <w:ind w:left="708"/>
        <w:rPr>
          <w:bCs/>
        </w:rPr>
      </w:pPr>
      <w:r>
        <w:rPr>
          <w:bCs/>
        </w:rPr>
        <w:t>Procijenjena vrijednost nekretnina iznosi 1.125.798,11 kn.</w:t>
      </w:r>
    </w:p>
    <w:p w:rsidRDefault="00806B60" w:rsidP="00806B60" w:rsidR="00806B60">
      <w:pPr>
        <w:ind w:left="708"/>
        <w:rPr>
          <w:bCs/>
        </w:rPr>
      </w:pPr>
    </w:p>
    <w:p w:rsidRDefault="00806B60" w:rsidP="00806B60" w:rsidR="00806B60">
      <w:pPr>
        <w:ind w:left="708"/>
        <w:rPr>
          <w:b/>
          <w:bCs/>
        </w:rPr>
      </w:pPr>
      <w:r>
        <w:rPr>
          <w:bCs/>
        </w:rPr>
        <w:t>Prodajna cijena na ovoj dražbi iznosi</w:t>
      </w:r>
      <w:r>
        <w:rPr>
          <w:b/>
          <w:bCs/>
        </w:rPr>
        <w:t xml:space="preserve"> 71.442,00</w:t>
      </w:r>
      <w:r>
        <w:rPr>
          <w:bCs/>
        </w:rPr>
        <w:t xml:space="preserve"> </w:t>
      </w:r>
      <w:r>
        <w:rPr>
          <w:b/>
          <w:bCs/>
        </w:rPr>
        <w:t>kn.</w:t>
      </w:r>
    </w:p>
    <w:p w:rsidRDefault="00806B60" w:rsidP="00806B60" w:rsidR="00806B60">
      <w:pPr>
        <w:rPr>
          <w:b/>
          <w:bCs/>
        </w:rPr>
      </w:pPr>
    </w:p>
    <w:p w:rsidRDefault="00806B60" w:rsidP="00806B60" w:rsidR="00806B60">
      <w:pPr>
        <w:rPr>
          <w:bCs/>
        </w:rPr>
      </w:pPr>
      <w:r>
        <w:rPr>
          <w:b/>
          <w:bCs/>
        </w:rPr>
        <w:t xml:space="preserve">- </w:t>
      </w:r>
      <w:r>
        <w:rPr>
          <w:bCs/>
        </w:rPr>
        <w:t xml:space="preserve">na nekretninama postoji založno pravo Erste &amp; </w:t>
      </w:r>
      <w:proofErr w:type="spellStart"/>
      <w:r>
        <w:rPr>
          <w:bCs/>
        </w:rPr>
        <w:t>Steiermärkische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bank</w:t>
      </w:r>
      <w:proofErr w:type="spellEnd"/>
      <w:r>
        <w:rPr>
          <w:bCs/>
        </w:rPr>
        <w:t xml:space="preserve"> d.d. pod br. Z-2541/05 za iznos od 215.635,00 EUR, </w:t>
      </w:r>
    </w:p>
    <w:p w:rsidRDefault="00806B60" w:rsidP="00806B60" w:rsidR="00806B60">
      <w:pPr>
        <w:rPr>
          <w:bCs/>
        </w:rPr>
      </w:pPr>
    </w:p>
    <w:p w:rsidRDefault="00806B60" w:rsidP="00806B60" w:rsidR="00806B60" w:rsidRPr="00806B60">
      <w:pPr>
        <w:pStyle w:val="Uvuenotijeloteksta"/>
        <w:ind w:left="0"/>
        <w:jc w:val="both"/>
        <w:rPr>
          <w:bCs/>
        </w:rPr>
      </w:pPr>
      <w:r>
        <w:rPr>
          <w:b/>
          <w:bCs/>
        </w:rPr>
        <w:t xml:space="preserve">- </w:t>
      </w:r>
      <w:r>
        <w:rPr>
          <w:b/>
        </w:rPr>
        <w:t xml:space="preserve">na nekretninama postoji zabilježba ovrhe br. </w:t>
      </w:r>
      <w:proofErr w:type="spellStart"/>
      <w:r>
        <w:rPr>
          <w:b/>
        </w:rPr>
        <w:t>Ovr</w:t>
      </w:r>
      <w:proofErr w:type="spellEnd"/>
      <w:r>
        <w:rPr>
          <w:b/>
        </w:rPr>
        <w:t>-50/11 Općinskog suda Koprivnica-stalna služba u Đurđevcu pod br. Z-3772/10. Založno pravo prestaje po čl.97. Stečajnog zakona.</w:t>
      </w:r>
    </w:p>
    <w:p w:rsidRDefault="00806B60" w:rsidP="00806B60" w:rsidR="00806B60">
      <w:pPr>
        <w:rPr>
          <w:bCs/>
        </w:rPr>
      </w:pPr>
      <w:r>
        <w:rPr>
          <w:bCs/>
        </w:rPr>
        <w:t>Zajedno sa navedenim nekretninama prodaju se slijedeće pokretnine:</w:t>
      </w:r>
    </w:p>
    <w:p w:rsidRDefault="00806B60" w:rsidP="00806B60" w:rsidR="00806B60">
      <w:pPr>
        <w:rPr>
          <w:bCs/>
        </w:rPr>
      </w:pPr>
    </w:p>
    <w:p w:rsidRDefault="00806B60" w:rsidP="00806B60" w:rsidR="00806B60">
      <w:pPr>
        <w:numPr>
          <w:ilvl w:val="0"/>
          <w:numId w:val="48"/>
        </w:numPr>
        <w:rPr>
          <w:bCs/>
        </w:rPr>
      </w:pPr>
      <w:r>
        <w:rPr>
          <w:bCs/>
        </w:rPr>
        <w:t>jasle za telad – inventurni broj 1000</w:t>
      </w:r>
    </w:p>
    <w:p w:rsidRDefault="00806B60" w:rsidP="00806B60" w:rsidR="00806B60">
      <w:pPr>
        <w:numPr>
          <w:ilvl w:val="0"/>
          <w:numId w:val="48"/>
        </w:numPr>
        <w:rPr>
          <w:bCs/>
        </w:rPr>
      </w:pPr>
      <w:proofErr w:type="spellStart"/>
      <w:r>
        <w:rPr>
          <w:bCs/>
        </w:rPr>
        <w:t>skreper</w:t>
      </w:r>
      <w:proofErr w:type="spellEnd"/>
      <w:r>
        <w:rPr>
          <w:bCs/>
        </w:rPr>
        <w:t xml:space="preserve"> za čišćenje – inventurni broj 1001</w:t>
      </w:r>
    </w:p>
    <w:p w:rsidRDefault="00806B60" w:rsidP="00806B60" w:rsidR="00806B60">
      <w:pPr>
        <w:numPr>
          <w:ilvl w:val="0"/>
          <w:numId w:val="48"/>
        </w:numPr>
        <w:rPr>
          <w:bCs/>
        </w:rPr>
      </w:pPr>
      <w:proofErr w:type="spellStart"/>
      <w:r>
        <w:rPr>
          <w:bCs/>
        </w:rPr>
        <w:t>izmuzište</w:t>
      </w:r>
      <w:proofErr w:type="spellEnd"/>
      <w:r>
        <w:rPr>
          <w:bCs/>
        </w:rPr>
        <w:t xml:space="preserve"> – inventurni broj 1003</w:t>
      </w:r>
    </w:p>
    <w:p w:rsidRDefault="00806B60" w:rsidP="00806B60" w:rsidR="00806B60">
      <w:pPr>
        <w:numPr>
          <w:ilvl w:val="0"/>
          <w:numId w:val="48"/>
        </w:numPr>
        <w:rPr>
          <w:bCs/>
        </w:rPr>
      </w:pPr>
      <w:r>
        <w:rPr>
          <w:bCs/>
        </w:rPr>
        <w:t>S 105 oprema za pranje komplet – inventurni broj 1004</w:t>
      </w:r>
    </w:p>
    <w:p w:rsidRDefault="00806B60" w:rsidP="00806B60" w:rsidR="00806B60">
      <w:pPr>
        <w:numPr>
          <w:ilvl w:val="0"/>
          <w:numId w:val="48"/>
        </w:numPr>
        <w:rPr>
          <w:bCs/>
        </w:rPr>
      </w:pPr>
      <w:r>
        <w:rPr>
          <w:bCs/>
        </w:rPr>
        <w:t xml:space="preserve">pojilice, vodovodne instalacije, </w:t>
      </w:r>
      <w:proofErr w:type="spellStart"/>
      <w:r>
        <w:rPr>
          <w:bCs/>
        </w:rPr>
        <w:t>hidrofor</w:t>
      </w:r>
      <w:proofErr w:type="spellEnd"/>
      <w:r>
        <w:rPr>
          <w:bCs/>
        </w:rPr>
        <w:t xml:space="preserve"> – inventurni broj 996</w:t>
      </w:r>
    </w:p>
    <w:p w:rsidRDefault="00806B60" w:rsidP="00806B60" w:rsidR="00806B60">
      <w:pPr>
        <w:numPr>
          <w:ilvl w:val="0"/>
          <w:numId w:val="48"/>
        </w:numPr>
        <w:rPr>
          <w:bCs/>
        </w:rPr>
      </w:pPr>
      <w:proofErr w:type="spellStart"/>
      <w:r>
        <w:rPr>
          <w:bCs/>
        </w:rPr>
        <w:t>boxevi</w:t>
      </w:r>
      <w:proofErr w:type="spellEnd"/>
      <w:r>
        <w:rPr>
          <w:bCs/>
        </w:rPr>
        <w:t xml:space="preserve"> – inventurni broj 997</w:t>
      </w:r>
    </w:p>
    <w:p w:rsidRDefault="00806B60" w:rsidP="00806B60" w:rsidR="00806B60">
      <w:pPr>
        <w:numPr>
          <w:ilvl w:val="0"/>
          <w:numId w:val="48"/>
        </w:numPr>
        <w:rPr>
          <w:bCs/>
        </w:rPr>
      </w:pPr>
      <w:r>
        <w:rPr>
          <w:bCs/>
        </w:rPr>
        <w:t>krmne zabrane – inventurni broj 998</w:t>
      </w:r>
    </w:p>
    <w:p w:rsidRDefault="00806B60" w:rsidP="00806B60" w:rsidR="00806B60">
      <w:pPr>
        <w:numPr>
          <w:ilvl w:val="0"/>
          <w:numId w:val="48"/>
        </w:numPr>
        <w:rPr>
          <w:bCs/>
        </w:rPr>
      </w:pPr>
      <w:r>
        <w:rPr>
          <w:bCs/>
        </w:rPr>
        <w:t>rasvjeta – inventurni broj 999,</w:t>
      </w:r>
    </w:p>
    <w:p w:rsidRDefault="00806B60" w:rsidP="00806B60" w:rsidR="00806B60">
      <w:pPr>
        <w:rPr>
          <w:bCs/>
        </w:rPr>
      </w:pPr>
    </w:p>
    <w:p w:rsidRDefault="00806B60" w:rsidP="00806B60" w:rsidR="00806B60">
      <w:r>
        <w:rPr>
          <w:bCs/>
        </w:rPr>
        <w:t xml:space="preserve">Procijenjena vrijednost pokretnina iznosi </w:t>
      </w:r>
      <w:r>
        <w:t>273.812,50 kn.</w:t>
      </w:r>
    </w:p>
    <w:p w:rsidRDefault="00806B60" w:rsidP="00806B60" w:rsidR="00806B60"/>
    <w:p w:rsidRDefault="00806B60" w:rsidP="00806B60" w:rsidR="00806B60">
      <w:pPr>
        <w:rPr>
          <w:b/>
        </w:rPr>
      </w:pPr>
      <w:r>
        <w:t>Prodajna cijena pokretnina na ovoj dražbi iznosi</w:t>
      </w:r>
      <w:r>
        <w:rPr>
          <w:b/>
        </w:rPr>
        <w:t xml:space="preserve"> 15.309,00 kn.</w:t>
      </w:r>
    </w:p>
    <w:p w:rsidRDefault="00806B60" w:rsidP="00806B60" w:rsidR="00806B60">
      <w:pPr>
        <w:rPr>
          <w:b/>
        </w:rPr>
      </w:pPr>
    </w:p>
    <w:p w:rsidRDefault="00806B60" w:rsidP="00806B60" w:rsidR="00806B60">
      <w:pPr>
        <w:rPr>
          <w:b/>
        </w:rPr>
      </w:pPr>
    </w:p>
    <w:p w:rsidRDefault="00806B60" w:rsidP="00806B60" w:rsidR="00806B60">
      <w:r>
        <w:rPr>
          <w:b/>
        </w:rPr>
        <w:tab/>
      </w:r>
      <w:r>
        <w:t xml:space="preserve">Nekretnine i pokretnine prodaju se kao cjelina za početnu prodajnu cijenu u iznosu od </w:t>
      </w:r>
      <w:r>
        <w:rPr>
          <w:b/>
        </w:rPr>
        <w:t>86.751,00 kn</w:t>
      </w:r>
      <w:r>
        <w:t>.</w:t>
      </w:r>
    </w:p>
    <w:p w:rsidRDefault="00806B60" w:rsidP="00806B60" w:rsidR="00806B60"/>
    <w:p w:rsidRDefault="00806B60" w:rsidP="00806B60" w:rsidR="00806B60">
      <w:r>
        <w:tab/>
        <w:t>Dražbovni iznos – 1.000,00 kn</w:t>
      </w:r>
    </w:p>
    <w:p w:rsidRDefault="00806B60" w:rsidP="00806B60" w:rsidR="00806B60"/>
    <w:p w:rsidRDefault="00806B60" w:rsidP="00806B60" w:rsidR="00806B60">
      <w:pPr>
        <w:numPr>
          <w:ilvl w:val="0"/>
          <w:numId w:val="49"/>
        </w:numPr>
      </w:pPr>
      <w:r>
        <w:t>Matić promet – 86.851,00 kn</w:t>
      </w:r>
    </w:p>
    <w:p w:rsidRDefault="00806B60" w:rsidP="00806B60" w:rsidR="00806B60"/>
    <w:p w:rsidRDefault="00806B60" w:rsidP="00806B60" w:rsidR="00806B60">
      <w:pPr>
        <w:ind w:left="360"/>
        <w:rPr>
          <w:b/>
        </w:rPr>
      </w:pPr>
      <w:r>
        <w:t xml:space="preserve">Nakon toga Ivan </w:t>
      </w:r>
      <w:proofErr w:type="spellStart"/>
      <w:r>
        <w:t>Peroković</w:t>
      </w:r>
      <w:proofErr w:type="spellEnd"/>
      <w:r>
        <w:t xml:space="preserve"> izjavljuje da </w:t>
      </w:r>
      <w:r>
        <w:rPr>
          <w:b/>
        </w:rPr>
        <w:t xml:space="preserve">odustaje </w:t>
      </w:r>
      <w:r>
        <w:t xml:space="preserve">od dražbe i traži povrat jamčevine na račun broj IBAN: </w:t>
      </w:r>
      <w:r>
        <w:rPr>
          <w:b/>
        </w:rPr>
        <w:t>HR4023600003220067910.</w:t>
      </w:r>
    </w:p>
    <w:p w:rsidRDefault="00806B60" w:rsidP="00806B60" w:rsidR="00806B60">
      <w:pPr>
        <w:jc w:val="both"/>
      </w:pPr>
    </w:p>
    <w:p w:rsidRDefault="00806B60" w:rsidP="00806B60" w:rsidR="00806B60">
      <w:pPr>
        <w:jc w:val="both"/>
      </w:pPr>
      <w:r>
        <w:tab/>
        <w:t>Nakon toga ponuđač Matić promet d.o.o. izjavljuje da ostaje kod ponude.</w:t>
      </w:r>
    </w:p>
    <w:p w:rsidRDefault="00806B60" w:rsidP="00806B60" w:rsidR="00806B60">
      <w:pPr>
        <w:jc w:val="both"/>
      </w:pPr>
      <w:r>
        <w:tab/>
        <w:t>Konstatira se da je jedini i najpovoljniji ponuđač Matić promet d.o.o.</w:t>
      </w:r>
    </w:p>
    <w:p w:rsidRDefault="00806B60" w:rsidP="00806B60" w:rsidR="00806B60">
      <w:pPr>
        <w:jc w:val="both"/>
      </w:pPr>
      <w:r>
        <w:tab/>
        <w:t>Stečajni upravitelj izjavljuje da predlaže donošenje rješenja o dosudi u korist kupca Matić promet d.o.o.</w:t>
      </w:r>
    </w:p>
    <w:p w:rsidRDefault="00806B60" w:rsidP="00806B60" w:rsidR="00806B60">
      <w:pPr>
        <w:jc w:val="both"/>
      </w:pPr>
    </w:p>
    <w:p w:rsidRDefault="00806B60" w:rsidP="00806B60" w:rsidR="00806B60">
      <w:pPr>
        <w:jc w:val="both"/>
      </w:pPr>
      <w:r>
        <w:lastRenderedPageBreak/>
        <w:tab/>
        <w:t>Nakon toga sud donosi i objavljuje slijedeće</w:t>
      </w:r>
    </w:p>
    <w:p w:rsidRDefault="00806B60" w:rsidP="00806B60" w:rsidR="00806B60">
      <w:pPr>
        <w:jc w:val="both"/>
      </w:pPr>
    </w:p>
    <w:p w:rsidRDefault="00806B60" w:rsidP="00806B60" w:rsidR="00806B60">
      <w:pPr>
        <w:jc w:val="center"/>
      </w:pPr>
      <w:r>
        <w:t>RJEŠENJE O DOSUDI</w:t>
      </w:r>
    </w:p>
    <w:p w:rsidRDefault="00806B60" w:rsidP="00806B60" w:rsidR="00806B60">
      <w:pPr>
        <w:jc w:val="center"/>
      </w:pPr>
    </w:p>
    <w:p w:rsidRDefault="00806B60" w:rsidP="00806B60" w:rsidR="00806B60">
      <w:pPr>
        <w:ind w:firstLine="708"/>
        <w:jc w:val="both"/>
      </w:pPr>
      <w:r>
        <w:t xml:space="preserve">I/ Ponuditelju i kupcu MATIĆ PROMET društvo s ograničenom odgovornošću za trgovinu, ugostiteljstvo i usluge, skraćena tvrtka: MATIĆ PROMET d.o.o. Bjelovar, Đurđevačka cesta 112, OIB: 23124459286, dosuđuje se nekretnina i to: Farma </w:t>
      </w:r>
      <w:proofErr w:type="spellStart"/>
      <w:r>
        <w:t>muznih</w:t>
      </w:r>
      <w:proofErr w:type="spellEnd"/>
      <w:r>
        <w:t xml:space="preserve"> krava </w:t>
      </w:r>
      <w:proofErr w:type="spellStart"/>
      <w:r>
        <w:t>Bakovci</w:t>
      </w:r>
      <w:proofErr w:type="spellEnd"/>
      <w:r>
        <w:t xml:space="preserve"> - </w:t>
      </w:r>
      <w:proofErr w:type="spellStart"/>
      <w:r>
        <w:rPr>
          <w:bCs/>
        </w:rPr>
        <w:t>čkbr</w:t>
      </w:r>
      <w:proofErr w:type="spellEnd"/>
      <w:r>
        <w:rPr>
          <w:bCs/>
        </w:rPr>
        <w:t xml:space="preserve">. 6518/3 gospodarske zgrade i staja (3) u </w:t>
      </w:r>
      <w:proofErr w:type="spellStart"/>
      <w:r>
        <w:rPr>
          <w:bCs/>
        </w:rPr>
        <w:t>Bakovcima</w:t>
      </w:r>
      <w:proofErr w:type="spellEnd"/>
      <w:r>
        <w:rPr>
          <w:bCs/>
        </w:rPr>
        <w:t xml:space="preserve"> sa 99 </w:t>
      </w:r>
      <w:proofErr w:type="spellStart"/>
      <w:r>
        <w:rPr>
          <w:bCs/>
        </w:rPr>
        <w:t>čhv</w:t>
      </w:r>
      <w:proofErr w:type="spellEnd"/>
      <w:r>
        <w:rPr>
          <w:bCs/>
        </w:rPr>
        <w:t xml:space="preserve">, gospodarska zgrada – staja (1) u </w:t>
      </w:r>
      <w:proofErr w:type="spellStart"/>
      <w:r>
        <w:rPr>
          <w:bCs/>
        </w:rPr>
        <w:t>Bakovcima</w:t>
      </w:r>
      <w:proofErr w:type="spellEnd"/>
      <w:r>
        <w:rPr>
          <w:bCs/>
        </w:rPr>
        <w:t xml:space="preserve"> sa 128 </w:t>
      </w:r>
      <w:proofErr w:type="spellStart"/>
      <w:r>
        <w:rPr>
          <w:bCs/>
        </w:rPr>
        <w:t>čhv</w:t>
      </w:r>
      <w:proofErr w:type="spellEnd"/>
      <w:r>
        <w:rPr>
          <w:bCs/>
        </w:rPr>
        <w:t xml:space="preserve">, dvorište u </w:t>
      </w:r>
      <w:proofErr w:type="spellStart"/>
      <w:r>
        <w:rPr>
          <w:bCs/>
        </w:rPr>
        <w:t>Bakovcima</w:t>
      </w:r>
      <w:proofErr w:type="spellEnd"/>
      <w:r>
        <w:rPr>
          <w:bCs/>
        </w:rPr>
        <w:t xml:space="preserve"> sa 743 </w:t>
      </w:r>
      <w:proofErr w:type="spellStart"/>
      <w:r>
        <w:rPr>
          <w:bCs/>
        </w:rPr>
        <w:t>čhv</w:t>
      </w:r>
      <w:proofErr w:type="spellEnd"/>
      <w:r>
        <w:rPr>
          <w:bCs/>
        </w:rPr>
        <w:t xml:space="preserve"> u ukupnoj površini od 970 </w:t>
      </w:r>
      <w:proofErr w:type="spellStart"/>
      <w:r>
        <w:rPr>
          <w:bCs/>
        </w:rPr>
        <w:t>čhv</w:t>
      </w:r>
      <w:proofErr w:type="spellEnd"/>
      <w:r>
        <w:rPr>
          <w:bCs/>
        </w:rPr>
        <w:t xml:space="preserve">, upisana u </w:t>
      </w:r>
      <w:r>
        <w:t xml:space="preserve">z.k.ul.br. 10661, k.o. Đurđevac, </w:t>
      </w:r>
    </w:p>
    <w:p w:rsidRDefault="00806B60" w:rsidP="00806B60" w:rsidR="00806B60">
      <w:pPr>
        <w:jc w:val="both"/>
        <w:rPr>
          <w:bCs/>
        </w:rPr>
      </w:pPr>
      <w:r>
        <w:t xml:space="preserve">te pokretnine i to: </w:t>
      </w:r>
      <w:r>
        <w:rPr>
          <w:bCs/>
        </w:rPr>
        <w:t xml:space="preserve">jasle za telad – inventurni broj 1000, </w:t>
      </w:r>
      <w:proofErr w:type="spellStart"/>
      <w:r>
        <w:rPr>
          <w:bCs/>
        </w:rPr>
        <w:t>skreper</w:t>
      </w:r>
      <w:proofErr w:type="spellEnd"/>
      <w:r>
        <w:rPr>
          <w:bCs/>
        </w:rPr>
        <w:t xml:space="preserve"> za čišćenje - inventurni broj 1001, </w:t>
      </w:r>
      <w:proofErr w:type="spellStart"/>
      <w:r>
        <w:rPr>
          <w:bCs/>
        </w:rPr>
        <w:t>izmuzište</w:t>
      </w:r>
      <w:proofErr w:type="spellEnd"/>
      <w:r>
        <w:rPr>
          <w:bCs/>
        </w:rPr>
        <w:t xml:space="preserve"> – inventurni broj 1003, S 105 oprema za pranje komplet - inventurni broj 1004, pojilice, vodovodne instalacije, </w:t>
      </w:r>
      <w:proofErr w:type="spellStart"/>
      <w:r>
        <w:rPr>
          <w:bCs/>
        </w:rPr>
        <w:t>hidrofor</w:t>
      </w:r>
      <w:proofErr w:type="spellEnd"/>
      <w:r>
        <w:rPr>
          <w:bCs/>
        </w:rPr>
        <w:t xml:space="preserve"> – inventurni broj 996, </w:t>
      </w:r>
      <w:proofErr w:type="spellStart"/>
      <w:r>
        <w:rPr>
          <w:bCs/>
        </w:rPr>
        <w:t>boxevi</w:t>
      </w:r>
      <w:proofErr w:type="spellEnd"/>
      <w:r>
        <w:rPr>
          <w:bCs/>
        </w:rPr>
        <w:t xml:space="preserve"> – inventurni broj 997, krmne zabrane – inventurni broj 998, rasvjeta – inventurni broj 999, </w:t>
      </w:r>
      <w:r>
        <w:t xml:space="preserve">za kupoprodajnu cijenu u iznosu od 86.851,00 kn (slovima: </w:t>
      </w:r>
      <w:proofErr w:type="spellStart"/>
      <w:r>
        <w:t>osamdesetišesttisućaosamstopedesetijedna</w:t>
      </w:r>
      <w:proofErr w:type="spellEnd"/>
      <w:r>
        <w:t xml:space="preserve"> kuna), koju je dužan uplatiti na žiro-račun ovog suda broj IBAN HR4023900011300002754 (u elektroničkom nalogu za plaćanje), ili HR40 2390 0011 3000 0275 4 (u nalogu za plaćanje na papirnatom obrascu), u roku od 30 dana od dana pravomoćnosti ovog rješenja o dosudi. </w:t>
      </w:r>
    </w:p>
    <w:p w:rsidRDefault="00806B60" w:rsidP="00806B60" w:rsidR="00806B60">
      <w:pPr>
        <w:ind w:firstLine="708"/>
        <w:jc w:val="both"/>
      </w:pPr>
    </w:p>
    <w:p w:rsidRDefault="00806B60" w:rsidP="00806B60" w:rsidR="00806B60">
      <w:pPr>
        <w:pStyle w:val="Tijeloteksta"/>
        <w:ind w:firstLine="708"/>
      </w:pPr>
      <w:r>
        <w:t>Uplaćena jamčevina uračunava se u kupoprodajnu cijenu.</w:t>
      </w:r>
    </w:p>
    <w:p w:rsidRDefault="00806B60" w:rsidP="00806B60" w:rsidR="00806B60">
      <w:pPr>
        <w:ind w:firstLine="708"/>
        <w:jc w:val="both"/>
      </w:pPr>
    </w:p>
    <w:p w:rsidRDefault="00806B60" w:rsidP="00806B60" w:rsidR="00806B60">
      <w:pPr>
        <w:pStyle w:val="Tijeloteksta"/>
        <w:ind w:firstLine="708"/>
        <w:jc w:val="both"/>
      </w:pPr>
      <w:r>
        <w:t xml:space="preserve">II/ Ukoliko kupac ne plati kupoprodajnu cijenu u iznosu i u roku kako je određeno u točki I izreke ovog rješenja o dosudi, smatrat će se da je odustao od kupnje, a iz položene jamčevine namirit će se troškovi nove prodaje i nadoknaditi razlika između </w:t>
      </w:r>
      <w:proofErr w:type="spellStart"/>
      <w:r>
        <w:t>kupovnine</w:t>
      </w:r>
      <w:proofErr w:type="spellEnd"/>
      <w:r>
        <w:t xml:space="preserve"> postignute na prijašnjoj i novoj dražbi.  </w:t>
      </w:r>
    </w:p>
    <w:p w:rsidRDefault="00806B60" w:rsidP="00806B60" w:rsidR="00806B60">
      <w:pPr>
        <w:pStyle w:val="Tijeloteksta"/>
        <w:ind w:firstLine="708"/>
        <w:jc w:val="both"/>
      </w:pPr>
      <w:r>
        <w:t xml:space="preserve">III/ Nakon što kupac plati kupoprodajnu cijenu, sud će posebnim zaključkom u zemljišnim knjigama naložiti upis prava vlasništva u korist kupca, brisanje tereta na nekretnini, te predaju nekretnine u posjed kupcu.   </w:t>
      </w:r>
    </w:p>
    <w:p w:rsidRDefault="00806B60" w:rsidP="00806B60" w:rsidR="00806B60">
      <w:pPr>
        <w:pStyle w:val="Tijeloteksta"/>
        <w:ind w:firstLine="708"/>
        <w:jc w:val="both"/>
      </w:pPr>
      <w:r>
        <w:t>IV/ Ovo rješenje o dosudi objavljuje se na e-Oglasnoj ploči suda s današnjim danom.</w:t>
      </w:r>
    </w:p>
    <w:p w:rsidRDefault="00806B60" w:rsidP="00806B60" w:rsidR="00806B60">
      <w:pPr>
        <w:jc w:val="both"/>
      </w:pPr>
    </w:p>
    <w:p w:rsidRDefault="00806B60" w:rsidP="00806B60" w:rsidR="00806B60">
      <w:pPr>
        <w:jc w:val="both"/>
      </w:pPr>
    </w:p>
    <w:p w:rsidRDefault="00806B60" w:rsidP="00806B60" w:rsidR="00806B60"/>
    <w:p w:rsidRDefault="00806B60" w:rsidP="00806B60" w:rsidR="00806B60">
      <w:pPr>
        <w:jc w:val="center"/>
      </w:pPr>
      <w:r>
        <w:t>Dovršeno u 09,39 sati.</w:t>
      </w:r>
    </w:p>
    <w:p w:rsidRDefault="00806B60" w:rsidP="00806B60" w:rsidR="00806B60"/>
    <w:p w:rsidRDefault="00806B60" w:rsidP="00806B60" w:rsidR="00806B60">
      <w:pPr>
        <w:jc w:val="both"/>
      </w:pPr>
    </w:p>
    <w:p w:rsidRDefault="00806B60" w:rsidP="00806B60" w:rsidR="00806B60">
      <w:pPr>
        <w:jc w:val="both"/>
      </w:pPr>
      <w:r>
        <w:tab/>
        <w:t xml:space="preserve"> </w:t>
      </w:r>
    </w:p>
    <w:p w:rsidRDefault="00DA0242" w:rsidP="00806B60" w:rsidR="00DA0242" w:rsidRPr="00806B60"/>
    <w:sectPr w:rsidSect="00EB0D4C" w:rsidR="00DA0242" w:rsidRPr="00806B60">
      <w:headerReference w:type="default" r:id="rId10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28C5C9C"/>
    <w:multiLevelType w:val="hybridMultilevel"/>
    <w:tmpl w:val="18EC8682"/>
    <w:lvl w:tplc="0A6C40DE" w:ilvl="0">
      <w:start w:val="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CD779F9"/>
    <w:multiLevelType w:val="hybridMultilevel"/>
    <w:tmpl w:val="6C76843C"/>
    <w:lvl w:tplc="13DE9C8E" w:ilvl="0">
      <w:start w:val="16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369E7C69"/>
    <w:multiLevelType w:val="hybridMultilevel"/>
    <w:tmpl w:val="D7403B5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1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0"/>
  </w:num>
  <w:num w:numId="14">
    <w:abstractNumId w:val="28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7"/>
  </w:num>
  <w:num w:numId="36">
    <w:abstractNumId w:val="12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6B60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190F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806B6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nhideWhenUsed/>
    <w:qFormat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806B6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nhideWhenUsed/>
    <w:qFormat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694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4106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2015.</izvorni_sadrzaj>
    <derivirana_varijabla naziv="DomainObject.DatumDonosenjaOdluke_1">30.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St-34/2011-816</izvorni_sadrzaj>
    <derivirana_varijabla naziv="DomainObject.Oznaka_1">St-34/2011-816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2011.</izvorni_sadrzaj>
    <derivirana_varijabla naziv="DomainObject.Predmet.DatumOsnivanja_1">24.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St-34/2011</izvorni_sadrzaj>
    <derivirana_varijabla naziv="DomainObject.Predmet.OznakaBroj_1">St-34/2011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Prijedlog za otvaranje stečaja s prijedlogom
mjere osiguranja po čl. 44. SZ.</izvorni_sadrzaj>
    <derivirana_varijabla naziv="DomainObject.Predmet.PrimjedbaSuca_1">Prijedlog za otvaranje stečaja s prijedlogom
mjere osiguranja po čl. 44. SZ.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 AGRO poljoprivedna i prehrambena proizvodnja, d.o.o. zastupanog po punomoćniku IRENA PIKIJA</izvorni_sadrzaj>
    <derivirana_varijabla naziv="DomainObject.Predmet.ProtustrankaFormated_1">  NATURA AGRO poljoprivedna i prehrambena proizvodnja, d.o.o. zastupanog po punomoćniku IRENA PIKIJA</derivirana_varijabla>
  </DomainObject.Predmet.ProtustrankaFormated>
  <DomainObject.Predmet.ProtustrankaFormatedOIB>
    <izvorni_sadrzaj>  NATURA AGRO poljoprivedna i prehrambena proizvodnja, d.o.o., OIB 77805504491 zastupanog po punomoćniku IRENA PIKIJA</izvorni_sadrzaj>
    <derivirana_varijabla naziv="DomainObject.Predmet.ProtustrankaFormatedOIB_1">  NATURA AGRO poljoprivedna i prehrambena proizvodnja, d.o.o., OIB 77805504491 zastupanog po punomoćniku IRENA PIKIJA</derivirana_varijabla>
  </DomainObject.Predmet.ProtustrankaFormatedOIB>
  <DomainObject.Predmet.ProtustrankaFormatedWithAdress>
    <izvorni_sadrzaj> NATURA AGRO poljoprivedna i prehrambena proizvodnja, d.o.o., Kolodvorska 21/A, 48350 Đurđevac zastupanog po punomoćniku IRENA PIKIJA</izvorni_sadrzaj>
    <derivirana_varijabla naziv="DomainObject.Predmet.ProtustrankaFormatedWithAdress_1"> NATURA AGRO poljoprivedna i prehrambena proizvodnja, d.o.o., Kolodvorska 21/A, 48350 Đurđevac zastupanog po punomoćniku IRENA PIKIJA</derivirana_varijabla>
  </DomainObject.Predmet.ProtustrankaFormatedWithAdress>
  <DomainObject.Predmet.ProtustrankaFormatedWithAdressOIB>
    <izvorni_sadrzaj> NATURA AGRO poljoprivedna i prehrambena proizvodnja, d.o.o., OIB 77805504491, Kolodvorska 21/A, 48350 Đurđevac zastupanog po punomoćniku IRENA PIKIJA</izvorni_sadrzaj>
    <derivirana_varijabla naziv="DomainObject.Predmet.ProtustrankaFormatedWithAdressOIB_1"> NATURA AGRO poljoprivedna i prehrambena proizvodnja, d.o.o., OIB 77805504491, Kolodvorska 21/A, 48350 Đurđevac zastupanog po punomoćniku IRENA PIKIJA</derivirana_varijabla>
  </DomainObject.Predmet.ProtustrankaFormatedWithAdressOIB>
  <DomainObject.Predmet.ProtustrankaWithAdress>
    <izvorni_sadrzaj>NATURA AGRO poljoprivedna i prehrambena proizvodnja, d.o.o. Kolodvorska 21/A, 48350 Đurđevac</izvorni_sadrzaj>
    <derivirana_varijabla naziv="DomainObject.Predmet.ProtustrankaWithAdress_1">NATURA AGRO poljoprivedna i prehrambena proizvodnja, d.o.o. Kolodvorska 21/A, 48350 Đurđevac</derivirana_varijabla>
  </DomainObject.Predmet.ProtustrankaWithAdress>
  <DomainObject.Predmet.ProtustrankaWithAdressOIB>
    <izvorni_sadrzaj>NATURA AGRO poljoprivedna i prehrambena proizvodnja, d.o.o., OIB 77805504491, Kolodvorska 21/A, 48350 Đurđevac</izvorni_sadrzaj>
    <derivirana_varijabla naziv="DomainObject.Predmet.ProtustrankaWithAdressOIB_1">NATURA AGRO poljoprivedna i prehrambena proizvodnja, d.o.o., OIB 77805504491, Kolodvorska 21/A, 48350 Đurđevac</derivirana_varijabla>
  </DomainObject.Predmet.ProtustrankaWithAdressOIB>
  <DomainObject.Predmet.ProtustrankaNazivFormated>
    <izvorni_sadrzaj>NATURA AGRO poljoprivedna i prehrambena proizvodnja, d.o.o.</izvorni_sadrzaj>
    <derivirana_varijabla naziv="DomainObject.Predmet.ProtustrankaNazivFormated_1">NATURA AGRO poljoprivedna i prehrambena proizvodnja, d.o.o.</derivirana_varijabla>
  </DomainObject.Predmet.ProtustrankaNazivFormated>
  <DomainObject.Predmet.ProtustrankaNazivFormatedOIB>
    <izvorni_sadrzaj>NATURA AGRO poljoprivedna i prehrambena proizvodnja, d.o.o., OIB 77805504491</izvorni_sadrzaj>
    <derivirana_varijabla naziv="DomainObject.Predmet.ProtustrankaNazivFormatedOIB_1">NATURA AGRO poljoprivedna i prehrambena proizvodnja, d.o.o., OIB 77805504491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Dražen Juren, radnik dužnika i dr. (1.-84.)</izvorni_sadrzaj>
    <derivirana_varijabla naziv="DomainObject.Predmet.StrankaFormated_1">  Dražen Juren, radnik dužnika i dr. (1.-84.)</derivirana_varijabla>
  </DomainObject.Predmet.StrankaFormated>
  <DomainObject.Predmet.StrankaFormatedOIB>
    <izvorni_sadrzaj>  Dražen Juren, radnik dužnika i dr. (1.-84.)</izvorni_sadrzaj>
    <derivirana_varijabla naziv="DomainObject.Predmet.StrankaFormatedOIB_1">  Dražen Juren, radnik dužnika i dr. (1.-84.)</derivirana_varijabla>
  </DomainObject.Predmet.StrankaFormatedOIB>
  <DomainObject.Predmet.StrankaFormatedWithAdress>
    <izvorni_sadrzaj> Dražen Juren, radnik dužnika i dr. (1.-84.), Mičetinac 28, 48350 Đurđevac</izvorni_sadrzaj>
    <derivirana_varijabla naziv="DomainObject.Predmet.StrankaFormatedWithAdress_1"> Dražen Juren, radnik dužnika i dr. (1.-84.), Mičetinac 28, 48350 Đurđevac</derivirana_varijabla>
  </DomainObject.Predmet.StrankaFormatedWithAdress>
  <DomainObject.Predmet.StrankaFormatedWithAdressOIB>
    <izvorni_sadrzaj> Dražen Juren, radnik dužnika i dr. (1.-84.), Mičetinac 28, 48350 Đurđevac</izvorni_sadrzaj>
    <derivirana_varijabla naziv="DomainObject.Predmet.StrankaFormatedWithAdressOIB_1"> Dražen Juren, radnik dužnika i dr. (1.-84.), Mičetinac 28, 48350 Đurđevac</derivirana_varijabla>
  </DomainObject.Predmet.StrankaFormatedWithAdressOIB>
  <DomainObject.Predmet.StrankaWithAdress>
    <izvorni_sadrzaj>Dražen Juren, radnik dužnika i dr. (1.-84.) Mičetinac 28,48350 Đurđevac</izvorni_sadrzaj>
    <derivirana_varijabla naziv="DomainObject.Predmet.StrankaWithAdress_1">Dražen Juren, radnik dužnika i dr. (1.-84.) Mičetinac 28,48350 Đurđevac</derivirana_varijabla>
  </DomainObject.Predmet.StrankaWithAdress>
  <DomainObject.Predmet.StrankaWithAdressOIB>
    <izvorni_sadrzaj>Dražen Juren, radnik dužnika i dr. (1.-84.), Mičetinac 28,48350 Đurđevac</izvorni_sadrzaj>
    <derivirana_varijabla naziv="DomainObject.Predmet.StrankaWithAdressOIB_1">Dražen Juren, radnik dužnika i dr. (1.-84.), Mičetinac 28,48350 Đurđevac</derivirana_varijabla>
  </DomainObject.Predmet.StrankaWithAdressOIB>
  <DomainObject.Predmet.StrankaNazivFormated>
    <izvorni_sadrzaj>Dražen Juren, radnik dužnika i dr. (1.-84.)</izvorni_sadrzaj>
    <derivirana_varijabla naziv="DomainObject.Predmet.StrankaNazivFormated_1">Dražen Juren, radnik dužnika i dr. (1.-84.)</derivirana_varijabla>
  </DomainObject.Predmet.StrankaNazivFormated>
  <DomainObject.Predmet.StrankaNazivFormatedOIB>
    <izvorni_sadrzaj>Dražen Juren, radnik dužnika i dr. (1.-84.)</izvorni_sadrzaj>
    <derivirana_varijabla naziv="DomainObject.Predmet.StrankaNazivFormatedOIB_1">Dražen Juren, radnik dužnika i dr. (1.-84.)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Dražen Juren, radnik dužnika i dr. (1.-84.)</item>
    </izvorni_sadrzaj>
    <derivirana_varijabla naziv="DomainObject.Predmet.StrankaListFormated_1">
      <item>Dražen Juren, radnik dužnika i dr. (1.-84.)</item>
    </derivirana_varijabla>
  </DomainObject.Predmet.StrankaListFormated>
  <DomainObject.Predmet.StrankaListFormatedOIB>
    <izvorni_sadrzaj>
      <item>Dražen Juren, radnik dužnika i dr. (1.-84.)</item>
    </izvorni_sadrzaj>
    <derivirana_varijabla naziv="DomainObject.Predmet.StrankaListFormatedOIB_1">
      <item>Dražen Juren, radnik dužnika i dr. (1.-84.)</item>
    </derivirana_varijabla>
  </DomainObject.Predmet.StrankaListFormatedOIB>
  <DomainObject.Predmet.StrankaListFormatedWithAdress>
    <izvorni_sadrzaj>
      <item>Dražen Juren, radnik dužnika i dr. (1.-84.), Mičetinac 28, 48350 Đurđevac</item>
    </izvorni_sadrzaj>
    <derivirana_varijabla naziv="DomainObject.Predmet.StrankaListFormatedWithAdress_1">
      <item>Dražen Juren, radnik dužnika i dr. (1.-84.), Mičetinac 28, 48350 Đurđevac</item>
    </derivirana_varijabla>
  </DomainObject.Predmet.StrankaListFormatedWithAdress>
  <DomainObject.Predmet.StrankaListFormatedWithAdressOIB>
    <izvorni_sadrzaj>
      <item>Dražen Juren, radnik dužnika i dr. (1.-84.), Mičetinac 28, 48350 Đurđevac</item>
    </izvorni_sadrzaj>
    <derivirana_varijabla naziv="DomainObject.Predmet.StrankaListFormatedWithAdressOIB_1">
      <item>Dražen Juren, radnik dužnika i dr. (1.-84.), Mičetinac 28, 48350 Đurđevac</item>
    </derivirana_varijabla>
  </DomainObject.Predmet.StrankaListFormatedWithAdressOIB>
  <DomainObject.Predmet.StrankaListNazivFormated>
    <izvorni_sadrzaj>
      <item>Dražen Juren, radnik dužnika i dr. (1.-84.)</item>
    </izvorni_sadrzaj>
    <derivirana_varijabla naziv="DomainObject.Predmet.StrankaListNazivFormated_1">
      <item>Dražen Juren, radnik dužnika i dr. (1.-84.)</item>
    </derivirana_varijabla>
  </DomainObject.Predmet.StrankaListNazivFormated>
  <DomainObject.Predmet.StrankaListNazivFormatedOIB>
    <izvorni_sadrzaj>
      <item>Dražen Juren, radnik dužnika i dr. (1.-84.)</item>
    </izvorni_sadrzaj>
    <derivirana_varijabla naziv="DomainObject.Predmet.StrankaListNazivFormatedOIB_1">
      <item>Dražen Juren, radnik dužnika i dr. (1.-84.)</item>
    </derivirana_varijabla>
  </DomainObject.Predmet.StrankaListNazivFormatedOIB>
  <DomainObject.Predmet.ProtuStrankaListFormated>
    <izvorni_sadrzaj>
      <item>NATURA AGRO poljoprivedna i prehrambena proizvodnja, d.o.o. zastupanog po punomoćniku IRENA PIKIJA</item>
    </izvorni_sadrzaj>
    <derivirana_varijabla naziv="DomainObject.Predmet.ProtuStrankaListFormated_1">
      <item>NATURA AGRO poljoprivedna i prehrambena proizvodnja, d.o.o. zastupanog po punomoćniku IRENA PIKIJA</item>
    </derivirana_varijabla>
  </DomainObject.Predmet.ProtuStrankaListFormated>
  <DomainObject.Predmet.ProtuStrankaListFormatedOIB>
    <izvorni_sadrzaj>
      <item>NATURA AGRO poljoprivedna i prehrambena proizvodnja, d.o.o., OIB 77805504491 zastupanog po punomoćniku IRENA PIKIJA</item>
    </izvorni_sadrzaj>
    <derivirana_varijabla naziv="DomainObject.Predmet.ProtuStrankaListFormatedOIB_1">
      <item>NATURA AGRO poljoprivedna i prehrambena proizvodnja, d.o.o., OIB 77805504491 zastupanog po punomoćniku IRENA PIKIJA</item>
    </derivirana_varijabla>
  </DomainObject.Predmet.ProtuStrankaListFormatedOIB>
  <DomainObject.Predmet.ProtuStrankaListFormatedWithAdress>
    <izvorni_sadrzaj>
      <item>NATURA AGRO poljoprivedna i prehrambena proizvodnja, d.o.o., Kolodvorska 21/A, 48350 Đurđevac zastupanog po punomoćniku IRENA PIKIJA</item>
    </izvorni_sadrzaj>
    <derivirana_varijabla naziv="DomainObject.Predmet.ProtuStrankaListFormatedWithAdress_1">
      <item>NATURA AGRO poljoprivedna i prehrambena proizvodnja, d.o.o., Kolodvorska 21/A, 48350 Đurđevac zastupanog po punomoćniku IRENA PIKIJA</item>
    </derivirana_varijabla>
  </DomainObject.Predmet.ProtuStrankaListFormatedWithAdress>
  <DomainObject.Predmet.ProtuStrankaListFormatedWithAdressOIB>
    <izvorni_sadrzaj>
      <item>NATURA AGRO poljoprivedna i prehrambena proizvodnja, d.o.o., OIB 77805504491, Kolodvorska 21/A, 48350 Đurđevac zastupanog po punomoćniku IRENA PIKIJA</item>
    </izvorni_sadrzaj>
    <derivirana_varijabla naziv="DomainObject.Predmet.ProtuStrankaListFormatedWithAdressOIB_1">
      <item>NATURA AGRO poljoprivedna i prehrambena proizvodnja, d.o.o., OIB 77805504491, Kolodvorska 21/A, 48350 Đurđevac zastupanog po punomoćniku IRENA PIKIJA</item>
    </derivirana_varijabla>
  </DomainObject.Predmet.ProtuStrankaListFormatedWithAdressOIB>
  <DomainObject.Predmet.ProtuStrankaListNazivFormated>
    <izvorni_sadrzaj>
      <item>NATURA AGRO poljoprivedna i prehrambena proizvodnja, d.o.o.</item>
    </izvorni_sadrzaj>
    <derivirana_varijabla naziv="DomainObject.Predmet.ProtuStrankaListNazivFormated_1">
      <item>NATURA AGRO poljoprivedna i prehrambena proizvodnja, d.o.o.</item>
    </derivirana_varijabla>
  </DomainObject.Predmet.ProtuStrankaListNazivFormated>
  <DomainObject.Predmet.ProtuStrankaListNazivFormatedOIB>
    <izvorni_sadrzaj>
      <item>NATURA AGRO poljoprivedna i prehrambena proizvodnja, d.o.o., OIB 77805504491</item>
    </izvorni_sadrzaj>
    <derivirana_varijabla naziv="DomainObject.Predmet.ProtuStrankaListNazivFormatedOIB_1">
      <item>NATURA AGRO poljoprivedna i prehrambena proizvodnja, d.o.o., OIB 77805504491</item>
    </derivirana_varijabla>
  </DomainObject.Predmet.ProtuStrankaListNazivFormatedOIB>
  <DomainObject.Predmet.OstaliListFormated>
    <izvorni_sadrzaj>
      <item>Željko Blažok, direktor dužnika</item>
      <item>ŽDO Građansko-upravni odjel u Varaždinu</item>
      <item>FINA Đurđevac</item>
      <item>ZAGREBAČKA BANKA DIONIČKO DRUŠTVO</item>
      <item>Zemljišno-knjižni odjel Općinskog suda u Koprivnici, Stalna služba u Đurđevcu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</item>
      <item>PIONEER - SJEME društvo s ograničenom odgovornošću za proizvodnju i trgovinu</item>
      <item>Genera dioničko društvo za razvoj i proizvodnju farmaceutskih proizvoda</item>
      <item>HYPO ALPE-ADRIA-BANK dioničko društvo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</item>
      <item>PETAR ŠLABEK, dipl. oec. zamjenik ŽDO</item>
      <item>ŽITO MLINSKO PEKARSKA INDUSTRIJA d.o.o. za proizvodnju i usluge</item>
      <item>Odvjetničko društvo TOMIĆ &amp; ŠUŠNJAR j.t.d. u likvidaciji za vjerovnika Hrvatske šume d.o.o. Zagreb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</item>
      <item>Ekonomski fakultet u Zagrebu</item>
      <item>Hrvatski centar za poljop., hranu i selo pun. Iva Palčić</item>
      <item>EUROHERC osiguranje - dioničko društvo za osiguranje imovine i osoba i druge poslove osiguranja</item>
      <item>Radnici Ivana Fuček i dr. poimenično navedeni u uvodu zapisnika</item>
      <item>Odvjetničko društvo Hanžeković &amp; Partneri društvo s ograničenom odgovornošću</item>
      <item>Dražen Šmajgel</item>
      <item>VETERINA NUTRICIUS d.o.o. za proizvodnju, trgovinu i usluge</item>
      <item>Grgić &amp; Partneri odvjetničko društvo j.t.d.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</item>
      <item>ERSTE&amp;STEIERMÄRKISCHE BANKA dioničko društvo</item>
      <item>Tatjana Papić, odvj. vježbenica za Pioneer sjeme d.o.o.</item>
      <item>NATURA-MILK-ĐURĐEVAC društvo s ograničenom odgovornošću za proizvodnju i usluge</item>
      <item>ŽUPANIJSKO DRŽAVNO ODVJETNIŠTVO U VARAŽDINU</item>
      <item>Stečajna oglasna ploča TS u Varaždinu</item>
      <item>CROATIA FACTORING d.o.o. za factoring</item>
      <item>JAVNA VATROGASNA POSTROJBA ĐURĐEVAC</item>
      <item>PRVI FAKTOR društvo s ograničenom odgovornošću za factoring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</item>
      <item>SUNCE OSIGURANJE dioničko društvo za osiguranje</item>
      <item>ZLATKO GREGURIĆ</item>
      <item>Općinsko državno odvjetništvo u Koprivnici, Koprivnica</item>
      <item>OSATINA GRUPA d.o.o. za proizvodnju, promet i usluge u poljoprivredi</item>
      <item>IRENA PIKIJA punomoćnik sudionika u postupku NATURA AGRO poljoprivedna i prehrambena proizvodnja, d.o.o.</item>
      <item>BETOVEN d. o. o. za trgovinu</item>
      <item>Želimir Uršulin</item>
      <item>Grgić &amp; Partneri odvjetničko društvo j.t.d.</item>
      <item>SUNCE OSIGURANJE dioničko društvo za osiguranje</item>
      <item>PRVI FAKTOR društvo s ograničenom odgovornošću za factoring</item>
      <item>Odvjetničko društvo Ećimović &amp; Kaleb, društvo s ograničenom odgovornošću</item>
      <item>H-ABDUCO društvo s ograničenom odgovornošću za usluge</item>
      <item>Javna vatrogasna postrojba Đurđevac</item>
      <item>ERSTE&amp;STEIERMÄRKISCHE BANKA dioničko društvo</item>
      <item>Vesna Vignjević-Žak</item>
    </izvorni_sadrzaj>
    <derivirana_varijabla naziv="DomainObject.Predmet.OstaliListFormated_1">
      <item>Željko Blažok, direktor dužnika</item>
      <item>ŽDO Građansko-upravni odjel u Varaždinu</item>
      <item>FINA Đurđevac</item>
      <item>ZAGREBAČKA BANKA DIONIČKO DRUŠTVO</item>
      <item>Zemljišno-knjižni odjel Općinskog suda u Koprivnici, Stalna služba u Đurđevcu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</item>
      <item>PIONEER - SJEME društvo s ograničenom odgovornošću za proizvodnju i trgovinu</item>
      <item>Genera dioničko društvo za razvoj i proizvodnju farmaceutskih proizvoda</item>
      <item>HYPO ALPE-ADRIA-BANK dioničko društvo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</item>
      <item>PETAR ŠLABEK, dipl. oec. zamjenik ŽDO</item>
      <item>ŽITO MLINSKO PEKARSKA INDUSTRIJA d.o.o. za proizvodnju i usluge</item>
      <item>Odvjetničko društvo TOMIĆ &amp; ŠUŠNJAR j.t.d. u likvidaciji za vjerovnika Hrvatske šume d.o.o. Zagreb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</item>
      <item>Ekonomski fakultet u Zagrebu</item>
      <item>Hrvatski centar za poljop., hranu i selo pun. Iva Palčić</item>
      <item>EUROHERC osiguranje - dioničko društvo za osiguranje imovine i osoba i druge poslove osiguranja</item>
      <item>Radnici Ivana Fuček i dr. poimenično navedeni u uvodu zapisnika</item>
      <item>Odvjetničko društvo Hanžeković &amp; Partneri društvo s ograničenom odgovornošću</item>
      <item>Dražen Šmajgel</item>
      <item>VETERINA NUTRICIUS d.o.o. za proizvodnju, trgovinu i usluge</item>
      <item>Grgić &amp; Partneri odvjetničko društvo j.t.d.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</item>
      <item>ERSTE&amp;STEIERMÄRKISCHE BANKA dioničko društvo</item>
      <item>Tatjana Papić, odvj. vježbenica za Pioneer sjeme d.o.o.</item>
      <item>NATURA-MILK-ĐURĐEVAC društvo s ograničenom odgovornošću za proizvodnju i usluge</item>
      <item>ŽUPANIJSKO DRŽAVNO ODVJETNIŠTVO U VARAŽDINU</item>
      <item>Stečajna oglasna ploča TS u Varaždinu</item>
      <item>CROATIA FACTORING d.o.o. za factoring</item>
      <item>JAVNA VATROGASNA POSTROJBA ĐURĐEVAC</item>
      <item>PRVI FAKTOR društvo s ograničenom odgovornošću za factoring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</item>
      <item>SUNCE OSIGURANJE dioničko društvo za osiguranje</item>
      <item>ZLATKO GREGURIĆ</item>
      <item>Općinsko državno odvjetništvo u Koprivnici, Koprivnica</item>
      <item>OSATINA GRUPA d.o.o. za proizvodnju, promet i usluge u poljoprivredi</item>
      <item>IRENA PIKIJA punomoćnik sudionika u postupku NATURA AGRO poljoprivedna i prehrambena proizvodnja, d.o.o.</item>
      <item>BETOVEN d. o. o. za trgovinu</item>
      <item>Želimir Uršulin</item>
      <item>Grgić &amp; Partneri odvjetničko društvo j.t.d.</item>
      <item>SUNCE OSIGURANJE dioničko društvo za osiguranje</item>
      <item>PRVI FAKTOR društvo s ograničenom odgovornošću za factoring</item>
      <item>Odvjetničko društvo Ećimović &amp; Kaleb, društvo s ograničenom odgovornošću</item>
      <item>H-ABDUCO društvo s ograničenom odgovornošću za usluge</item>
      <item>Javna vatrogasna postrojba Đurđevac</item>
      <item>ERSTE&amp;STEIERMÄRKISCHE BANKA dioničko društvo</item>
      <item>Vesna Vignjević-Žak</item>
    </derivirana_varijabla>
  </DomainObject.Predmet.OstaliListFormated>
  <DomainObject.Predmet.OstaliListFormatedOIB>
    <izvorni_sadrzaj>
      <item>Željko Blažok, direktor dužnika</item>
      <item>ŽDO Građansko-upravni odjel u Varaždinu</item>
      <item>FINA Đurđevac</item>
      <item>ZAGREBAČKA BANKA DIONIČKO DRUŠTVO, OIB 92963223473</item>
      <item>Zemljišno-knjižni odjel Općinskog suda u Koprivnici, Stalna služba u Đurđevcu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poslova, OIB 97816293174</item>
      <item>PIONEER - SJEME društvo s ograničenom odgovornošću za proizvodnju i trgovinu, OIB 24384351607</item>
      <item>Genera dioničko društvo za razvoj i proizvodnju farmaceutskih proizvoda, OIB 25555531112</item>
      <item>HYPO ALPE-ADRIA-BANK dioničko društvo, OIB 14036333877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</item>
      <item>PETAR ŠLABEK, dipl. oec. zamjenik ŽDO</item>
      <item>ŽITO MLINSKO PEKARSKA INDUSTRIJA d.o.o. za proizvodnju i usluge, OIB 43646262358</item>
      <item>Odvjetničko društvo TOMIĆ &amp; ŠUŠNJAR j.t.d. u likvidaciji za vjerovnika Hrvatske šume d.o.o. Zagreb, OIB 56842995878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factoring, OIB 10194059689</item>
      <item>Ekonomski fakultet u Zagrebu, OIB 27208467122</item>
      <item>Hrvatski centar za poljop., hranu i selo pun. Iva Palčić, OIB 35506269186</item>
      <item>EUROHERC osiguranje - dioničko društvo za osiguranje imovine i osoba i druge poslove osiguranja, OIB 22694857747</item>
      <item>Radnici Ivana Fuček i dr. poimenično navedeni u uvodu zapisnika</item>
      <item>Odvjetničko društvo Hanžeković &amp; Partneri društvo s ograničenom odgovornošću, OIB 85127306373</item>
      <item>Dražen Šmajgel</item>
      <item>VETERINA NUTRICIUS d.o.o. za proizvodnju, trgovinu i usluge, OIB 26732088955</item>
      <item>Grgić &amp; Partneri odvjetničko društvo j.t.d., OIB 16457179668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</item>
      <item>ERSTE&amp;STEIERMÄRKISCHE BANKA dioničko društvo, OIB 23057039320</item>
      <item>Tatjana Papić, odvj. vježbenica za Pioneer sjeme d.o.o.</item>
      <item>NATURA-MILK-ĐURĐEVAC društvo s ograničenom odgovornošću za proizvodnju i usluge, OIB 32385533116</item>
      <item>ŽUPANIJSKO DRŽAVNO ODVJETNIŠTVO U VARAŽDINU</item>
      <item>Stečajna oglasna ploča TS u Varaždinu</item>
      <item>CROATIA FACTORING d.o.o. za factoring, OIB 32387887465</item>
      <item>JAVNA VATROGASNA POSTROJBA ĐURĐEVAC, OIB 30297232842</item>
      <item>PRVI FAKTOR društvo s ograničenom odgovornošću za factoring, OIB 63278028623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</item>
      <item>SUNCE OSIGURANJE dioničko društvo za osiguranje, OIB 12012147571</item>
      <item>ZLATKO GREGURIĆ</item>
      <item>Općinsko državno odvjetništvo u Koprivnici, Koprivnica</item>
      <item>OSATINA GRUPA d.o.o. za proizvodnju, promet i usluge u poljoprivredi, OIB 52123139126</item>
      <item>IRENA PIKIJA punomoćnik sudionika u postupku NATURA AGRO poljoprivedna i prehrambena proizvodnja, d.o.o.</item>
      <item>BETOVEN d. o. o. za trgovinu, OIB 61265106301</item>
      <item>Želimir Uršulin, OIB 03842320752</item>
      <item>Grgić &amp; Partneri odvjetničko društvo j.t.d., OIB 16457179668</item>
      <item>SUNCE OSIGURANJE dioničko društvo za osiguranje, OIB 12012147571</item>
      <item>PRVI FAKTOR društvo s ograničenom odgovornošću za factoring, OIB 63278028623</item>
      <item>Odvjetničko društvo Ećimović &amp; Kaleb, društvo s ograničenom odgovornošću, OIB 92750937386</item>
      <item>H-ABDUCO društvo s ograničenom odgovornošću za usluge, OIB 13667298928</item>
      <item>Javna vatrogasna postrojba Đurđevac, OIB </item>
      <item>ERSTE&amp;STEIERMÄRKISCHE BANKA dioničko društvo, OIB 23057039320</item>
      <item>Vesna Vignjević-Žak</item>
    </izvorni_sadrzaj>
    <derivirana_varijabla naziv="DomainObject.Predmet.OstaliListFormatedOIB_1">
      <item>Željko Blažok, direktor dužnika</item>
      <item>ŽDO Građansko-upravni odjel u Varaždinu</item>
      <item>FINA Đurđevac</item>
      <item>ZAGREBAČKA BANKA DIONIČKO DRUŠTVO, OIB 92963223473</item>
      <item>Zemljišno-knjižni odjel Općinskog suda u Koprivnici, Stalna služba u Đurđevcu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poslova, OIB 97816293174</item>
      <item>PIONEER - SJEME društvo s ograničenom odgovornošću za proizvodnju i trgovinu, OIB 24384351607</item>
      <item>Genera dioničko društvo za razvoj i proizvodnju farmaceutskih proizvoda, OIB 25555531112</item>
      <item>HYPO ALPE-ADRIA-BANK dioničko društvo, OIB 14036333877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</item>
      <item>PETAR ŠLABEK, dipl. oec. zamjenik ŽDO</item>
      <item>ŽITO MLINSKO PEKARSKA INDUSTRIJA d.o.o. za proizvodnju i usluge, OIB 43646262358</item>
      <item>Odvjetničko društvo TOMIĆ &amp; ŠUŠNJAR j.t.d. u likvidaciji za vjerovnika Hrvatske šume d.o.o. Zagreb, OIB 56842995878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factoring, OIB 10194059689</item>
      <item>Ekonomski fakultet u Zagrebu, OIB 27208467122</item>
      <item>Hrvatski centar za poljop., hranu i selo pun. Iva Palčić, OIB 35506269186</item>
      <item>EUROHERC osiguranje - dioničko društvo za osiguranje imovine i osoba i druge poslove osiguranja, OIB 22694857747</item>
      <item>Radnici Ivana Fuček i dr. poimenično navedeni u uvodu zapisnika</item>
      <item>Odvjetničko društvo Hanžeković &amp; Partneri društvo s ograničenom odgovornošću, OIB 85127306373</item>
      <item>Dražen Šmajgel</item>
      <item>VETERINA NUTRICIUS d.o.o. za proizvodnju, trgovinu i usluge, OIB 26732088955</item>
      <item>Grgić &amp; Partneri odvjetničko društvo j.t.d., OIB 16457179668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</item>
      <item>ERSTE&amp;STEIERMÄRKISCHE BANKA dioničko društvo, OIB 23057039320</item>
      <item>Tatjana Papić, odvj. vježbenica za Pioneer sjeme d.o.o.</item>
      <item>NATURA-MILK-ĐURĐEVAC društvo s ograničenom odgovornošću za proizvodnju i usluge, OIB 32385533116</item>
      <item>ŽUPANIJSKO DRŽAVNO ODVJETNIŠTVO U VARAŽDINU</item>
      <item>Stečajna oglasna ploča TS u Varaždinu</item>
      <item>CROATIA FACTORING d.o.o. za factoring, OIB 32387887465</item>
      <item>JAVNA VATROGASNA POSTROJBA ĐURĐEVAC, OIB 30297232842</item>
      <item>PRVI FAKTOR društvo s ograničenom odgovornošću za factoring, OIB 63278028623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</item>
      <item>SUNCE OSIGURANJE dioničko društvo za osiguranje, OIB 12012147571</item>
      <item>ZLATKO GREGURIĆ</item>
      <item>Općinsko državno odvjetništvo u Koprivnici, Koprivnica</item>
      <item>OSATINA GRUPA d.o.o. za proizvodnju, promet i usluge u poljoprivredi, OIB 52123139126</item>
      <item>IRENA PIKIJA punomoćnik sudionika u postupku NATURA AGRO poljoprivedna i prehrambena proizvodnja, d.o.o.</item>
      <item>BETOVEN d. o. o. za trgovinu, OIB 61265106301</item>
      <item>Želimir Uršulin, OIB 03842320752</item>
      <item>Grgić &amp; Partneri odvjetničko društvo j.t.d., OIB 16457179668</item>
      <item>SUNCE OSIGURANJE dioničko društvo za osiguranje, OIB 12012147571</item>
      <item>PRVI FAKTOR društvo s ograničenom odgovornošću za factoring, OIB 63278028623</item>
      <item>Odvjetničko društvo Ećimović &amp; Kaleb, društvo s ograničenom odgovornošću, OIB 92750937386</item>
      <item>H-ABDUCO društvo s ograničenom odgovornošću za usluge, OIB 13667298928</item>
      <item>Javna vatrogasna postrojba Đurđevac, OIB </item>
      <item>ERSTE&amp;STEIERMÄRKISCHE BANKA dioničko društvo, OIB 23057039320</item>
      <item>Vesna Vignjević-Žak</item>
    </derivirana_varijabla>
  </DomainObject.Predmet.OstaliListFormatedOIB>
  <DomainObject.Predmet.OstaliListFormatedWithAdress>
    <izvorni_sadrzaj>
      <item>Željko Blažok, direktor dužnika, P. Preradovića 5, 48350 Đurđevac</item>
      <item>ŽDO Građansko-upravni odjel u Varaždinu, Kratka br. 1., 42000 Varaždin</item>
      <item>FINA Đurđevac, Đ. Basaričeka 14, 48350 Đurđevac</item>
      <item>ZAGREBAČKA BANKA DIONIČKO DRUŠTVO, Trg bana Josipa Jelačića 10, 10000 Zagreb</item>
      <item>Zemljišno-knjižni odjel Općinskog suda u Koprivnici, Stalna služba u Đurđevcu, 48350 Đurđevac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poslova, Kratka 2/I, Varaždin</item>
      <item>PIONEER - SJEME društvo s ograničenom odgovornošću za proizvodnju i trgovinu, Čulinečka Cesta,2b/II, 10000 Zagreb</item>
      <item>Genera dioničko društvo za razvoj i proizvodnju farmaceutskih proizvoda, Svetonedjeljska 2, Kalinovica</item>
      <item>HYPO ALPE-ADRIA-BANK dioničko društvo, Slavonska avenija 6, 10000 Zagreb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d.o.o., Božidara Adžije br. 22/2, 10 000 Zagreb</item>
      <item>PETAR ŠLABEK, dipl. oec. zamjenik ŽDO</item>
      <item>ŽITO MLINSKO PEKARSKA INDUSTRIJA d.o.o. za proizvodnju i usluge, Đakovština 3, Osijek</item>
      <item>Odvjetničko društvo TOMIĆ &amp; ŠUŠNJAR j.t.d. u likvidaciji za vjerovnika Hrvatske šume d.o.o. Zagreb, Zelinska 2/1, 10000 Zagreb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factoring, Ivana Lučića 2, 10000 Zagreb</item>
      <item>Ekonomski fakultet u Zagrebu</item>
      <item>Hrvatski centar za poljop., hranu i selo pun. Iva Palčić</item>
      <item>EUROHERC osiguranje - dioničko društvo za osiguranje imovine i osoba i druge poslove osiguranja, Ulica grada Vukovara 282, 10000 Zagreb</item>
      <item>Radnici Ivana Fuček i dr. poimenično navedeni u uvodu zapisnika</item>
      <item>Odvjetničko društvo Hanžeković &amp; Partneri društvo s ograničenom odgovornošću, Radnička Cesta 22, 10000 Zagreb</item>
      <item>Dražen Šmajgel, Draškovićeva 53, 10000 Zagreb</item>
      <item>VETERINA NUTRICIUS d.o.o. za proizvodnju, trgovinu i usluge, Svetonedjeljska 2, Kalinovica</item>
      <item>Grgić &amp; Partneri odvjetničko društvo j.t.d., Ulica grada Vukovara 282, 10000 Zagreb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Mikulandra,odvjetnica, Stjepana Radića 14A, Šibenik Šibenik</item>
      <item>ERSTE&amp;STEIERMÄRKISCHE BANKA dioničko društvo, Jadranski Trg 3/a, Rijeka</item>
      <item>Tatjana Papić, odvj. vježbenica za Pioneer sjeme d.o.o.</item>
      <item>NATURA-MILK-ĐURĐEVAC društvo s ograničenom odgovornošću za proizvodnju i usluge, Kolodvorska 21/A, Đurđevac</item>
      <item>ŽUPANIJSKO DRŽAVNO ODVJETNIŠTVO U VARAŽDINU, Varaždin</item>
      <item>Stečajna oglasna ploča TS u Varaždinu</item>
      <item>CROATIA FACTORING d.o.o. za factoring, Vlaška 40, 10000 Zagreb</item>
      <item>JAVNA VATROGASNA POSTROJBA ĐURĐEVAC, Stjepana Radića 189/B, Đurđevac</item>
      <item>PRVI FAKTOR društvo s ograničenom odgovornošću za factoring, Hektorovićeva 2/V, 10000 Zagreb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ĐURĐEVAC, 48350 Đurđevac</item>
      <item>SUNCE OSIGURANJE dioničko društvo za osiguranje, Trnjanska cesta 108, 10000 Zagreb</item>
      <item>ZLATKO GREGURIĆ, Mihanovićeva 15b, 43000 Bjejlovar</item>
      <item>Općinsko državno odvjetništvo u Koprivnici, Koprivnica</item>
      <item>OSATINA GRUPA d.o.o. za proizvodnju, promet i usluge u poljoprivredi, Kralja Tomislava 91, Semeljci</item>
      <item>IRENA PIKIJA, Kratka 6/III, 42000 Varaždin punomoćnik sudionika u postupku NATURA AGRO poljoprivedna i prehrambena proizvodnja, d.o.o.</item>
      <item>BETOVEN d. o. o. za trgovinu, Šišanska cesta 189, Pula</item>
      <item>Želimir Uršulin, Trg hrvatskih Ivanovaca 9, 42240 Ivanec</item>
      <item>Grgić &amp; Partneri odvjetničko društvo j.t.d., Ulica grada Vukovara 282, Zagreb</item>
      <item>SUNCE OSIGURANJE dioničko društvo za osiguranje, Trnjanska cesta 108, 10000 Zagreb</item>
      <item>PRVI FAKTOR društvo s ograničenom odgovornošću za factoring, Hektorovićeva 2, 10000 Zagreb</item>
      <item>Odvjetničko društvo Ećimović &amp; Kaleb, društvo s ograničenom odgovornošću, Draškovićeva 53, 10000 Zagreb</item>
      <item>H-ABDUCO društvo s ograničenom odgovornošću za usluge, Slavonska avenija 6A, 10000 Zagreb</item>
      <item>Javna vatrogasna postrojba Đurđevac</item>
      <item>ERSTE&amp;STEIERMÄRKISCHE BANKA dioničko društvo, Jadranski Trg 3/a, 51000 Rijeka</item>
      <item>Vesna Vignjević-Žak, Ul.Josipa Jelačića 7, 43000 Bjelovar</item>
    </izvorni_sadrzaj>
    <derivirana_varijabla naziv="DomainObject.Predmet.OstaliListFormatedWithAdress_1">
      <item>Željko Blažok, direktor dužnika, P. Preradovića 5, 48350 Đurđevac</item>
      <item>ŽDO Građansko-upravni odjel u Varaždinu, Kratka br. 1., 42000 Varaždin</item>
      <item>FINA Đurđevac, Đ. Basaričeka 14, 48350 Đurđevac</item>
      <item>ZAGREBAČKA BANKA DIONIČKO DRUŠTVO, Trg bana Josipa Jelačića 10, 10000 Zagreb</item>
      <item>Zemljišno-knjižni odjel Općinskog suda u Koprivnici, Stalna služba u Đurđevcu, 48350 Đurđevac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poslova, Kratka 2/I, Varaždin</item>
      <item>PIONEER - SJEME društvo s ograničenom odgovornošću za proizvodnju i trgovinu, Čulinečka Cesta,2b/II, 10000 Zagreb</item>
      <item>Genera dioničko društvo za razvoj i proizvodnju farmaceutskih proizvoda, Svetonedjeljska 2, Kalinovica</item>
      <item>HYPO ALPE-ADRIA-BANK dioničko društvo, Slavonska avenija 6, 10000 Zagreb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d.o.o., Božidara Adžije br. 22/2, 10 000 Zagreb</item>
      <item>PETAR ŠLABEK, dipl. oec. zamjenik ŽDO</item>
      <item>ŽITO MLINSKO PEKARSKA INDUSTRIJA d.o.o. za proizvodnju i usluge, Đakovština 3, Osijek</item>
      <item>Odvjetničko društvo TOMIĆ &amp; ŠUŠNJAR j.t.d. u likvidaciji za vjerovnika Hrvatske šume d.o.o. Zagreb, Zelinska 2/1, 10000 Zagreb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factoring, Ivana Lučića 2, 10000 Zagreb</item>
      <item>Ekonomski fakultet u Zagrebu</item>
      <item>Hrvatski centar za poljop., hranu i selo pun. Iva Palčić</item>
      <item>EUROHERC osiguranje - dioničko društvo za osiguranje imovine i osoba i druge poslove osiguranja, Ulica grada Vukovara 282, 10000 Zagreb</item>
      <item>Radnici Ivana Fuček i dr. poimenično navedeni u uvodu zapisnika</item>
      <item>Odvjetničko društvo Hanžeković &amp; Partneri društvo s ograničenom odgovornošću, Radnička Cesta 22, 10000 Zagreb</item>
      <item>Dražen Šmajgel, Draškovićeva 53, 10000 Zagreb</item>
      <item>VETERINA NUTRICIUS d.o.o. za proizvodnju, trgovinu i usluge, Svetonedjeljska 2, Kalinovica</item>
      <item>Grgić &amp; Partneri odvjetničko društvo j.t.d., Ulica grada Vukovara 282, 10000 Zagreb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Mikulandra,odvjetnica, Stjepana Radića 14A, Šibenik Šibenik</item>
      <item>ERSTE&amp;STEIERMÄRKISCHE BANKA dioničko društvo, Jadranski Trg 3/a, Rijeka</item>
      <item>Tatjana Papić, odvj. vježbenica za Pioneer sjeme d.o.o.</item>
      <item>NATURA-MILK-ĐURĐEVAC društvo s ograničenom odgovornošću za proizvodnju i usluge, Kolodvorska 21/A, Đurđevac</item>
      <item>ŽUPANIJSKO DRŽAVNO ODVJETNIŠTVO U VARAŽDINU, Varaždin</item>
      <item>Stečajna oglasna ploča TS u Varaždinu</item>
      <item>CROATIA FACTORING d.o.o. za factoring, Vlaška 40, 10000 Zagreb</item>
      <item>JAVNA VATROGASNA POSTROJBA ĐURĐEVAC, Stjepana Radića 189/B, Đurđevac</item>
      <item>PRVI FAKTOR društvo s ograničenom odgovornošću za factoring, Hektorovićeva 2/V, 10000 Zagreb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ĐURĐEVAC, 48350 Đurđevac</item>
      <item>SUNCE OSIGURANJE dioničko društvo za osiguranje, Trnjanska cesta 108, 10000 Zagreb</item>
      <item>ZLATKO GREGURIĆ, Mihanovićeva 15b, 43000 Bjejlovar</item>
      <item>Općinsko državno odvjetništvo u Koprivnici, Koprivnica</item>
      <item>OSATINA GRUPA d.o.o. za proizvodnju, promet i usluge u poljoprivredi, Kralja Tomislava 91, Semeljci</item>
      <item>IRENA PIKIJA, Kratka 6/III, 42000 Varaždin punomoćnik sudionika u postupku NATURA AGRO poljoprivedna i prehrambena proizvodnja, d.o.o.</item>
      <item>BETOVEN d. o. o. za trgovinu, Šišanska cesta 189, Pula</item>
      <item>Želimir Uršulin, Trg hrvatskih Ivanovaca 9, 42240 Ivanec</item>
      <item>Grgić &amp; Partneri odvjetničko društvo j.t.d., Ulica grada Vukovara 282, Zagreb</item>
      <item>SUNCE OSIGURANJE dioničko društvo za osiguranje, Trnjanska cesta 108, 10000 Zagreb</item>
      <item>PRVI FAKTOR društvo s ograničenom odgovornošću za factoring, Hektorovićeva 2, 10000 Zagreb</item>
      <item>Odvjetničko društvo Ećimović &amp; Kaleb, društvo s ograničenom odgovornošću, Draškovićeva 53, 10000 Zagreb</item>
      <item>H-ABDUCO društvo s ograničenom odgovornošću za usluge, Slavonska avenija 6A, 10000 Zagreb</item>
      <item>Javna vatrogasna postrojba Đurđevac</item>
      <item>ERSTE&amp;STEIERMÄRKISCHE BANKA dioničko društvo, Jadranski Trg 3/a, 51000 Rijeka</item>
      <item>Vesna Vignjević-Žak, Ul.Josipa Jelačića 7, 43000 Bjelovar</item>
    </derivirana_varijabla>
  </DomainObject.Predmet.OstaliListFormatedWithAdress>
  <DomainObject.Predmet.OstaliListFormatedWithAdressOIB>
    <izvorni_sadrzaj>
      <item>Željko Blažok, direktor dužnika, P. Preradovića 5, 48350 Đurđevac</item>
      <item>ŽDO Građansko-upravni odjel u Varaždinu, Kratka br. 1., 42000 Varaždin</item>
      <item>FINA Đurđevac, Đ. Basaričeka 14, 48350 Đurđevac</item>
      <item>ZAGREBAČKA BANKA DIONIČKO DRUŠTVO, OIB 92963223473, Trg bana Josipa Jelačića 10, 10000 Zagreb</item>
      <item>Zemljišno-knjižni odjel Općinskog suda u Koprivnici, Stalna služba u Đurđevcu, 48350 Đurđevac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poslova, OIB 97816293174, Kratka 2/I, Varaždin</item>
      <item>PIONEER - SJEME društvo s ograničenom odgovornošću za proizvodnju i trgovinu, OIB 24384351607, Čulinečka Cesta,2b/II, 10000 Zagreb</item>
      <item>Genera dioničko društvo za razvoj i proizvodnju farmaceutskih proizvoda, OIB 25555531112, Svetonedjeljska 2, Kalinovica</item>
      <item>HYPO ALPE-ADRIA-BANK dioničko društvo, OIB 14036333877, Slavonska avenija 6, 10000 Zagreb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d.o.o., Božidara Adžije br. 22/2, 10 000 Zagreb</item>
      <item>PETAR ŠLABEK, dipl. oec. zamjenik ŽDO</item>
      <item>ŽITO MLINSKO PEKARSKA INDUSTRIJA d.o.o. za proizvodnju i usluge, OIB 43646262358, Đakovština 3, Osijek</item>
      <item>Odvjetničko društvo TOMIĆ &amp; ŠUŠNJAR j.t.d. u likvidaciji za vjerovnika Hrvatske šume d.o.o. Zagreb, OIB 56842995878, Zelinska 2/1, 10000 Zagreb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factoring, OIB 10194059689, Ivana Lučića 2, 10000 Zagreb</item>
      <item>Ekonomski fakultet u Zagrebu, OIB 27208467122</item>
      <item>Hrvatski centar za poljop., hranu i selo pun. Iva Palčić, OIB 35506269186</item>
      <item>EUROHERC osiguranje - dioničko društvo za osiguranje imovine i osoba i druge poslove osiguranja, OIB 22694857747, Ulica grada Vukovara 282, 10000 Zagreb</item>
      <item>Radnici Ivana Fuček i dr. poimenično navedeni u uvodu zapisnika</item>
      <item>Odvjetničko društvo Hanžeković &amp; Partneri društvo s ograničenom odgovornošću, OIB 85127306373, Radnička Cesta 22, 10000 Zagreb</item>
      <item>Dražen Šmajgel, Draškovićeva 53, 10000 Zagreb</item>
      <item>VETERINA NUTRICIUS d.o.o. za proizvodnju, trgovinu i usluge, OIB 26732088955, Svetonedjeljska 2, Kalinovica</item>
      <item>Grgić &amp; Partneri odvjetničko društvo j.t.d., OIB 16457179668, Ulica grada Vukovara 282, 10000 Zagreb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Mikulandra,odvjetnica, Stjepana Radića 14A, Šibenik Šibenik</item>
      <item>ERSTE&amp;STEIERMÄRKISCHE BANKA dioničko društvo, OIB 23057039320, Jadranski Trg 3/a, Rijeka</item>
      <item>Tatjana Papić, odvj. vježbenica za Pioneer sjeme d.o.o.</item>
      <item>NATURA-MILK-ĐURĐEVAC društvo s ograničenom odgovornošću za proizvodnju i usluge, OIB 32385533116, Kolodvorska 21/A, Đurđevac</item>
      <item>ŽUPANIJSKO DRŽAVNO ODVJETNIŠTVO U VARAŽDINU, Varaždin</item>
      <item>Stečajna oglasna ploča TS u Varaždinu</item>
      <item>CROATIA FACTORING d.o.o. za factoring, OIB 32387887465, Vlaška 40, 10000 Zagreb</item>
      <item>JAVNA VATROGASNA POSTROJBA ĐURĐEVAC, OIB 30297232842, Stjepana Radića 189/B, Đurđevac</item>
      <item>PRVI FAKTOR društvo s ograničenom odgovornošću za factoring, OIB 63278028623, Hektorovićeva 2/V, 10000 Zagreb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ĐURĐEVAC, 48350 Đurđevac</item>
      <item>SUNCE OSIGURANJE dioničko društvo za osiguranje, OIB 12012147571, Trnjanska cesta 108, 10000 Zagreb</item>
      <item>ZLATKO GREGURIĆ, Mihanovićeva 15b, 43000 Bjejlovar</item>
      <item>Općinsko državno odvjetništvo u Koprivnici, Koprivnica</item>
      <item>OSATINA GRUPA d.o.o. za proizvodnju, promet i usluge u poljoprivredi, OIB 52123139126, Kralja Tomislava 91, Semeljci</item>
      <item>IRENA PIKIJA, Kratka 6/III, 42000 Varaždin punomoćnik sudionika u postupku NATURA AGRO poljoprivedna i prehrambena proizvodnja, d.o.o.</item>
      <item>BETOVEN d. o. o. za trgovinu, OIB 61265106301, Šišanska cesta 189, Pula</item>
      <item>Želimir Uršulin, OIB 03842320752, Trg hrvatskih Ivanovaca 9, 42240 Ivanec</item>
      <item>Grgić &amp; Partneri odvjetničko društvo j.t.d., OIB 16457179668, Ulica grada Vukovara 282, Zagreb</item>
      <item>SUNCE OSIGURANJE dioničko društvo za osiguranje, OIB 12012147571, Trnjanska cesta 108, 10000 Zagreb</item>
      <item>PRVI FAKTOR društvo s ograničenom odgovornošću za factoring, OIB 63278028623, Hektorovićeva 2, 10000 Zagreb</item>
      <item>Odvjetničko društvo Ećimović &amp; Kaleb, društvo s ograničenom odgovornošću, OIB 92750937386, Draškovićeva 53, 10000 Zagreb</item>
      <item>H-ABDUCO društvo s ograničenom odgovornošću za usluge, OIB 13667298928, Slavonska avenija 6A, 10000 Zagreb</item>
      <item>Javna vatrogasna postrojba Đurđevac, OIB </item>
      <item>ERSTE&amp;STEIERMÄRKISCHE BANKA dioničko društvo, OIB 23057039320, Jadranski Trg 3/a, 51000 Rijeka</item>
      <item>Vesna Vignjević-Žak, Ul.Josipa Jelačića 7, 43000 Bjelovar</item>
    </izvorni_sadrzaj>
    <derivirana_varijabla naziv="DomainObject.Predmet.OstaliListFormatedWithAdressOIB_1">
      <item>Željko Blažok, direktor dužnika, P. Preradovića 5, 48350 Đurđevac</item>
      <item>ŽDO Građansko-upravni odjel u Varaždinu, Kratka br. 1., 42000 Varaždin</item>
      <item>FINA Đurđevac, Đ. Basaričeka 14, 48350 Đurđevac</item>
      <item>ZAGREBAČKA BANKA DIONIČKO DRUŠTVO, OIB 92963223473, Trg bana Josipa Jelačića 10, 10000 Zagreb</item>
      <item>Zemljišno-knjižni odjel Općinskog suda u Koprivnici, Stalna služba u Đurđevcu, 48350 Đurđevac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poslova, OIB 97816293174, Kratka 2/I, Varaždin</item>
      <item>PIONEER - SJEME društvo s ograničenom odgovornošću za proizvodnju i trgovinu, OIB 24384351607, Čulinečka Cesta,2b/II, 10000 Zagreb</item>
      <item>Genera dioničko društvo za razvoj i proizvodnju farmaceutskih proizvoda, OIB 25555531112, Svetonedjeljska 2, Kalinovica</item>
      <item>HYPO ALPE-ADRIA-BANK dioničko društvo, OIB 14036333877, Slavonska avenija 6, 10000 Zagreb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d.o.o., Božidara Adžije br. 22/2, 10 000 Zagreb</item>
      <item>PETAR ŠLABEK, dipl. oec. zamjenik ŽDO</item>
      <item>ŽITO MLINSKO PEKARSKA INDUSTRIJA d.o.o. za proizvodnju i usluge, OIB 43646262358, Đakovština 3, Osijek</item>
      <item>Odvjetničko društvo TOMIĆ &amp; ŠUŠNJAR j.t.d. u likvidaciji za vjerovnika Hrvatske šume d.o.o. Zagreb, OIB 56842995878, Zelinska 2/1, 10000 Zagreb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factoring, OIB 10194059689, Ivana Lučića 2, 10000 Zagreb</item>
      <item>Ekonomski fakultet u Zagrebu, OIB 27208467122</item>
      <item>Hrvatski centar za poljop., hranu i selo pun. Iva Palčić, OIB 35506269186</item>
      <item>EUROHERC osiguranje - dioničko društvo za osiguranje imovine i osoba i druge poslove osiguranja, OIB 22694857747, Ulica grada Vukovara 282, 10000 Zagreb</item>
      <item>Radnici Ivana Fuček i dr. poimenično navedeni u uvodu zapisnika</item>
      <item>Odvjetničko društvo Hanžeković &amp; Partneri društvo s ograničenom odgovornošću, OIB 85127306373, Radnička Cesta 22, 10000 Zagreb</item>
      <item>Dražen Šmajgel, Draškovićeva 53, 10000 Zagreb</item>
      <item>VETERINA NUTRICIUS d.o.o. za proizvodnju, trgovinu i usluge, OIB 26732088955, Svetonedjeljska 2, Kalinovica</item>
      <item>Grgić &amp; Partneri odvjetničko društvo j.t.d., OIB 16457179668, Ulica grada Vukovara 282, 10000 Zagreb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Mikulandra,odvjetnica, Stjepana Radića 14A, Šibenik Šibenik</item>
      <item>ERSTE&amp;STEIERMÄRKISCHE BANKA dioničko društvo, OIB 23057039320, Jadranski Trg 3/a, Rijeka</item>
      <item>Tatjana Papić, odvj. vježbenica za Pioneer sjeme d.o.o.</item>
      <item>NATURA-MILK-ĐURĐEVAC društvo s ograničenom odgovornošću za proizvodnju i usluge, OIB 32385533116, Kolodvorska 21/A, Đurđevac</item>
      <item>ŽUPANIJSKO DRŽAVNO ODVJETNIŠTVO U VARAŽDINU, Varaždin</item>
      <item>Stečajna oglasna ploča TS u Varaždinu</item>
      <item>CROATIA FACTORING d.o.o. za factoring, OIB 32387887465, Vlaška 40, 10000 Zagreb</item>
      <item>JAVNA VATROGASNA POSTROJBA ĐURĐEVAC, OIB 30297232842, Stjepana Radića 189/B, Đurđevac</item>
      <item>PRVI FAKTOR društvo s ograničenom odgovornošću za factoring, OIB 63278028623, Hektorovićeva 2/V, 10000 Zagreb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ĐURĐEVAC, 48350 Đurđevac</item>
      <item>SUNCE OSIGURANJE dioničko društvo za osiguranje, OIB 12012147571, Trnjanska cesta 108, 10000 Zagreb</item>
      <item>ZLATKO GREGURIĆ, Mihanovićeva 15b, 43000 Bjejlovar</item>
      <item>Općinsko državno odvjetništvo u Koprivnici, Koprivnica</item>
      <item>OSATINA GRUPA d.o.o. za proizvodnju, promet i usluge u poljoprivredi, OIB 52123139126, Kralja Tomislava 91, Semeljci</item>
      <item>IRENA PIKIJA, Kratka 6/III, 42000 Varaždin punomoćnik sudionika u postupku NATURA AGRO poljoprivedna i prehrambena proizvodnja, d.o.o.</item>
      <item>BETOVEN d. o. o. za trgovinu, OIB 61265106301, Šišanska cesta 189, Pula</item>
      <item>Želimir Uršulin, OIB 03842320752, Trg hrvatskih Ivanovaca 9, 42240 Ivanec</item>
      <item>Grgić &amp; Partneri odvjetničko društvo j.t.d., OIB 16457179668, Ulica grada Vukovara 282, Zagreb</item>
      <item>SUNCE OSIGURANJE dioničko društvo za osiguranje, OIB 12012147571, Trnjanska cesta 108, 10000 Zagreb</item>
      <item>PRVI FAKTOR društvo s ograničenom odgovornošću za factoring, OIB 63278028623, Hektorovićeva 2, 10000 Zagreb</item>
      <item>Odvjetničko društvo Ećimović &amp; Kaleb, društvo s ograničenom odgovornošću, OIB 92750937386, Draškovićeva 53, 10000 Zagreb</item>
      <item>H-ABDUCO društvo s ograničenom odgovornošću za usluge, OIB 13667298928, Slavonska avenija 6A, 10000 Zagreb</item>
      <item>Javna vatrogasna postrojba Đurđevac, OIB </item>
      <item>ERSTE&amp;STEIERMÄRKISCHE BANKA dioničko društvo, OIB 23057039320, Jadranski Trg 3/a, 51000 Rijeka</item>
      <item>Vesna Vignjević-Žak, Ul.Josipa Jelačića 7, 43000 Bjelovar</item>
    </derivirana_varijabla>
  </DomainObject.Predmet.OstaliListFormatedWithAdressOIB>
  <DomainObject.Predmet.OstaliListNazivFormated>
    <izvorni_sadrzaj>
      <item>Željko Blažok, direktor dužnika</item>
      <item>ŽDO Građansko-upravni odjel u Varaždinu</item>
      <item>FINA Đurđevac</item>
      <item>ZAGREBAČKA BANKA DIONIČKO DRUŠTVO</item>
      <item>Zemljišno-knjižni odjel Općinskog suda u Koprivnici, Stalna služba u Đurđevcu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</item>
      <item>PIONEER - SJEME društvo s ograničenom odgovornošću za proizvodnju i trgovinu</item>
      <item>Genera dioničko društvo za razvoj i proizvodnju farmaceutskih proizvoda</item>
      <item>HYPO ALPE-ADRIA-BANK dioničko društvo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</item>
      <item>PETAR ŠLABEK, dipl. oec. zamjenik ŽDO</item>
      <item>ŽITO MLINSKO PEKARSKA INDUSTRIJA d.o.o. za proizvodnju i usluge</item>
      <item>Odvjetničko društvo TOMIĆ &amp; ŠUŠNJAR j.t.d. u likvidaciji za vjerovnika Hrvatske šume d.o.o. Zagreb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</item>
      <item>Ekonomski fakultet u Zagrebu</item>
      <item>Hrvatski centar za poljop., hranu i selo pun. Iva Palčić</item>
      <item>EUROHERC osiguranje - dioničko društvo za osiguranje imovine i osoba i druge poslove osiguranja</item>
      <item>Radnici Ivana Fuček i dr. poimenično navedeni u uvodu zapisnika</item>
      <item>Odvjetničko društvo Hanžeković &amp; Partneri društvo s ograničenom odgovornošću</item>
      <item>Dražen Šmajgel</item>
      <item>VETERINA NUTRICIUS d.o.o. za proizvodnju, trgovinu i usluge</item>
      <item>Grgić &amp; Partneri odvjetničko društvo j.t.d.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</item>
      <item>ERSTE&amp;STEIERMÄRKISCHE BANKA dioničko društvo</item>
      <item>Tatjana Papić, odvj. vježbenica za Pioneer sjeme d.o.o.</item>
      <item>NATURA-MILK-ĐURĐEVAC društvo s ograničenom odgovornošću za proizvodnju i usluge</item>
      <item>ŽUPANIJSKO DRŽAVNO ODVJETNIŠTVO U VARAŽDINU</item>
      <item>Stečajna oglasna ploča TS u Varaždinu</item>
      <item>CROATIA FACTORING d.o.o. za factoring</item>
      <item>JAVNA VATROGASNA POSTROJBA ĐURĐEVAC</item>
      <item>PRVI FAKTOR društvo s ograničenom odgovornošću za factoring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</item>
      <item>SUNCE OSIGURANJE dioničko društvo za osiguranje</item>
      <item>ZLATKO GREGURIĆ</item>
      <item>Općinsko državno odvjetništvo u Koprivnici, Koprivnica</item>
      <item>OSATINA GRUPA d.o.o. za proizvodnju, promet i usluge u poljoprivredi</item>
      <item>IRENA PIKIJA</item>
      <item>BETOVEN d. o. o. za trgovinu</item>
      <item>Želimir Uršulin</item>
      <item>Grgić &amp; Partneri odvjetničko društvo j.t.d.</item>
      <item>SUNCE OSIGURANJE dioničko društvo za osiguranje</item>
      <item>PRVI FAKTOR društvo s ograničenom odgovornošću za factoring</item>
      <item>Odvjetničko društvo Ećimović &amp; Kaleb, društvo s ograničenom odgovornošću</item>
      <item>H-ABDUCO društvo s ograničenom odgovornošću za usluge</item>
      <item>Javna vatrogasna postrojba Đurđevac</item>
      <item>ERSTE&amp;STEIERMÄRKISCHE BANKA dioničko društvo</item>
      <item>Vesna Vignjević-Žak</item>
    </izvorni_sadrzaj>
    <derivirana_varijabla naziv="DomainObject.Predmet.OstaliListNazivFormated_1">
      <item>Željko Blažok, direktor dužnika</item>
      <item>ŽDO Građansko-upravni odjel u Varaždinu</item>
      <item>FINA Đurđevac</item>
      <item>ZAGREBAČKA BANKA DIONIČKO DRUŠTVO</item>
      <item>Zemljišno-knjižni odjel Općinskog suda u Koprivnici, Stalna služba u Đurđevcu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</item>
      <item>PIONEER - SJEME društvo s ograničenom odgovornošću za proizvodnju i trgovinu</item>
      <item>Genera dioničko društvo za razvoj i proizvodnju farmaceutskih proizvoda</item>
      <item>HYPO ALPE-ADRIA-BANK dioničko društvo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</item>
      <item>PETAR ŠLABEK, dipl. oec. zamjenik ŽDO</item>
      <item>ŽITO MLINSKO PEKARSKA INDUSTRIJA d.o.o. za proizvodnju i usluge</item>
      <item>Odvjetničko društvo TOMIĆ &amp; ŠUŠNJAR j.t.d. u likvidaciji za vjerovnika Hrvatske šume d.o.o. Zagreb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</item>
      <item>Ekonomski fakultet u Zagrebu</item>
      <item>Hrvatski centar za poljop., hranu i selo pun. Iva Palčić</item>
      <item>EUROHERC osiguranje - dioničko društvo za osiguranje imovine i osoba i druge poslove osiguranja</item>
      <item>Radnici Ivana Fuček i dr. poimenično navedeni u uvodu zapisnika</item>
      <item>Odvjetničko društvo Hanžeković &amp; Partneri društvo s ograničenom odgovornošću</item>
      <item>Dražen Šmajgel</item>
      <item>VETERINA NUTRICIUS d.o.o. za proizvodnju, trgovinu i usluge</item>
      <item>Grgić &amp; Partneri odvjetničko društvo j.t.d.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</item>
      <item>ERSTE&amp;STEIERMÄRKISCHE BANKA dioničko društvo</item>
      <item>Tatjana Papić, odvj. vježbenica za Pioneer sjeme d.o.o.</item>
      <item>NATURA-MILK-ĐURĐEVAC društvo s ograničenom odgovornošću za proizvodnju i usluge</item>
      <item>ŽUPANIJSKO DRŽAVNO ODVJETNIŠTVO U VARAŽDINU</item>
      <item>Stečajna oglasna ploča TS u Varaždinu</item>
      <item>CROATIA FACTORING d.o.o. za factoring</item>
      <item>JAVNA VATROGASNA POSTROJBA ĐURĐEVAC</item>
      <item>PRVI FAKTOR društvo s ograničenom odgovornošću za factoring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</item>
      <item>SUNCE OSIGURANJE dioničko društvo za osiguranje</item>
      <item>ZLATKO GREGURIĆ</item>
      <item>Općinsko državno odvjetništvo u Koprivnici, Koprivnica</item>
      <item>OSATINA GRUPA d.o.o. za proizvodnju, promet i usluge u poljoprivredi</item>
      <item>IRENA PIKIJA</item>
      <item>BETOVEN d. o. o. za trgovinu</item>
      <item>Želimir Uršulin</item>
      <item>Grgić &amp; Partneri odvjetničko društvo j.t.d.</item>
      <item>SUNCE OSIGURANJE dioničko društvo za osiguranje</item>
      <item>PRVI FAKTOR društvo s ograničenom odgovornošću za factoring</item>
      <item>Odvjetničko društvo Ećimović &amp; Kaleb, društvo s ograničenom odgovornošću</item>
      <item>H-ABDUCO društvo s ograničenom odgovornošću za usluge</item>
      <item>Javna vatrogasna postrojba Đurđevac</item>
      <item>ERSTE&amp;STEIERMÄRKISCHE BANKA dioničko društvo</item>
      <item>Vesna Vignjević-Žak</item>
    </derivirana_varijabla>
  </DomainObject.Predmet.OstaliListNazivFormated>
  <DomainObject.Predmet.OstaliListNazivFormatedOIB>
    <izvorni_sadrzaj>
      <item>Željko Blažok, direktor dužnika</item>
      <item>ŽDO Građansko-upravni odjel u Varaždinu</item>
      <item>FINA Đurđevac</item>
      <item>ZAGREBAČKA BANKA DIONIČKO DRUŠTVO, OIB 92963223473</item>
      <item>Zemljišno-knjižni odjel Općinskog suda u Koprivnici, Stalna služba u Đurđevcu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poslova, OIB 97816293174</item>
      <item>PIONEER - SJEME društvo s ograničenom odgovornošću za proizvodnju i trgovinu, OIB 24384351607</item>
      <item>Genera dioničko društvo za razvoj i proizvodnju farmaceutskih proizvoda, OIB 25555531112</item>
      <item>HYPO ALPE-ADRIA-BANK dioničko društvo, OIB 14036333877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</item>
      <item>PETAR ŠLABEK, dipl. oec. zamjenik ŽDO</item>
      <item>ŽITO MLINSKO PEKARSKA INDUSTRIJA d.o.o. za proizvodnju i usluge, OIB 43646262358</item>
      <item>Odvjetničko društvo TOMIĆ &amp; ŠUŠNJAR j.t.d. u likvidaciji za vjerovnika Hrvatske šume d.o.o. Zagreb, OIB 56842995878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factoring, OIB 10194059689</item>
      <item>Ekonomski fakultet u Zagrebu, OIB 27208467122</item>
      <item>Hrvatski centar za poljop., hranu i selo pun. Iva Palčić, OIB 35506269186</item>
      <item>EUROHERC osiguranje - dioničko društvo za osiguranje imovine i osoba i druge poslove osiguranja, OIB 22694857747</item>
      <item>Radnici Ivana Fuček i dr. poimenično navedeni u uvodu zapisnika</item>
      <item>Odvjetničko društvo Hanžeković &amp; Partneri društvo s ograničenom odgovornošću, OIB 85127306373</item>
      <item>Dražen Šmajgel</item>
      <item>VETERINA NUTRICIUS d.o.o. za proizvodnju, trgovinu i usluge, OIB 26732088955</item>
      <item>Grgić &amp; Partneri odvjetničko društvo j.t.d., OIB 16457179668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</item>
      <item>ERSTE&amp;STEIERMÄRKISCHE BANKA dioničko društvo, OIB 23057039320</item>
      <item>Tatjana Papić, odvj. vježbenica za Pioneer sjeme d.o.o.</item>
      <item>NATURA-MILK-ĐURĐEVAC društvo s ograničenom odgovornošću za proizvodnju i usluge, OIB 32385533116</item>
      <item>ŽUPANIJSKO DRŽAVNO ODVJETNIŠTVO U VARAŽDINU</item>
      <item>Stečajna oglasna ploča TS u Varaždinu</item>
      <item>CROATIA FACTORING d.o.o. za factoring, OIB 32387887465</item>
      <item>JAVNA VATROGASNA POSTROJBA ĐURĐEVAC, OIB 30297232842</item>
      <item>PRVI FAKTOR društvo s ograničenom odgovornošću za factoring, OIB 63278028623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</item>
      <item>SUNCE OSIGURANJE dioničko društvo za osiguranje, OIB 12012147571</item>
      <item>ZLATKO GREGURIĆ</item>
      <item>Općinsko državno odvjetništvo u Koprivnici, Koprivnica</item>
      <item>OSATINA GRUPA d.o.o. za proizvodnju, promet i usluge u poljoprivredi, OIB 52123139126</item>
      <item>IRENA PIKIJA</item>
      <item>BETOVEN d. o. o. za trgovinu, OIB 61265106301</item>
      <item>Želimir Uršulin, OIB 03842320752</item>
      <item>Grgić &amp; Partneri odvjetničko društvo j.t.d., OIB 16457179668</item>
      <item>SUNCE OSIGURANJE dioničko društvo za osiguranje, OIB 12012147571</item>
      <item>PRVI FAKTOR društvo s ograničenom odgovornošću za factoring, OIB 63278028623</item>
      <item>Odvjetničko društvo Ećimović &amp; Kaleb, društvo s ograničenom odgovornošću, OIB 92750937386</item>
      <item>H-ABDUCO društvo s ograničenom odgovornošću za usluge, OIB 13667298928</item>
      <item>Javna vatrogasna postrojba Đurđevac, OIB </item>
      <item>ERSTE&amp;STEIERMÄRKISCHE BANKA dioničko društvo, OIB 23057039320</item>
      <item>Vesna Vignjević-Žak</item>
    </izvorni_sadrzaj>
    <derivirana_varijabla naziv="DomainObject.Predmet.OstaliListNazivFormatedOIB_1">
      <item>Željko Blažok, direktor dužnika</item>
      <item>ŽDO Građansko-upravni odjel u Varaždinu</item>
      <item>FINA Đurđevac</item>
      <item>ZAGREBAČKA BANKA DIONIČKO DRUŠTVO, OIB 92963223473</item>
      <item>Zemljišno-knjižni odjel Općinskog suda u Koprivnici, Stalna služba u Đurđevcu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poslova, OIB 97816293174</item>
      <item>PIONEER - SJEME društvo s ograničenom odgovornošću za proizvodnju i trgovinu, OIB 24384351607</item>
      <item>Genera dioničko društvo za razvoj i proizvodnju farmaceutskih proizvoda, OIB 25555531112</item>
      <item>HYPO ALPE-ADRIA-BANK dioničko društvo, OIB 14036333877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</item>
      <item>PETAR ŠLABEK, dipl. oec. zamjenik ŽDO</item>
      <item>ŽITO MLINSKO PEKARSKA INDUSTRIJA d.o.o. za proizvodnju i usluge, OIB 43646262358</item>
      <item>Odvjetničko društvo TOMIĆ &amp; ŠUŠNJAR j.t.d. u likvidaciji za vjerovnika Hrvatske šume d.o.o. Zagreb, OIB 56842995878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factoring, OIB 10194059689</item>
      <item>Ekonomski fakultet u Zagrebu, OIB 27208467122</item>
      <item>Hrvatski centar za poljop., hranu i selo pun. Iva Palčić, OIB 35506269186</item>
      <item>EUROHERC osiguranje - dioničko društvo za osiguranje imovine i osoba i druge poslove osiguranja, OIB 22694857747</item>
      <item>Radnici Ivana Fuček i dr. poimenično navedeni u uvodu zapisnika</item>
      <item>Odvjetničko društvo Hanžeković &amp; Partneri društvo s ograničenom odgovornošću, OIB 85127306373</item>
      <item>Dražen Šmajgel</item>
      <item>VETERINA NUTRICIUS d.o.o. za proizvodnju, trgovinu i usluge, OIB 26732088955</item>
      <item>Grgić &amp; Partneri odvjetničko društvo j.t.d., OIB 16457179668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</item>
      <item>ERSTE&amp;STEIERMÄRKISCHE BANKA dioničko društvo, OIB 23057039320</item>
      <item>Tatjana Papić, odvj. vježbenica za Pioneer sjeme d.o.o.</item>
      <item>NATURA-MILK-ĐURĐEVAC društvo s ograničenom odgovornošću za proizvodnju i usluge, OIB 32385533116</item>
      <item>ŽUPANIJSKO DRŽAVNO ODVJETNIŠTVO U VARAŽDINU</item>
      <item>Stečajna oglasna ploča TS u Varaždinu</item>
      <item>CROATIA FACTORING d.o.o. za factoring, OIB 32387887465</item>
      <item>JAVNA VATROGASNA POSTROJBA ĐURĐEVAC, OIB 30297232842</item>
      <item>PRVI FAKTOR društvo s ograničenom odgovornošću za factoring, OIB 63278028623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</item>
      <item>SUNCE OSIGURANJE dioničko društvo za osiguranje, OIB 12012147571</item>
      <item>ZLATKO GREGURIĆ</item>
      <item>Općinsko državno odvjetništvo u Koprivnici, Koprivnica</item>
      <item>OSATINA GRUPA d.o.o. za proizvodnju, promet i usluge u poljoprivredi, OIB 52123139126</item>
      <item>IRENA PIKIJA</item>
      <item>BETOVEN d. o. o. za trgovinu, OIB 61265106301</item>
      <item>Želimir Uršulin, OIB 03842320752</item>
      <item>Grgić &amp; Partneri odvjetničko društvo j.t.d., OIB 16457179668</item>
      <item>SUNCE OSIGURANJE dioničko društvo za osiguranje, OIB 12012147571</item>
      <item>PRVI FAKTOR društvo s ograničenom odgovornošću za factoring, OIB 63278028623</item>
      <item>Odvjetničko društvo Ećimović &amp; Kaleb, društvo s ograničenom odgovornošću, OIB 92750937386</item>
      <item>H-ABDUCO društvo s ograničenom odgovornošću za usluge, OIB 13667298928</item>
      <item>Javna vatrogasna postrojba Đurđevac, OIB </item>
      <item>ERSTE&amp;STEIERMÄRKISCHE BANKA dioničko društvo, OIB 23057039320</item>
      <item>Vesna Vignjević-Žak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>St-34/2011-816</izvorni_sadrzaj>
    <derivirana_varijabla naziv="DomainObject.PoslovniBrojDokumenta_1">St-34/2011-816</derivirana_varijabla>
  </DomainObject.PoslovniBrojDokumenta>
  <DomainObject.Predmet.StrankaIDrugi>
    <izvorni_sadrzaj>Dražen Juren, radnik dužnika i dr. (1.-84.)</izvorni_sadrzaj>
    <derivirana_varijabla naziv="DomainObject.Predmet.StrankaIDrugi_1">Dražen Juren, radnik dužnika i dr. (1.-84.)</derivirana_varijabla>
  </DomainObject.Predmet.StrankaIDrugi>
  <DomainObject.Predmet.ProtustrankaIDrugi>
    <izvorni_sadrzaj>NATURA AGRO poljoprivedna i prehrambena proizvodnja, d.o.o.</izvorni_sadrzaj>
    <derivirana_varijabla naziv="DomainObject.Predmet.ProtustrankaIDrugi_1">NATURA AGRO poljoprivedna i prehrambena proizvodnja, d.o.o.</derivirana_varijabla>
  </DomainObject.Predmet.ProtustrankaIDrugi>
  <DomainObject.Predmet.StrankaIDrugiAdressOIB>
    <izvorni_sadrzaj>Dražen Juren, radnik dužnika i dr. (1.-84.), Mičetinac 28, 48350 Đurđevac</izvorni_sadrzaj>
    <derivirana_varijabla naziv="DomainObject.Predmet.StrankaIDrugiAdressOIB_1">Dražen Juren, radnik dužnika i dr. (1.-84.), Mičetinac 28, 48350 Đurđevac</derivirana_varijabla>
  </DomainObject.Predmet.StrankaIDrugiAdressOIB>
  <DomainObject.Predmet.ProtustrankaIDrugiAdressOIB>
    <izvorni_sadrzaj>NATURA AGRO poljoprivedna i prehrambena proizvodnja, d.o.o., OIB 77805504491, Kolodvorska 21/A, 48350 Đurđevac</izvorni_sadrzaj>
    <derivirana_varijabla naziv="DomainObject.Predmet.ProtustrankaIDrugiAdressOIB_1">NATURA AGRO poljoprivedna i prehrambena proizvodnja, d.o.o., OIB 77805504491, Kolodvorska 21/A,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Blažok, direktor dužnika</item>
      <item>ŽDO Građansko-upravni odjel u Varaždinu</item>
      <item>FINA Đurđevac</item>
      <item>ZAGREBAČKA BANKA DIONIČKO DRUŠTVO</item>
      <item>NATURA AGRO poljoprivedna i prehrambena proizvodnja, d.o.o.</item>
      <item>Dražen Juren, radnik dužnika i dr. (1.-84.)</item>
      <item>Zemljišno-knjižni odjel Općinskog suda u Koprivnici, Stalna služba u Đurđevcu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</item>
      <item>PIONEER - SJEME društvo s ograničenom odgovornošću za proizvodnju i trgovinu</item>
      <item>Genera dioničko društvo za razvoj i proizvodnju farmaceutskih proizvoda</item>
      <item>HYPO ALPE-ADRIA-BANK dioničko društvo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</item>
      <item>PETAR ŠLABEK, dipl. oec. zamjenik ŽDO</item>
      <item>ŽITO MLINSKO PEKARSKA INDUSTRIJA d.o.o. za proizvodnju i usluge</item>
      <item>Odvjetničko društvo TOMIĆ &amp; ŠUŠNJAR j.t.d. u likvidaciji za vjerovnika Hrvatske šume d.o.o. Zagreb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</item>
      <item>Ekonomski fakultet u Zagrebu</item>
      <item>Hrvatski centar za poljop., hranu i selo pun. Iva Palčić</item>
      <item>EUROHERC osiguranje - dioničko društvo za osiguranje imovine i osoba i druge poslove osiguranja</item>
      <item>Radnici Ivana Fuček i dr. poimenično navedeni u uvodu zapisnika</item>
      <item>Odvjetničko društvo Hanžeković &amp; Partneri društvo s ograničenom odgovornošću</item>
      <item>Dražen Šmajgel</item>
      <item>VETERINA NUTRICIUS d.o.o. za proizvodnju, trgovinu i usluge</item>
      <item>Grgić &amp; Partneri odvjetničko društvo j.t.d.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</item>
      <item>ERSTE&amp;STEIERMÄRKISCHE BANKA dioničko društvo</item>
      <item>Tatjana Papić, odvj. vježbenica za Pioneer sjeme d.o.o.</item>
      <item>NATURA-MILK-ĐURĐEVAC društvo s ograničenom odgovornošću za proizvodnju i usluge</item>
      <item>ŽUPANIJSKO DRŽAVNO ODVJETNIŠTVO U VARAŽDINU</item>
      <item>Stečajna oglasna ploča TS u Varaždinu</item>
      <item>CROATIA FACTORING d.o.o. za factoring</item>
      <item>JAVNA VATROGASNA POSTROJBA ĐURĐEVAC</item>
      <item>PRVI FAKTOR društvo s ograničenom odgovornošću za factoring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</item>
      <item>SUNCE OSIGURANJE dioničko društvo za osiguranje</item>
      <item>ZLATKO GREGURIĆ</item>
      <item>Općinsko državno odvjetništvo u Koprivnici, Koprivnica</item>
      <item>OSATINA GRUPA d.o.o. za proizvodnju, promet i usluge u poljoprivredi</item>
      <item>IRENA PIKIJA</item>
      <item>BETOVEN d. o. o. za trgovinu</item>
      <item>Želimir Uršulin</item>
      <item>Grgić &amp; Partneri odvjetničko društvo j.t.d.</item>
      <item>SUNCE OSIGURANJE dioničko društvo za osiguranje</item>
      <item>PRVI FAKTOR društvo s ograničenom odgovornošću za factoring</item>
      <item>Odvjetničko društvo Ećimović &amp; Kaleb, društvo s ograničenom odgovornošću</item>
      <item>H-ABDUCO društvo s ograničenom odgovornošću za usluge</item>
      <item>Javna vatrogasna postrojba Đurđevac</item>
      <item>ERSTE&amp;STEIERMÄRKISCHE BANKA dioničko društvo</item>
      <item>Vesna Vignjević-Žak</item>
    </izvorni_sadrzaj>
    <derivirana_varijabla naziv="DomainObject.Predmet.SudioniciListNaziv_1">
      <item>Željko Blažok, direktor dužnika</item>
      <item>ŽDO Građansko-upravni odjel u Varaždinu</item>
      <item>FINA Đurđevac</item>
      <item>ZAGREBAČKA BANKA DIONIČKO DRUŠTVO</item>
      <item>NATURA AGRO poljoprivedna i prehrambena proizvodnja, d.o.o.</item>
      <item>Dražen Juren, radnik dužnika i dr. (1.-84.)</item>
      <item>Zemljišno-knjižni odjel Općinskog suda u Koprivnici, Stalna služba u Đurđevcu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</item>
      <item>PIONEER - SJEME društvo s ograničenom odgovornošću za proizvodnju i trgovinu</item>
      <item>Genera dioničko društvo za razvoj i proizvodnju farmaceutskih proizvoda</item>
      <item>HYPO ALPE-ADRIA-BANK dioničko društvo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</item>
      <item>PETAR ŠLABEK, dipl. oec. zamjenik ŽDO</item>
      <item>ŽITO MLINSKO PEKARSKA INDUSTRIJA d.o.o. za proizvodnju i usluge</item>
      <item>Odvjetničko društvo TOMIĆ &amp; ŠUŠNJAR j.t.d. u likvidaciji za vjerovnika Hrvatske šume d.o.o. Zagreb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</item>
      <item>Ekonomski fakultet u Zagrebu</item>
      <item>Hrvatski centar za poljop., hranu i selo pun. Iva Palčić</item>
      <item>EUROHERC osiguranje - dioničko društvo za osiguranje imovine i osoba i druge poslove osiguranja</item>
      <item>Radnici Ivana Fuček i dr. poimenično navedeni u uvodu zapisnika</item>
      <item>Odvjetničko društvo Hanžeković &amp; Partneri društvo s ograničenom odgovornošću</item>
      <item>Dražen Šmajgel</item>
      <item>VETERINA NUTRICIUS d.o.o. za proizvodnju, trgovinu i usluge</item>
      <item>Grgić &amp; Partneri odvjetničko društvo j.t.d.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</item>
      <item>ERSTE&amp;STEIERMÄRKISCHE BANKA dioničko društvo</item>
      <item>Tatjana Papić, odvj. vježbenica za Pioneer sjeme d.o.o.</item>
      <item>NATURA-MILK-ĐURĐEVAC društvo s ograničenom odgovornošću za proizvodnju i usluge</item>
      <item>ŽUPANIJSKO DRŽAVNO ODVJETNIŠTVO U VARAŽDINU</item>
      <item>Stečajna oglasna ploča TS u Varaždinu</item>
      <item>CROATIA FACTORING d.o.o. za factoring</item>
      <item>JAVNA VATROGASNA POSTROJBA ĐURĐEVAC</item>
      <item>PRVI FAKTOR društvo s ograničenom odgovornošću za factoring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</item>
      <item>SUNCE OSIGURANJE dioničko društvo za osiguranje</item>
      <item>ZLATKO GREGURIĆ</item>
      <item>Općinsko državno odvjetništvo u Koprivnici, Koprivnica</item>
      <item>OSATINA GRUPA d.o.o. za proizvodnju, promet i usluge u poljoprivredi</item>
      <item>IRENA PIKIJA</item>
      <item>BETOVEN d. o. o. za trgovinu</item>
      <item>Želimir Uršulin</item>
      <item>Grgić &amp; Partneri odvjetničko društvo j.t.d.</item>
      <item>SUNCE OSIGURANJE dioničko društvo za osiguranje</item>
      <item>PRVI FAKTOR društvo s ograničenom odgovornošću za factoring</item>
      <item>Odvjetničko društvo Ećimović &amp; Kaleb, društvo s ograničenom odgovornošću</item>
      <item>H-ABDUCO društvo s ograničenom odgovornošću za usluge</item>
      <item>Javna vatrogasna postrojba Đurđevac</item>
      <item>ERSTE&amp;STEIERMÄRKISCHE BANKA dioničko društvo</item>
      <item>Vesna Vignjević-Žak</item>
    </derivirana_varijabla>
  </DomainObject.Predmet.SudioniciListNaziv>
  <DomainObject.Predmet.SudioniciListAdressOIB>
    <izvorni_sadrzaj>
      <item>Željko Blažok, direktor dužnika, P. Preradovića 5,48350 Đurđevac</item>
      <item>ŽDO Građansko-upravni odjel u Varaždinu, Kratka br. 1.,42000 Varaždin</item>
      <item>FINA Đurđevac, Đ. Basaričeka 14,48350 Đurđevac</item>
      <item>ZAGREBAČKA BANKA DIONIČKO DRUŠTVO, OIB 92963223473, Trg bana Josipa Jelačića 10,10000 Zagreb</item>
      <item>NATURA AGRO poljoprivedna i prehrambena proizvodnja, d.o.o., OIB 77805504491, Kolodvorska 21/A,48350 Đurđevac</item>
      <item>Dražen Juren, radnik dužnika i dr. (1.-84.), Mičetinac 28,48350 Đurđevac</item>
      <item>Zemljišno-knjižni odjel Općinskog suda u Koprivnici, Stalna služba u Đurđevcu, 48350 Đurđevac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poslova, OIB 97816293174, Kratka 2/I,Varaždin</item>
      <item>PIONEER - SJEME društvo s ograničenom odgovornošću za proizvodnju i trgovinu, OIB 24384351607, Čulinečka Cesta,2b/II,10000 Zagreb</item>
      <item>Genera dioničko društvo za razvoj i proizvodnju farmaceutskih proizvoda, OIB 25555531112, Svetonedjeljska 2,Kalinovica</item>
      <item>HYPO ALPE-ADRIA-BANK dioničko društvo, OIB 14036333877, Slavonska avenija 6,10000 Zagreb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d.o.o., Božidara Adžije br. 22/2,10 000 Zagreb</item>
      <item>PETAR ŠLABEK, dipl. oec. zamjenik ŽDO</item>
      <item>ŽITO MLINSKO PEKARSKA INDUSTRIJA d.o.o. za proizvodnju i usluge, OIB 43646262358, Đakovština 3,Osijek</item>
      <item>Odvjetničko društvo TOMIĆ &amp; ŠUŠNJAR j.t.d. u likvidaciji za vjerovnika Hrvatske šume d.o.o. Zagreb, OIB 56842995878, Zelinska 2/1,10000 Zagreb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factoring, OIB 10194059689, Ivana Lučića 2,10000 Zagreb</item>
      <item>Ekonomski fakultet u Zagrebu, OIB 27208467122</item>
      <item>Hrvatski centar za poljop., hranu i selo pun. Iva Palčić, OIB 35506269186</item>
      <item>EUROHERC osiguranje - dioničko društvo za osiguranje imovine i osoba i druge poslove osiguranja, OIB 22694857747, Ulica grada Vukovara 282,10000 Zagreb</item>
      <item>Radnici Ivana Fuček i dr. poimenično navedeni u uvodu zapisnika</item>
      <item>Odvjetničko društvo Hanžeković &amp; Partneri društvo s ograničenom odgovornošću, OIB 85127306373, Radnička Cesta 22,10000 Zagreb</item>
      <item>Dražen Šmajgel, Draškovićeva 53,10000 Zagreb</item>
      <item>VETERINA NUTRICIUS d.o.o. za proizvodnju, trgovinu i usluge, OIB 26732088955, Svetonedjeljska 2,Kalinovica</item>
      <item>Grgić &amp; Partneri odvjetničko društvo j.t.d., OIB 16457179668, Ulica grada Vukovara 282,10000 Zagreb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Mikulandra,odvjetnica, Stjepana Radića 14A,Šibenik Šibenik</item>
      <item>ERSTE&amp;STEIERMÄRKISCHE BANKA dioničko društvo, OIB 23057039320, Jadranski Trg 3/a,Rijeka</item>
      <item>Tatjana Papić, odvj. vježbenica za Pioneer sjeme d.o.o.</item>
      <item>NATURA-MILK-ĐURĐEVAC društvo s ograničenom odgovornošću za proizvodnju i usluge, OIB 32385533116, Kolodvorska 21/A,Đurđevac</item>
      <item>ŽUPANIJSKO DRŽAVNO ODVJETNIŠTVO U VARAŽDINU, Varaždin</item>
      <item>Stečajna oglasna ploča TS u Varaždinu</item>
      <item>CROATIA FACTORING d.o.o. za factoring, OIB 32387887465, Vlaška 40,10000 Zagreb</item>
      <item>JAVNA VATROGASNA POSTROJBA ĐURĐEVAC, OIB 30297232842, Stjepana Radića 189/B,Đurđevac</item>
      <item>PRVI FAKTOR društvo s ograničenom odgovornošću za factoring, OIB 63278028623, Hektorovićeva 2/V,10000 Zagreb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ĐURĐEVAC, 48350 Đurđevac</item>
      <item>SUNCE OSIGURANJE dioničko društvo za osiguranje, OIB 12012147571, Trnjanska cesta 108,10000 Zagreb</item>
      <item>ZLATKO GREGURIĆ, Mihanovićeva 15b,43000 Bjejlovar</item>
      <item>Općinsko državno odvjetništvo u Koprivnici, Koprivnica</item>
      <item>OSATINA GRUPA d.o.o. za proizvodnju, promet i usluge u poljoprivredi, OIB 52123139126, Kralja Tomislava 91,Semeljci</item>
      <item>IRENA PIKIJA, Kratka 6/III,42000 Varaždin</item>
      <item>BETOVEN d. o. o. za trgovinu, OIB 61265106301, Šišanska cesta 189,Pula</item>
      <item>Želimir Uršulin, OIB 03842320752, Trg hrvatskih Ivanovaca 9,42240 Ivanec</item>
      <item>Grgić &amp; Partneri odvjetničko društvo j.t.d., OIB 16457179668, Ulica grada Vukovara 282,Zagreb</item>
      <item>SUNCE OSIGURANJE dioničko društvo za osiguranje, OIB 12012147571, Trnjanska cesta 108,10000 Zagreb</item>
      <item>PRVI FAKTOR društvo s ograničenom odgovornošću za factoring, OIB 63278028623, Hektorovićeva 2,10000 Zagreb</item>
      <item>Odvjetničko društvo Ećimović &amp; Kaleb, društvo s ograničenom odgovornošću, OIB 92750937386, Draškovićeva 53,10000 Zagreb</item>
      <item>H-ABDUCO društvo s ograničenom odgovornošću za usluge, OIB 13667298928, Slavonska avenija 6A,10000 Zagreb</item>
      <item>Javna vatrogasna postrojba Đurđevac, OIB </item>
      <item>ERSTE&amp;STEIERMÄRKISCHE BANKA dioničko društvo, OIB 23057039320, Jadranski Trg 3/a,51000 Rijeka</item>
      <item>Vesna Vignjević-Žak, Ul.Josipa Jelačića 7,43000 Bjelovar</item>
    </izvorni_sadrzaj>
    <derivirana_varijabla naziv="DomainObject.Predmet.SudioniciListAdressOIB_1">
      <item>Željko Blažok, direktor dužnika, P. Preradovića 5,48350 Đurđevac</item>
      <item>ŽDO Građansko-upravni odjel u Varaždinu, Kratka br. 1.,42000 Varaždin</item>
      <item>FINA Đurđevac, Đ. Basaričeka 14,48350 Đurđevac</item>
      <item>ZAGREBAČKA BANKA DIONIČKO DRUŠTVO, OIB 92963223473, Trg bana Josipa Jelačića 10,10000 Zagreb</item>
      <item>NATURA AGRO poljoprivedna i prehrambena proizvodnja, d.o.o., OIB 77805504491, Kolodvorska 21/A,48350 Đurđevac</item>
      <item>Dražen Juren, radnik dužnika i dr. (1.-84.), Mičetinac 28,48350 Đurđevac</item>
      <item>Zemljišno-knjižni odjel Općinskog suda u Koprivnici, Stalna služba u Đurđevcu, 48350 Đurđevac</item>
      <item>VLADIMIR DOBRAVEC, kao javnost</item>
      <item>Mirjana Bogdanović-Kamber, zamjenik ŽDO, Građ.-upravni odjel,</item>
      <item>ZLATKO GREGURIĆ, odvjetnik</item>
      <item>zam.pun. predlagatelja TOMISLAV KOS, odvjetničk vježbenik</item>
      <item>novinar IVICA KRUHOBEREC</item>
      <item>Odvjetničko društvo Slunjski i Rudnički, javno trgovačko društvo za obavljanje odvjetničkih poslova, OIB 97816293174, Kratka 2/I,Varaždin</item>
      <item>PIONEER - SJEME društvo s ograničenom odgovornošću za proizvodnju i trgovinu, OIB 24384351607, Čulinečka Cesta,2b/II,10000 Zagreb</item>
      <item>Genera dioničko društvo za razvoj i proizvodnju farmaceutskih proizvoda, OIB 25555531112, Svetonedjeljska 2,Kalinovica</item>
      <item>HYPO ALPE-ADRIA-BANK dioničko društvo, OIB 14036333877, Slavonska avenija 6,10000 Zagreb</item>
      <item>Ivana Žitnik, dipl. pravnik, radnik u banci</item>
      <item>JANKO ŠTEFANEK</item>
      <item>ZORICA VITEZ SEVER, radnik kod vjerovnika</item>
      <item>zam.pun. NIRVANA MIŠKOVIĆ, odvjetnički vježbenik</item>
      <item>ERUARD VALIĆ, radnik u banci</item>
      <item>ALAN SORIĆ, punomoćnik PIONEER-SJEME d.o.o., Božidara Adžije br. 22/2,10 000 Zagreb</item>
      <item>PETAR ŠLABEK, dipl. oec. zamjenik ŽDO</item>
      <item>ŽITO MLINSKO PEKARSKA INDUSTRIJA d.o.o. za proizvodnju i usluge, OIB 43646262358, Đakovština 3,Osijek</item>
      <item>Odvjetničko društvo TOMIĆ &amp; ŠUŠNJAR j.t.d. u likvidaciji za vjerovnika Hrvatske šume d.o.o. Zagreb, OIB 56842995878, Zelinska 2/1,10000 Zagreb</item>
      <item>Stjepan Sajko, za vjerovnika STD d.o.o. Kućan Marof</item>
      <item>IDA LABAŠ, odvjetnica</item>
      <item>Zvonimir Zebec, odvjetnik za verovnike Haller AG i Haller GmbH</item>
      <item>GORAN BENJAK, za vjerovnika BANKA KOVANICA d.d.</item>
      <item>Odvjetnik ZORICA FRANKOVIĆ za vjerovnika KOMUNALIJE PLIN d.o.o.</item>
      <item>Odvjetnik HELENA MARIĆ ŽABIĆ za vjerovnika PZ Dalija</item>
      <item>Odvjetnik Albin Mihalić za Zavod za javno zdrav. i Javnu vatrogasnu postrojbu</item>
      <item>zm.pun. PETRA BOGAVČIĆ, odv. vježbenik za Ekonomski fakultet Zagreb</item>
      <item>MAJA KRESONJA za vjerovnika DANICA-Mesna industrij, Koprivnica</item>
      <item>Darko Bartolić, radnik</item>
      <item>Nada Bilobrk odvjetnik za Erste Faktoring d.o.o.</item>
      <item>Antun Zrinjski za Trgonom Novi Marof</item>
      <item>SLAVKO KATRAJN iz Bjelovara punomoćnik bivših radnika sa popisa</item>
      <item>Maja Tkalčec, dvjetnica za Generu d.d.</item>
      <item>Maja Kresonja za Danica d.o.o. Koprivnica</item>
      <item>Marijan Drljanovčan, radnik</item>
      <item>Mirko Grgac, radnik</item>
      <item>Miroslav Molnar, za bivšeg radnika Davora Ptičeka</item>
      <item>Marija Orač, radnica</item>
      <item>Ivan Mihočka, radnik</item>
      <item>Željko Vedriš, radnik</item>
      <item>Darko Bajzek, radnik</item>
      <item>Ivan Radojica, radnik</item>
      <item>Marina Lenardić, radnica</item>
      <item>Kristina Husar, radnica</item>
      <item>Zlatko Pavlović, radnik</item>
      <item>Vera Škrinjar, radnica</item>
      <item>Verica Batarilović, radnica</item>
      <item>Odvjetnik BRANKO RAKITNIČAN za bivše radnike i PZ Đurđevac</item>
      <item>Marina Mesarov, radnica</item>
      <item>Marina Bušić, radnica</item>
      <item>Tihomir Gregurek, radnik</item>
      <item>zam.pun. Tena Abram, odvjetnički vježbenik</item>
      <item>Ivan Jakopiček za Croatia banku d.d.</item>
      <item>ERSTE FACTORING društvo s ograničenom odgovornošću za factoring, OIB 10194059689, Ivana Lučića 2,10000 Zagreb</item>
      <item>Ekonomski fakultet u Zagrebu, OIB 27208467122</item>
      <item>Hrvatski centar za poljop., hranu i selo pun. Iva Palčić, OIB 35506269186</item>
      <item>EUROHERC osiguranje - dioničko društvo za osiguranje imovine i osoba i druge poslove osiguranja, OIB 22694857747, Ulica grada Vukovara 282,10000 Zagreb</item>
      <item>Radnici Ivana Fuček i dr. poimenično navedeni u uvodu zapisnika</item>
      <item>Odvjetničko društvo Hanžeković &amp; Partneri društvo s ograničenom odgovornošću, OIB 85127306373, Radnička Cesta 22,10000 Zagreb</item>
      <item>Dražen Šmajgel, Draškovićeva 53,10000 Zagreb</item>
      <item>VETERINA NUTRICIUS d.o.o. za proizvodnju, trgovinu i usluge, OIB 26732088955, Svetonedjeljska 2,Kalinovica</item>
      <item>Grgić &amp; Partneri odvjetničko društvo j.t.d., OIB 16457179668, Ulica grada Vukovara 282,10000 Zagreb</item>
      <item>Vesna Vignjević Žak, odvjetnica za vjerovnika Erste banku d.d.</item>
      <item>Odvjetnik VLADO SEVŠEK</item>
      <item>Revizor SVETISLAV SIMIĆ, iz revizorske tvrtke DTTC</item>
      <item>KRISTIJAN FUTAČ, punomoćnik Porezne uprave</item>
      <item>zam.steč. upraviteljice TAMARA PIZEK, odvjetnička vježbenica</item>
      <item>gen. punomoćnik MAJA MATOŠEVIĆ, a Hypo Alpe-Adria bank d.d.</item>
      <item>TOMO BOŽIĆ, zamjenik državno odvjetnika za RH</item>
      <item>Nada Mikulandra,odvjetnica, Stjepana Radića 14A,Šibenik Šibenik</item>
      <item>ERSTE&amp;STEIERMÄRKISCHE BANKA dioničko društvo, OIB 23057039320, Jadranski Trg 3/a,Rijeka</item>
      <item>Tatjana Papić, odvj. vježbenica za Pioneer sjeme d.o.o.</item>
      <item>NATURA-MILK-ĐURĐEVAC društvo s ograničenom odgovornošću za proizvodnju i usluge, OIB 32385533116, Kolodvorska 21/A,Đurđevac</item>
      <item>ŽUPANIJSKO DRŽAVNO ODVJETNIŠTVO U VARAŽDINU, Varaždin</item>
      <item>Stečajna oglasna ploča TS u Varaždinu</item>
      <item>CROATIA FACTORING d.o.o. za factoring, OIB 32387887465, Vlaška 40,10000 Zagreb</item>
      <item>JAVNA VATROGASNA POSTROJBA ĐURĐEVAC, OIB 30297232842, Stjepana Radića 189/B,Đurđevac</item>
      <item>PRVI FAKTOR društvo s ograničenom odgovornošću za factoring, OIB 63278028623, Hektorovićeva 2/V,10000 Zagreb</item>
      <item>Nikola Turkalj, za Veterinu nutricius</item>
      <item>IRENA PIKIJA, odvjetnica</item>
      <item>Tanja Purić Stamenković zamjenik ŽDO Varaždin</item>
      <item>MIODRAG GRBIĆ za trg. društvo Betoven d.o.o.</item>
      <item>Josipa Đunđer-Bunčić, pun. Osatina grupa d.o.o.</item>
      <item>Mirko Ervačić direktor Osatina grupe d.o.o.</item>
      <item>KRISTIJAN FUTAČ za RH</item>
      <item>POREZNA UPRAVA ISPOSTAVA ĐURĐEVAC, 48350 Đurđevac</item>
      <item>SUNCE OSIGURANJE dioničko društvo za osiguranje, OIB 12012147571, Trnjanska cesta 108,10000 Zagreb</item>
      <item>ZLATKO GREGURIĆ, Mihanovićeva 15b,43000 Bjejlovar</item>
      <item>Općinsko državno odvjetništvo u Koprivnici, Koprivnica</item>
      <item>OSATINA GRUPA d.o.o. za proizvodnju, promet i usluge u poljoprivredi, OIB 52123139126, Kralja Tomislava 91,Semeljci</item>
      <item>IRENA PIKIJA, Kratka 6/III,42000 Varaždin</item>
      <item>BETOVEN d. o. o. za trgovinu, OIB 61265106301, Šišanska cesta 189,Pula</item>
      <item>Želimir Uršulin, OIB 03842320752, Trg hrvatskih Ivanovaca 9,42240 Ivanec</item>
      <item>Grgić &amp; Partneri odvjetničko društvo j.t.d., OIB 16457179668, Ulica grada Vukovara 282,Zagreb</item>
      <item>SUNCE OSIGURANJE dioničko društvo za osiguranje, OIB 12012147571, Trnjanska cesta 108,10000 Zagreb</item>
      <item>PRVI FAKTOR društvo s ograničenom odgovornošću za factoring, OIB 63278028623, Hektorovićeva 2,10000 Zagreb</item>
      <item>Odvjetničko društvo Ećimović &amp; Kaleb, društvo s ograničenom odgovornošću, OIB 92750937386, Draškovićeva 53,10000 Zagreb</item>
      <item>H-ABDUCO društvo s ograničenom odgovornošću za usluge, OIB 13667298928, Slavonska avenija 6A,10000 Zagreb</item>
      <item>Javna vatrogasna postrojba Đurđevac, OIB </item>
      <item>ERSTE&amp;STEIERMÄRKISCHE BANKA dioničko društvo, OIB 23057039320, Jadranski Trg 3/a,51000 Rijeka</item>
      <item>Vesna Vignjević-Žak, Ul.Josipa Jelačića 7,43000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7BA999-68E1-45C9-BF15-CAEF61F459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806</properties:Words>
  <properties:Characters>4453</properties:Characters>
  <properties:Lines>132</properties:Lines>
  <properties:Paragraphs>61</properties:Paragraphs>
  <properties:TotalTime>34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2015-10-30T09:43:00Z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St-34/2011-816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