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19ea" w14:paraId="f1319ea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</w:t>
      </w:r>
      <w:r w:rsidR="009371EB">
        <w:t>-409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9371EB">
        <w:t xml:space="preserve">Financijske agencije Regionalni centar Osijek Podružnica Osijek, </w:t>
      </w:r>
      <w:proofErr w:type="spellStart"/>
      <w:r w:rsidR="009371EB">
        <w:t>L.Jagera</w:t>
      </w:r>
      <w:proofErr w:type="spellEnd"/>
      <w:r w:rsidR="009371EB">
        <w:t xml:space="preserve"> 3, za pokretanje skraćenog stečajnog postupka nad dužnikom 5D CINEMA MAX j.d.o.o. za proizvodnju i usluge, Osijek, </w:t>
      </w:r>
      <w:proofErr w:type="spellStart"/>
      <w:r w:rsidR="009371EB">
        <w:t>Velaluška</w:t>
      </w:r>
      <w:proofErr w:type="spellEnd"/>
      <w:r w:rsidR="009371EB">
        <w:t xml:space="preserve"> 4, MBS: 030159700, OIB: 59105539029</w:t>
      </w:r>
      <w:r>
        <w:t xml:space="preserve">, dana </w:t>
      </w:r>
      <w:r w:rsidR="00A64AAE">
        <w:t>26</w:t>
      </w:r>
      <w:r w:rsidR="009371EB">
        <w:t>. svibnja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371EB">
        <w:t xml:space="preserve">5D CINEMA MAX j.d.o.o. za proizvodnju i usluge, Osijek, </w:t>
      </w:r>
      <w:proofErr w:type="spellStart"/>
      <w:r w:rsidR="009371EB">
        <w:t>Velaluška</w:t>
      </w:r>
      <w:proofErr w:type="spellEnd"/>
      <w:r w:rsidR="009371EB">
        <w:t xml:space="preserve"> 4, MBS: 030159700, OIB: 59105539029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1075F" w:rsidRPr="0061075F">
        <w:t xml:space="preserve">Ana-Maria Bogović, Slavonski Brod, </w:t>
      </w:r>
      <w:proofErr w:type="spellStart"/>
      <w:r w:rsidR="0061075F" w:rsidRPr="0061075F">
        <w:t>Nas.Lutvinka</w:t>
      </w:r>
      <w:proofErr w:type="spellEnd"/>
      <w:r w:rsidR="0061075F" w:rsidRPr="0061075F">
        <w:t xml:space="preserve"> ulaz 2/9, OIB: 36495483478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371EB">
        <w:t xml:space="preserve">5D CINEMA MAX j.d.o.o. za proizvodnju i usluge, Osijek, </w:t>
      </w:r>
      <w:proofErr w:type="spellStart"/>
      <w:r w:rsidR="009371EB">
        <w:t>Velaluška</w:t>
      </w:r>
      <w:proofErr w:type="spellEnd"/>
      <w:r w:rsidR="009371EB">
        <w:t xml:space="preserve"> 4, MBS: 030159700, OIB: 59105539029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9371EB">
        <w:rPr>
          <w:bCs/>
        </w:rPr>
        <w:t>17. ožujka 2017</w:t>
      </w:r>
      <w:r>
        <w:rPr>
          <w:bCs/>
        </w:rPr>
        <w:t xml:space="preserve">. godine dostavila je Trgovačkom sudu u Zagrebu zahtjev za provedbu skraćenog stečajnog postupka nad dužnikom </w:t>
      </w:r>
      <w:r w:rsidR="009371EB">
        <w:t xml:space="preserve">5D CINEMA MAX j.d.o.o. za proizvodnju i usluge, Osijek, </w:t>
      </w:r>
      <w:proofErr w:type="spellStart"/>
      <w:r w:rsidR="009371EB">
        <w:t>Velaluška</w:t>
      </w:r>
      <w:proofErr w:type="spellEnd"/>
      <w:r w:rsidR="009371EB">
        <w:t xml:space="preserve"> 4, MBS: 030159700, OIB: 59105539029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61075F">
        <w:t>409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9371EB">
        <w:t>21. ožujka</w:t>
      </w:r>
      <w:r>
        <w:t xml:space="preserve"> 2017., objavio oglas na mrežnoj stranici e-oglasna ploča sudova pod poslovnim brojem St-</w:t>
      </w:r>
      <w:r w:rsidR="009371EB">
        <w:t>407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A64AAE">
        <w:t>26</w:t>
      </w:r>
      <w:r w:rsidR="009371EB">
        <w:t>. svibnja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A64AAE">
        <w:t>26</w:t>
      </w:r>
      <w:r w:rsidR="009371EB">
        <w:t>/6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C12A7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2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2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5D CINEMA MAX j.d.o.o. za proizvodnju i usluge</izvorni_sadrzaj>
    <derivirana_varijabla naziv="DomainObject.Predmet.ProtustrankaFormated_1">  5D CINEMA MAX j.d.o.o. za proizvodnju i usluge</derivirana_varijabla>
  </DomainObject.Predmet.ProtustrankaFormated>
  <DomainObject.Predmet.ProtustrankaFormatedOIB>
    <izvorni_sadrzaj>  5D CINEMA MAX j.d.o.o. za proizvodnju i usluge, OIB 59105539029</izvorni_sadrzaj>
    <derivirana_varijabla naziv="DomainObject.Predmet.ProtustrankaFormatedOIB_1">  5D CINEMA MAX j.d.o.o. za proizvodnju i usluge, OIB 59105539029</derivirana_varijabla>
  </DomainObject.Predmet.ProtustrankaFormatedOIB>
  <DomainObject.Predmet.ProtustrankaFormatedWithAdress>
    <izvorni_sadrzaj> 5D CINEMA MAX j.d.o.o. za proizvodnju i usluge, Velaluška 4, 31000 Osijek</izvorni_sadrzaj>
    <derivirana_varijabla naziv="DomainObject.Predmet.ProtustrankaFormatedWithAdress_1"> 5D CINEMA MAX j.d.o.o. za proizvodnju i usluge, Velaluška 4, 31000 Osijek</derivirana_varijabla>
  </DomainObject.Predmet.ProtustrankaFormatedWithAdress>
  <DomainObject.Predmet.ProtustrankaFormatedWithAdressOIB>
    <izvorni_sadrzaj> 5D CINEMA MAX j.d.o.o. za proizvodnju i usluge, OIB 59105539029, Velaluška 4, 31000 Osijek</izvorni_sadrzaj>
    <derivirana_varijabla naziv="DomainObject.Predmet.ProtustrankaFormatedWithAdressOIB_1"> 5D CINEMA MAX j.d.o.o. za proizvodnju i usluge, OIB 59105539029, Velaluška 4, 31000 Osijek</derivirana_varijabla>
  </DomainObject.Predmet.ProtustrankaFormatedWithAdressOIB>
  <DomainObject.Predmet.ProtustrankaWithAdress>
    <izvorni_sadrzaj>5D CINEMA MAX j.d.o.o. za proizvodnju i usluge Velaluška 4, 31000 Osijek</izvorni_sadrzaj>
    <derivirana_varijabla naziv="DomainObject.Predmet.ProtustrankaWithAdress_1">5D CINEMA MAX j.d.o.o. za proizvodnju i usluge Velaluška 4, 31000 Osijek</derivirana_varijabla>
  </DomainObject.Predmet.ProtustrankaWithAdress>
  <DomainObject.Predmet.ProtustrankaWithAdressOIB>
    <izvorni_sadrzaj>5D CINEMA MAX j.d.o.o. za proizvodnju i usluge, OIB 59105539029, Velaluška 4, 31000 Osijek</izvorni_sadrzaj>
    <derivirana_varijabla naziv="DomainObject.Predmet.ProtustrankaWithAdressOIB_1">5D CINEMA MAX j.d.o.o. za proizvodnju i usluge, OIB 59105539029, Velaluška 4, 31000 Osijek</derivirana_varijabla>
  </DomainObject.Predmet.ProtustrankaWithAdressOIB>
  <DomainObject.Predmet.ProtustrankaNazivFormated>
    <izvorni_sadrzaj>5D CINEMA MAX j.d.o.o. za proizvodnju i usluge</izvorni_sadrzaj>
    <derivirana_varijabla naziv="DomainObject.Predmet.ProtustrankaNazivFormated_1">5D CINEMA MAX j.d.o.o. za proizvodnju i usluge</derivirana_varijabla>
  </DomainObject.Predmet.ProtustrankaNazivFormated>
  <DomainObject.Predmet.ProtustrankaNazivFormatedOIB>
    <izvorni_sadrzaj>5D CINEMA MAX j.d.o.o. za proizvodnju i usluge, OIB 59105539029</izvorni_sadrzaj>
    <derivirana_varijabla naziv="DomainObject.Predmet.ProtustrankaNazivFormatedOIB_1">5D CINEMA MAX j.d.o.o. za proizvodnju i usluge, OIB 59105539029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5D CINEMA MAX j.d.o.o. za proizvodnju i usluge</item>
    </izvorni_sadrzaj>
    <derivirana_varijabla naziv="DomainObject.Predmet.ProtuStrankaListFormated_1">
      <item>5D CINEMA MAX j.d.o.o. za proizvodnju i usluge</item>
    </derivirana_varijabla>
  </DomainObject.Predmet.ProtuStrankaListFormated>
  <DomainObject.Predmet.ProtuStrankaListFormatedOIB>
    <izvorni_sadrzaj>
      <item>5D CINEMA MAX j.d.o.o. za proizvodnju i usluge, OIB 59105539029</item>
    </izvorni_sadrzaj>
    <derivirana_varijabla naziv="DomainObject.Predmet.ProtuStrankaListFormatedOIB_1">
      <item>5D CINEMA MAX j.d.o.o. za proizvodnju i usluge, OIB 59105539029</item>
    </derivirana_varijabla>
  </DomainObject.Predmet.ProtuStrankaListFormatedOIB>
  <DomainObject.Predmet.ProtuStrankaListFormatedWithAdress>
    <izvorni_sadrzaj>
      <item>5D CINEMA MAX j.d.o.o. za proizvodnju i usluge, Velaluška 4, 31000 Osijek</item>
    </izvorni_sadrzaj>
    <derivirana_varijabla naziv="DomainObject.Predmet.ProtuStrankaListFormatedWithAdress_1">
      <item>5D CINEMA MAX j.d.o.o. za proizvodnju i usluge, Velaluška 4, 31000 Osijek</item>
    </derivirana_varijabla>
  </DomainObject.Predmet.ProtuStrankaListFormatedWithAdress>
  <DomainObject.Predmet.ProtuStrankaListFormatedWithAdressOIB>
    <izvorni_sadrzaj>
      <item>5D CINEMA MAX j.d.o.o. za proizvodnju i usluge, OIB 59105539029, Velaluška 4, 31000 Osijek</item>
    </izvorni_sadrzaj>
    <derivirana_varijabla naziv="DomainObject.Predmet.ProtuStrankaListFormatedWithAdressOIB_1">
      <item>5D CINEMA MAX j.d.o.o. za proizvodnju i usluge, OIB 59105539029, Velaluška 4, 31000 Osijek</item>
    </derivirana_varijabla>
  </DomainObject.Predmet.ProtuStrankaListFormatedWithAdressOIB>
  <DomainObject.Predmet.ProtuStrankaListNazivFormated>
    <izvorni_sadrzaj>
      <item>5D CINEMA MAX j.d.o.o. za proizvodnju i usluge</item>
    </izvorni_sadrzaj>
    <derivirana_varijabla naziv="DomainObject.Predmet.ProtuStrankaListNazivFormated_1">
      <item>5D CINEMA MAX j.d.o.o. za proizvodnju i usluge</item>
    </derivirana_varijabla>
  </DomainObject.Predmet.ProtuStrankaListNazivFormated>
  <DomainObject.Predmet.ProtuStrankaListNazivFormatedOIB>
    <izvorni_sadrzaj>
      <item>5D CINEMA MAX j.d.o.o. za proizvodnju i usluge, OIB 59105539029</item>
    </izvorni_sadrzaj>
    <derivirana_varijabla naziv="DomainObject.Predmet.ProtuStrankaListNazivFormatedOIB_1">
      <item>5D CINEMA MAX j.d.o.o. za proizvodnju i usluge, OIB 59105539029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5D CINEMA MAX j.d.o.o. za proizvodnju i usluge</izvorni_sadrzaj>
    <derivirana_varijabla naziv="DomainObject.Predmet.ProtustrankaIDrugi_1">5D CINEMA MAX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5D CINEMA MAX j.d.o.o. za proizvodnju i usluge, OIB 59105539029, Velaluška 4, 31000 Osijek</izvorni_sadrzaj>
    <derivirana_varijabla naziv="DomainObject.Predmet.ProtustrankaIDrugiAdressOIB_1">5D CINEMA MAX j.d.o.o. za proizvodnju i usluge, OIB 59105539029, Velaluška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5D CINEMA MAX j.d.o.o. za proizvodnju i usluge</item>
    </izvorni_sadrzaj>
    <derivirana_varijabla naziv="DomainObject.Predmet.SudioniciListNaziv_1">
      <item>FINA RC OSIJEK</item>
      <item>5D CINEMA MAX j.d.o.o. za proizvodnju i usluge</item>
    </derivirana_varijabla>
  </DomainObject.Predmet.SudioniciListNaziv>
  <DomainObject.Predmet.SudioniciListAdressOIB>
    <izvorni_sadrzaj>
      <item>FINA RC OSIJEK, OIB 85821130368</item>
      <item>5D CINEMA MAX j.d.o.o. za proizvodnju i usluge, OIB 59105539029, Velaluška 4,31000 Osijek</item>
    </izvorni_sadrzaj>
    <derivirana_varijabla naziv="DomainObject.Predmet.SudioniciListAdressOIB_1">
      <item>FINA RC OSIJEK, OIB 85821130368</item>
      <item>5D CINEMA MAX j.d.o.o. za proizvodnju i usluge, OIB 59105539029, Velaluška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59105539029</item>
    </izvorni_sadrzaj>
    <derivirana_varijabla naziv="DomainObject.Predmet.SudioniciListNazivOIB_1">
      <item>, OIB 85821130368</item>
      <item>, OIB 59105539029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65331-A7FF-48E2-A774-346E59173B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2723</properties:Characters>
  <properties:Lines>96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2017-05-25T12:13:00Z</dcterms:created>
  <dc:creator>Korisnik</dc:creator>
  <cp:lastModifiedBy>Žana Bem</cp:lastModifiedBy>
  <cp:lastPrinted>2017-05-26T07:10:00Z</cp:lastPrinted>
  <dcterms:modified xmlns:xsi="http://www.w3.org/2001/XMLSchema-instance" xsi:type="dcterms:W3CDTF">2017-05-26T07:14:00Z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