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9139" w14:paraId="c4f9139" w:rsidRDefault="002D2245" w:rsidP="006B708C" w:rsidR="002D2245" w:rsidRPr="00586DD5">
      <w:pPr>
        <w15:collapsed w:val="false"/>
        <w:rPr>
          <w:b/>
        </w:rPr>
      </w:pPr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464A0">
        <w:t>-835</w:t>
      </w:r>
      <w:r w:rsidR="00830A19">
        <w:t>/17</w:t>
      </w:r>
    </w:p>
    <w:p w:rsidRDefault="00586DD5" w:rsidP="00586DD5" w:rsidR="00D13F3A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2F0E43" w:rsidP="002F0E43" w:rsidR="002F0E43" w:rsidRPr="002F0E43">
      <w:pPr>
        <w:ind w:firstLine="720"/>
        <w:jc w:val="both"/>
      </w:pPr>
    </w:p>
    <w:p w:rsidRDefault="006464A0" w:rsidP="002F0E43" w:rsidR="006B708C">
      <w:pPr>
        <w:ind w:firstLine="720"/>
        <w:jc w:val="both"/>
        <w:rPr>
          <w:lang w:val="pt-BR"/>
        </w:rPr>
      </w:pPr>
      <w:r w:rsidRPr="006464A0">
        <w:t xml:space="preserve">Trgovački sud u Zagrebu, po sucu Gordanu </w:t>
      </w:r>
      <w:proofErr w:type="spellStart"/>
      <w:r w:rsidRPr="006464A0">
        <w:t>Zubaku</w:t>
      </w:r>
      <w:proofErr w:type="spellEnd"/>
      <w:r w:rsidRPr="006464A0">
        <w:t>, u</w:t>
      </w:r>
      <w:r w:rsidRPr="006464A0">
        <w:rPr>
          <w:lang w:val="pt-BR"/>
        </w:rPr>
        <w:t xml:space="preserve"> stečajnom postupku u povodu prijedloga predlagatelja REPUBLIKE HRVATSKE, MINISTARSTVA FINANCIJA, POREZNE UPRAVE, OIB: 18683136487, koju zastupa Županijsko državno odvjetništvo u Zagrebu, za otvaranje stečajnog postupka nad dužnikom ART-CENTAR, UDRUGA SAMOSTALNIH LIKOVNIH UMJETNIKA ZAGREB, Zagreb, Bogovićeva 7, OIB: 23585423440</w:t>
      </w:r>
      <w:r w:rsidR="008966A4" w:rsidRPr="008966A4">
        <w:rPr>
          <w:lang w:val="pt-BR"/>
        </w:rPr>
        <w:t xml:space="preserve">, </w:t>
      </w:r>
      <w:r w:rsidR="00C143CD">
        <w:rPr>
          <w:lang w:val="pt-BR"/>
        </w:rPr>
        <w:t>7</w:t>
      </w:r>
      <w:r w:rsidR="00BF7FB7">
        <w:rPr>
          <w:lang w:val="pt-BR"/>
        </w:rPr>
        <w:t>. lipnja</w:t>
      </w:r>
      <w:r w:rsidR="0037562C">
        <w:rPr>
          <w:lang w:val="pt-BR"/>
        </w:rPr>
        <w:t xml:space="preserve"> 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6464A0" w:rsidRPr="006464A0">
        <w:rPr>
          <w:lang w:val="pt-BR"/>
        </w:rPr>
        <w:t>ART-CENTAR, UDRUGA SAMOSTALNIH LIKOVNIH UMJETNIKA ZAGREB, Zagreb, Bogovićeva 7, OIB: 23585423440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BB490F">
        <w:t>17. srpanj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6464A0">
        <w:t>11.4</w:t>
      </w:r>
      <w:r w:rsidR="00BB490F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FF6333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FF6333">
      <w:pPr>
        <w:jc w:val="both"/>
      </w:pPr>
      <w:r>
        <w:t>-   osoba koja za dužnika obavlja</w:t>
      </w:r>
      <w:r w:rsidR="003079FF">
        <w:t xml:space="preserve"> poslove platnog prometa</w:t>
      </w:r>
      <w:r w:rsidR="006464A0">
        <w:t>: Zagrebačka banka</w:t>
      </w:r>
      <w:r w:rsidR="002F0E43">
        <w:t xml:space="preserve"> d.d.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4D1C57">
        <w:t>7</w:t>
      </w:r>
      <w:bookmarkStart w:name="_GoBack" w:id="0"/>
      <w:bookmarkEnd w:id="0"/>
      <w:r w:rsidR="00BF7FB7">
        <w:t>. lipnja</w:t>
      </w:r>
      <w:r w:rsidR="0037562C">
        <w:t xml:space="preserve"> 2017</w:t>
      </w:r>
      <w:r w:rsidR="00264157" w:rsidRPr="005022CE">
        <w:t>.</w:t>
      </w:r>
    </w:p>
    <w:p w:rsidRDefault="00C143CD" w:rsidP="00F213B6" w:rsidR="00C143CD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143CD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143CD" w:rsidP="006B708C" w:rsidR="00C143CD"/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C143CD" w:rsidP="00C143CD" w:rsidR="00C143CD">
      <w:pPr>
        <w:jc w:val="right"/>
      </w:pPr>
    </w:p>
    <w:p w:rsidRDefault="00C143CD" w:rsidP="00C143CD" w:rsidR="00C143C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C143CD" w:rsidP="00C143CD" w:rsidR="00C143CD">
      <w:pPr>
        <w:jc w:val="right"/>
      </w:pPr>
      <w:r>
        <w:t xml:space="preserve">               Katica Franjić</w:t>
      </w:r>
    </w:p>
    <w:p w:rsidRDefault="00B639DE" w:rsidP="00C143CD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A504E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2F0E43"/>
    <w:rsid w:val="003079FF"/>
    <w:rsid w:val="00347BB4"/>
    <w:rsid w:val="0037562C"/>
    <w:rsid w:val="0038741D"/>
    <w:rsid w:val="003C198B"/>
    <w:rsid w:val="004B7913"/>
    <w:rsid w:val="004B7F3F"/>
    <w:rsid w:val="004D1C57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464A0"/>
    <w:rsid w:val="0065600D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814F2C"/>
    <w:rsid w:val="00830A19"/>
    <w:rsid w:val="00880F0E"/>
    <w:rsid w:val="00892E48"/>
    <w:rsid w:val="008966A4"/>
    <w:rsid w:val="008B05F8"/>
    <w:rsid w:val="008D6FB5"/>
    <w:rsid w:val="0093411A"/>
    <w:rsid w:val="00A34C9C"/>
    <w:rsid w:val="00A45CFF"/>
    <w:rsid w:val="00A66EA0"/>
    <w:rsid w:val="00A702C4"/>
    <w:rsid w:val="00A76551"/>
    <w:rsid w:val="00B47261"/>
    <w:rsid w:val="00B639DE"/>
    <w:rsid w:val="00BB490F"/>
    <w:rsid w:val="00BF0BBF"/>
    <w:rsid w:val="00BF7FB7"/>
    <w:rsid w:val="00C143CD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43C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43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3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3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3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43C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43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3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3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3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St-835/2017-6</izvorni_sadrzaj>
    <derivirana_varijabla naziv="DomainObject.Oznaka_1">St-835/2017-6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''ART-CENTAR'' - UDRUGA SAMOSTALNIH LIKOVNIH UMJETNIKA ZAGREB zastupanog po punomoćniku Ozana Kostelav Ivan</izvorni_sadrzaj>
    <derivirana_varijabla naziv="DomainObject.Predmet.ProtustrankaFormated_1">  ''ART-CENTAR'' - UDRUGA SAMOSTALNIH LIKOVNIH UMJETNIKA ZAGREB zastupanog po punomoćniku Ozana Kostelav Ivan</derivirana_varijabla>
  </DomainObject.Predmet.ProtustrankaFormated>
  <DomainObject.Predmet.ProtustrankaFormatedOIB>
    <izvorni_sadrzaj>  ''ART-CENTAR'' - UDRUGA SAMOSTALNIH LIKOVNIH UMJETNIKA ZAGREB, OIB 23585423440 zastupanog po punomoćniku Ozana Kostelav Ivan</izvorni_sadrzaj>
    <derivirana_varijabla naziv="DomainObject.Predmet.ProtustrankaFormatedOIB_1">  ''ART-CENTAR'' - UDRUGA SAMOSTALNIH LIKOVNIH UMJETNIKA ZAGREB, OIB 23585423440 zastupanog po punomoćniku Ozana Kostelav Ivan</derivirana_varijabla>
  </DomainObject.Predmet.ProtustrankaFormatedOIB>
  <DomainObject.Predmet.ProtustrankaFormatedWithAdress>
    <izvorni_sadrzaj> ''ART-CENTAR'' - UDRUGA SAMOSTALNIH LIKOVNIH UMJETNIKA ZAGREB, Bogovićeva 7, 10000 Zagreb zastupanog po punomoćniku Ozana Kostelav Ivan</izvorni_sadrzaj>
    <derivirana_varijabla naziv="DomainObject.Predmet.ProtustrankaFormatedWithAdress_1"> ''ART-CENTAR'' - UDRUGA SAMOSTALNIH LIKOVNIH UMJETNIKA ZAGREB, Bogovićeva 7, 10000 Zagreb zastupanog po punomoćniku Ozana Kostelav Ivan</derivirana_varijabla>
  </DomainObject.Predmet.ProtustrankaFormatedWithAdress>
  <DomainObject.Predmet.ProtustrankaFormatedWithAdressOIB>
    <izvorni_sadrzaj> ''ART-CENTAR'' - UDRUGA SAMOSTALNIH LIKOVNIH UMJETNIKA ZAGREB, OIB 23585423440, Bogovićeva 7, 10000 Zagreb zastupanog po punomoćniku Ozana Kostelav Ivan</izvorni_sadrzaj>
    <derivirana_varijabla naziv="DomainObject.Predmet.ProtustrankaFormatedWithAdressOIB_1"> ''ART-CENTAR'' - UDRUGA SAMOSTALNIH LIKOVNIH UMJETNIKA ZAGREB, OIB 23585423440, Bogovićeva 7, 10000 Zagreb zastupanog po punomoćniku Ozana Kostelav Ivan</derivirana_varijabla>
  </DomainObject.Predmet.ProtustrankaFormatedWithAdressOIB>
  <DomainObject.Predmet.ProtustrankaWithAdress>
    <izvorni_sadrzaj>''ART-CENTAR'' - UDRUGA SAMOSTALNIH LIKOVNIH UMJETNIKA ZAGREB Bogovićeva 7, 10000 Zagreb</izvorni_sadrzaj>
    <derivirana_varijabla naziv="DomainObject.Predmet.ProtustrankaWithAdress_1">''ART-CENTAR'' - UDRUGA SAMOSTALNIH LIKOVNIH UMJETNIKA ZAGREB Bogovićeva 7, 10000 Zagreb</derivirana_varijabla>
  </DomainObject.Predmet.ProtustrankaWithAdress>
  <DomainObject.Predmet.ProtustrankaWithAdressOIB>
    <izvorni_sadrzaj>''ART-CENTAR'' - UDRUGA SAMOSTALNIH LIKOVNIH UMJETNIKA ZAGREB, OIB 23585423440, Bogovićeva 7, 10000 Zagreb</izvorni_sadrzaj>
    <derivirana_varijabla naziv="DomainObject.Predmet.ProtustrankaWithAdressOIB_1">''ART-CENTAR'' - UDRUGA SAMOSTALNIH LIKOVNIH UMJETNIKA ZAGREB, OIB 23585423440, Bogovićeva 7, 10000 Zagreb</derivirana_varijabla>
  </DomainObject.Predmet.ProtustrankaWithAdressOIB>
  <DomainObject.Predmet.ProtustrankaNazivFormated>
    <izvorni_sadrzaj>''ART-CENTAR'' - UDRUGA SAMOSTALNIH LIKOVNIH UMJETNIKA ZAGREB</izvorni_sadrzaj>
    <derivirana_varijabla naziv="DomainObject.Predmet.ProtustrankaNazivFormated_1">''ART-CENTAR'' - UDRUGA SAMOSTALNIH LIKOVNIH UMJETNIKA ZAGREB</derivirana_varijabla>
  </DomainObject.Predmet.ProtustrankaNazivFormated>
  <DomainObject.Predmet.ProtustrankaNazivFormatedOIB>
    <izvorni_sadrzaj>''ART-CENTAR'' - UDRUGA SAMOSTALNIH LIKOVNIH UMJETNIKA ZAGREB, OIB 23585423440</izvorni_sadrzaj>
    <derivirana_varijabla naziv="DomainObject.Predmet.ProtustrankaNazivFormatedOIB_1">''ART-CENTAR'' - UDRUGA SAMOSTALNIH LIKOVNIH UMJETNIKA ZAGREB, OIB 23585423440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Zagrebu</izvorni_sadrzaj>
    <derivirana_varijabla naziv="DomainObject.Predmet.StrankaFormated_1">  FINA Regionalni centar Zagreb;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HRVATSKA, Ministarstvo financija, Porezna uprava, Područni ured Zagreb Katančićeva 5,10000 Zagreb</izvorni_sadrzaj>
    <derivirana_varijabla naziv="DomainObject.Predmet.StrankaWithAdress_1">FINA Regionalni centar Zagreb Trg svibanjskih žrtava 1995. 1,10000 Zagreb,REPUBLIKA HRVATSKA, Ministarstvo financija, Porezna uprava, Područni ured Zagreb Katančićeva 5,10000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Područni ured Zagreb, OIB 18683136487, Katančićeva 5,10000 Zagreb</izvorni_sadrzaj>
    <derivirana_varijabla naziv="DomainObject.Predmet.StrankaWithAdressOIB_1">FINA Regionalni centar Zagreb, OIB 85821130368, Trg svibanjskih žrtava 1995. 1,10000 Zagreb,REPUBLIKA HRVATSKA, Ministarstvo financija, Porezna uprava, Područni ured Zagreb,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''ART-CENTAR'' - UDRUGA SAMOSTALNIH LIKOVNIH UMJETNIKA ZAGREB zastupanog po punomoćniku Ozana Kostelav Ivan</item>
    </izvorni_sadrzaj>
    <derivirana_varijabla naziv="DomainObject.Predmet.ProtuStrankaListFormated_1">
      <item>''ART-CENTAR'' - UDRUGA SAMOSTALNIH LIKOVNIH UMJETNIKA ZAGREB zastupanog po punomoćniku Ozana Kostelav Ivan</item>
    </derivirana_varijabla>
  </DomainObject.Predmet.ProtuStrankaListFormated>
  <DomainObject.Predmet.ProtuStrankaListFormatedOIB>
    <izvorni_sadrzaj>
      <item>''ART-CENTAR'' - UDRUGA SAMOSTALNIH LIKOVNIH UMJETNIKA ZAGREB, OIB 23585423440 zastupanog po punomoćniku Ozana Kostelav Ivan</item>
    </izvorni_sadrzaj>
    <derivirana_varijabla naziv="DomainObject.Predmet.ProtuStrankaListFormatedOIB_1">
      <item>''ART-CENTAR'' - UDRUGA SAMOSTALNIH LIKOVNIH UMJETNIKA ZAGREB, OIB 23585423440 zastupanog po punomoćniku Ozana Kostelav Ivan</item>
    </derivirana_varijabla>
  </DomainObject.Predmet.ProtuStrankaListFormatedOIB>
  <DomainObject.Predmet.ProtuStrankaListFormatedWithAdress>
    <izvorni_sadrzaj>
      <item>''ART-CENTAR'' - UDRUGA SAMOSTALNIH LIKOVNIH UMJETNIKA ZAGREB, Bogovićeva 7, 10000 Zagreb zastupanog po punomoćniku Ozana Kostelav Ivan</item>
    </izvorni_sadrzaj>
    <derivirana_varijabla naziv="DomainObject.Predmet.ProtuStrankaListFormatedWithAdress_1">
      <item>''ART-CENTAR'' - UDRUGA SAMOSTALNIH LIKOVNIH UMJETNIKA ZAGREB, Bogovićeva 7, 10000 Zagreb zastupanog po punomoćniku Ozana Kostelav Ivan</item>
    </derivirana_varijabla>
  </DomainObject.Predmet.ProtuStrankaListFormatedWithAdress>
  <DomainObject.Predmet.ProtuStrankaListFormatedWithAdressOIB>
    <izvorni_sadrzaj>
      <item>''ART-CENTAR'' - UDRUGA SAMOSTALNIH LIKOVNIH UMJETNIKA ZAGREB, OIB 23585423440, Bogovićeva 7, 10000 Zagreb zastupanog po punomoćniku Ozana Kostelav Ivan</item>
    </izvorni_sadrzaj>
    <derivirana_varijabla naziv="DomainObject.Predmet.ProtuStrankaListFormatedWithAdressOIB_1">
      <item>''ART-CENTAR'' - UDRUGA SAMOSTALNIH LIKOVNIH UMJETNIKA ZAGREB, OIB 23585423440, Bogovićeva 7, 10000 Zagreb zastupanog po punomoćniku Ozana Kostelav Ivan</item>
    </derivirana_varijabla>
  </DomainObject.Predmet.ProtuStrankaListFormatedWithAdressOIB>
  <DomainObject.Predmet.ProtuStrankaListNazivFormated>
    <izvorni_sadrzaj>
      <item>''ART-CENTAR'' - UDRUGA SAMOSTALNIH LIKOVNIH UMJETNIKA ZAGREB</item>
    </izvorni_sadrzaj>
    <derivirana_varijabla naziv="DomainObject.Predmet.ProtuStrankaListNazivFormated_1">
      <item>''ART-CENTAR'' - UDRUGA SAMOSTALNIH LIKOVNIH UMJETNIKA ZAGREB</item>
    </derivirana_varijabla>
  </DomainObject.Predmet.ProtuStrankaListNazivFormated>
  <DomainObject.Predmet.ProtuStrankaListNazivFormatedOIB>
    <izvorni_sadrzaj>
      <item>''ART-CENTAR'' - UDRUGA SAMOSTALNIH LIKOVNIH UMJETNIKA ZAGREB, OIB 23585423440</item>
    </izvorni_sadrzaj>
    <derivirana_varijabla naziv="DomainObject.Predmet.ProtuStrankaListNazivFormatedOIB_1">
      <item>''ART-CENTAR'' - UDRUGA SAMOSTALNIH LIKOVNIH UMJETNIKA ZAGREB, OIB 23585423440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  <item>Ozana Kostelav Ivan punomoćnik sudionika u postupku ''ART-CENTAR'' - UDRUGA SAMOSTALNIH LIKOVNIH UMJETNIKA ZAGREB</item>
      <item>ZABA d.d.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  <item>Ozana Kostelav Ivan, Gundulićeva 15, 10000 Zagreb punomoćnik sudionika u postupku ''ART-CENTAR'' - UDRUGA SAMOSTALNIH LIKOVNIH UMJETNIKA ZAGREB</item>
      <item>ZABA d.d., Trg bana J. Jelačića 10, 10000 Zagreb</item>
    </derivirana_varijabla>
  </DomainObject.Predmet.OstaliListFormatedWithAdressOIB>
  <DomainObject.Predmet.OstaliListNazivFormated>
    <izvorni_sadrzaj>
      <item>Županijsko državno odvjetništvo u Zagrebu</item>
      <item>Ozana Kostelav Ivan</item>
      <item>ZABA d.d.</item>
    </izvorni_sadrzaj>
    <derivirana_varijabla naziv="DomainObject.Predmet.OstaliListNazivFormated_1">
      <item>Županijsko državno odvjetništvo u Zagrebu</item>
      <item>Ozana Kostelav Ivan</item>
      <item>ZABA d.d.</item>
    </derivirana_varijabla>
  </DomainObject.Predmet.OstaliListNazivFormated>
  <DomainObject.Predmet.OstaliListNazivFormatedOIB>
    <izvorni_sadrzaj>
      <item>Županijsko državno odvjetništvo u Zagrebu, OIB 16488001145</item>
      <item>Ozana Kostelav Ivan</item>
      <item>ZABA d.d.</item>
    </izvorni_sadrzaj>
    <derivirana_varijabla naziv="DomainObject.Predmet.OstaliListNazivFormatedOIB_1">
      <item>Županijsko državno odvjetništvo u Zagrebu, OIB 16488001145</item>
      <item>Ozana Kostelav Ivan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St-835/2017-6</izvorni_sadrzaj>
    <derivirana_varijabla naziv="DomainObject.PoslovniBrojDokumenta_1">St-835/2017-6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''ART-CENTAR'' - UDRUGA SAMOSTALNIH LIKOVNIH UMJETNIKA ZAGREB</izvorni_sadrzaj>
    <derivirana_varijabla naziv="DomainObject.Predmet.ProtustrankaIDrugi_1">''ART-CENTAR'' - UDRUGA SAMOSTALNIH LIKOVNIH UMJETNIKA ZAGREB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''ART-CENTAR'' - UDRUGA SAMOSTALNIH LIKOVNIH UMJETNIKA ZAGREB, OIB 23585423440, Bogovićeva 7, 10000 Zagreb</izvorni_sadrzaj>
    <derivirana_varijabla naziv="DomainObject.Predmet.ProtustrankaIDrugiAdressOIB_1">''ART-CENTAR'' - UDRUGA SAMOSTALNIH LIKOVNIH UMJETNIKA ZAGREB, OIB 23585423440,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izvorni_sadrzaj>
    <derivirana_varijabla naziv="DomainObject.Predmet.SudioniciListNaziv_1">
      <item>''ART-CENTAR'' - UDRUGA SAMOSTALNIH LIKOVNIH UMJETNIKA ZAGREB</item>
      <item>FINA Regionalni centar Zagreb</item>
      <item>REPUBLIKA HRVATSKA, Ministarstvo financija, Porezna uprava, Područni ured Zagreb</item>
      <item>Županijsko državno odvjetništvo u Zagrebu</item>
      <item>Ozana Kostelav Ivan</item>
      <item>ZABA d.d.</item>
    </derivirana_varijabla>
  </DomainObject.Predmet.SudioniciListNaziv>
  <DomainObject.Predmet.SudioniciListAdressOIB>
    <izvorni_sadrzaj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izvorni_sadrzaj>
    <derivirana_varijabla naziv="DomainObject.Predmet.SudioniciListAdressOIB_1">
      <item>''ART-CENTAR'' - UDRUGA SAMOSTALNIH LIKOVNIH UMJETNIKA ZAGREB, OIB 23585423440, Bogovićeva 7,10000 Zagreb</item>
      <item>FINA Regionalni centar Zagreb, OIB 85821130368, Trg svibanjskih žrtava 1995. 1,10000 Zagreb</item>
      <item>REPUBLIKA HRVATSKA, Ministarstvo financija, Porezna uprava, Područni ured Zagreb, OIB 18683136487, Katančićeva 5,10000 Zagreb</item>
      <item>Županijsko državno odvjetništvo u Zagrebu, OIB 16488001145, Savska cesta 41,10000 Zagreb</item>
      <item>Ozana Kostelav Ivan, Gundulićeva 15,10000 Zagreb</item>
      <item>ZABA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23585423440</item>
      <item>, OIB 85821130368</item>
      <item>, OIB 18683136487</item>
      <item>, OIB 16488001145</item>
      <item>, OIB null</item>
      <item>, OIB null</item>
    </izvorni_sadrzaj>
    <derivirana_varijabla naziv="DomainObject.Predmet.SudioniciListNazivOIB_1">
      <item>, OIB 23585423440</item>
      <item>, OIB 85821130368</item>
      <item>, OIB 18683136487</item>
      <item>, OIB 16488001145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999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2017-06-06T12:27:00Z</dcterms:created>
  <dc:creator>nmarkovic</dc:creator>
  <cp:lastModifiedBy>Katica Franjić</cp:lastModifiedBy>
  <cp:lastPrinted>2017-06-07T13:15:00Z</cp:lastPrinted>
  <dcterms:modified xmlns:xsi="http://www.w3.org/2001/XMLSchema-instance" xsi:type="dcterms:W3CDTF">2017-06-07T13:15:00Z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St-835/2017-6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