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2302" w14:paraId="477230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D4DB4">
        <w:rPr>
          <w:b/>
          <w:lang w:val="hr-HR"/>
        </w:rPr>
        <w:t>2596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D4DB4">
        <w:rPr>
          <w:lang w:val="hr-HR"/>
        </w:rPr>
        <w:t>URSIĆ COMPANY d.o.o. Selca, Put Radonje 40, OIB: 57956309428, MBS: 060148606</w:t>
      </w:r>
      <w:r w:rsidR="00634348">
        <w:rPr>
          <w:lang w:val="hr-HR"/>
        </w:rPr>
        <w:t xml:space="preserve">, dana </w:t>
      </w:r>
      <w:r w:rsidR="00AF78A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D4DB4">
        <w:rPr>
          <w:lang w:val="hr-HR"/>
        </w:rPr>
        <w:t>URSIĆ COMPANY d.o.o. Selca, Put Radonje 40, OIB: 57956309428, MBS: 060148606</w:t>
      </w:r>
      <w:r>
        <w:rPr>
          <w:lang w:val="hr-HR"/>
        </w:rPr>
        <w:t xml:space="preserve">. Skraćeni stečajni postupak je otvoren dana </w:t>
      </w:r>
      <w:r w:rsidR="00AF78A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B4CD2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176BB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D4DB4">
        <w:rPr>
          <w:lang w:val="hr-HR"/>
        </w:rPr>
        <w:t>URSIĆ COMPANY d.o.o. Selca, Put Radonje 40, OIB: 57956309428, MBS: 060148606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E6458">
        <w:rPr>
          <w:lang w:val="hr-HR"/>
        </w:rPr>
        <w:t>08.12.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D4DB4">
        <w:rPr>
          <w:lang w:val="hr-HR"/>
        </w:rPr>
        <w:t>URSIĆ COMPANY d.o.o. Selca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E6458">
        <w:rPr>
          <w:lang w:val="hr-HR"/>
        </w:rPr>
        <w:t>972</w:t>
      </w:r>
      <w:r>
        <w:rPr>
          <w:lang w:val="hr-HR"/>
        </w:rPr>
        <w:t xml:space="preserve"> dan</w:t>
      </w:r>
      <w:r w:rsidR="008E645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D4DB4">
        <w:rPr>
          <w:lang w:val="hr-HR"/>
        </w:rPr>
        <w:t>7.021,40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226AF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F78A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496E7F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85D4B" w:rsidRPr="00585D4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D4DB4">
      <w:t>2596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96E7F"/>
    <w:rsid w:val="004A3272"/>
    <w:rsid w:val="004A4BC6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85D4B"/>
    <w:rsid w:val="00596B8D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226AF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6458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B4CD2"/>
    <w:rsid w:val="00AC4892"/>
    <w:rsid w:val="00AC5349"/>
    <w:rsid w:val="00AD2061"/>
    <w:rsid w:val="00AD4DB4"/>
    <w:rsid w:val="00AF3646"/>
    <w:rsid w:val="00AF78A7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176BB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D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5D4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5D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5D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D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5D4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5D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5D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St-2596/2015</izvorni_sadrzaj>
    <derivirana_varijabla naziv="DomainObject.Predmet.OznakaBroj_1">St-2596/2015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URSIĆ COMPANY, društvo s ograničenom odgovornošću za građevinarstvo i trgovinu</izvorni_sadrzaj>
    <derivirana_varijabla naziv="DomainObject.Predmet.ProtustrankaFormated_1">  URSIĆ COMPANY, društvo s ograničenom odgovornošću za građevinarstvo i trgovinu</derivirana_varijabla>
  </DomainObject.Predmet.ProtustrankaFormated>
  <DomainObject.Predmet.ProtustrankaFormatedOIB>
    <izvorni_sadrzaj>  URSIĆ COMPANY, društvo s ograničenom odgovornošću za građevinarstvo i trgovinu, OIB 57956309428</izvorni_sadrzaj>
    <derivirana_varijabla naziv="DomainObject.Predmet.ProtustrankaFormatedOIB_1">  URSIĆ COMPANY, društvo s ograničenom odgovornošću za građevinarstvo i trgovinu, OIB 57956309428</derivirana_varijabla>
  </DomainObject.Predmet.ProtustrankaFormatedOIB>
  <DomainObject.Predmet.ProtustrankaFormatedWithAdress>
    <izvorni_sadrzaj> URSIĆ COMPANY, društvo s ograničenom odgovornošću za građevinarstvo i trgovinu, Put Radonje 40, 21425 Selca</izvorni_sadrzaj>
    <derivirana_varijabla naziv="DomainObject.Predmet.ProtustrankaFormatedWithAdress_1"> URSIĆ COMPANY, društvo s ograničenom odgovornošću za građevinarstvo i trgovinu, Put Radonje 40, 21425 Selca</derivirana_varijabla>
  </DomainObject.Predmet.ProtustrankaFormatedWithAdress>
  <DomainObject.Predmet.ProtustrankaFormatedWithAdressOIB>
    <izvorni_sadrzaj> URSIĆ COMPANY, društvo s ograničenom odgovornošću za građevinarstvo i trgovinu, OIB 57956309428, Put Radonje 40, 21425 Selca</izvorni_sadrzaj>
    <derivirana_varijabla naziv="DomainObject.Predmet.ProtustrankaFormatedWithAdressOIB_1"> URSIĆ COMPANY, društvo s ograničenom odgovornošću za građevinarstvo i trgovinu, OIB 57956309428, Put Radonje 40, 21425 Selca</derivirana_varijabla>
  </DomainObject.Predmet.ProtustrankaFormatedWithAdressOIB>
  <DomainObject.Predmet.ProtustrankaWithAdress>
    <izvorni_sadrzaj>URSIĆ COMPANY, društvo s ograničenom odgovornošću za građevinarstvo i trgovinu Put Radonje 40, 21425 Selca</izvorni_sadrzaj>
    <derivirana_varijabla naziv="DomainObject.Predmet.ProtustrankaWithAdress_1">URSIĆ COMPANY, društvo s ograničenom odgovornošću za građevinarstvo i trgovinu Put Radonje 40, 21425 Selca</derivirana_varijabla>
  </DomainObject.Predmet.ProtustrankaWithAdress>
  <DomainObject.Predmet.ProtustrankaWithAdressOIB>
    <izvorni_sadrzaj>URSIĆ COMPANY, društvo s ograničenom odgovornošću za građevinarstvo i trgovinu, OIB 57956309428, Put Radonje 40, 21425 Selca</izvorni_sadrzaj>
    <derivirana_varijabla naziv="DomainObject.Predmet.ProtustrankaWithAdressOIB_1">URSIĆ COMPANY, društvo s ograničenom odgovornošću za građevinarstvo i trgovinu, OIB 57956309428, Put Radonje 40, 21425 Selca</derivirana_varijabla>
  </DomainObject.Predmet.ProtustrankaWithAdressOIB>
  <DomainObject.Predmet.ProtustrankaNazivFormated>
    <izvorni_sadrzaj>URSIĆ COMPANY, društvo s ograničenom odgovornošću za građevinarstvo i trgovinu</izvorni_sadrzaj>
    <derivirana_varijabla naziv="DomainObject.Predmet.ProtustrankaNazivFormated_1">URSIĆ COMPANY, društvo s ograničenom odgovornošću za građevinarstvo i trgovinu</derivirana_varijabla>
  </DomainObject.Predmet.ProtustrankaNazivFormated>
  <DomainObject.Predmet.ProtustrankaNazivFormatedOIB>
    <izvorni_sadrzaj>URSIĆ COMPANY, društvo s ograničenom odgovornošću za građevinarstvo i trgovinu, OIB 57956309428</izvorni_sadrzaj>
    <derivirana_varijabla naziv="DomainObject.Predmet.ProtustrankaNazivFormatedOIB_1">URSIĆ COMPANY, društvo s ograničenom odgovornošću za građevinarstvo i trgovinu, OIB 57956309428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7021.40</izvorni_sadrzaj>
    <derivirana_varijabla naziv="DomainObject.Predmet.TrenutnaVrijednost_1">7021.40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URSIĆ COMPANY, društvo s ograničenom odgovornošću za građevinarstvo i trgovinu</item>
    </izvorni_sadrzaj>
    <derivirana_varijabla naziv="DomainObject.Predmet.ProtuStrankaListFormated_1">
      <item>URSIĆ COMPANY, društvo s ograničenom odgovornošću za građevinarstvo i trgovinu</item>
    </derivirana_varijabla>
  </DomainObject.Predmet.ProtuStrankaListFormated>
  <DomainObject.Predmet.ProtuStrankaListFormatedOIB>
    <izvorni_sadrzaj>
      <item>URSIĆ COMPANY, društvo s ograničenom odgovornošću za građevinarstvo i trgovinu, OIB 57956309428</item>
    </izvorni_sadrzaj>
    <derivirana_varijabla naziv="DomainObject.Predmet.ProtuStrankaListFormatedOIB_1">
      <item>URSIĆ COMPANY, društvo s ograničenom odgovornošću za građevinarstvo i trgovinu, OIB 57956309428</item>
    </derivirana_varijabla>
  </DomainObject.Predmet.ProtuStrankaListFormatedOIB>
  <DomainObject.Predmet.ProtuStrankaListFormatedWithAdress>
    <izvorni_sadrzaj>
      <item>URSIĆ COMPANY, društvo s ograničenom odgovornošću za građevinarstvo i trgovinu, Put Radonje 40, 21425 Selca</item>
    </izvorni_sadrzaj>
    <derivirana_varijabla naziv="DomainObject.Predmet.ProtuStrankaListFormatedWithAdress_1">
      <item>URSIĆ COMPANY, društvo s ograničenom odgovornošću za građevinarstvo i trgovinu, Put Radonje 40, 21425 Selca</item>
    </derivirana_varijabla>
  </DomainObject.Predmet.ProtuStrankaListFormatedWithAdress>
  <DomainObject.Predmet.ProtuStrankaListFormatedWithAdressOIB>
    <izvorni_sadrzaj>
      <item>URSIĆ COMPANY, društvo s ograničenom odgovornošću za građevinarstvo i trgovinu, OIB 57956309428, Put Radonje 40, 21425 Selca</item>
    </izvorni_sadrzaj>
    <derivirana_varijabla naziv="DomainObject.Predmet.ProtuStrankaListFormatedWithAdressOIB_1">
      <item>URSIĆ COMPANY, društvo s ograničenom odgovornošću za građevinarstvo i trgovinu, OIB 57956309428, Put Radonje 40, 21425 Selca</item>
    </derivirana_varijabla>
  </DomainObject.Predmet.ProtuStrankaListFormatedWithAdressOIB>
  <DomainObject.Predmet.ProtuStrankaListNazivFormated>
    <izvorni_sadrzaj>
      <item>URSIĆ COMPANY, društvo s ograničenom odgovornošću za građevinarstvo i trgovinu</item>
    </izvorni_sadrzaj>
    <derivirana_varijabla naziv="DomainObject.Predmet.ProtuStrankaListNazivFormated_1">
      <item>URSIĆ COMPANY, društvo s ograničenom odgovornošću za građevinarstvo i trgovinu</item>
    </derivirana_varijabla>
  </DomainObject.Predmet.ProtuStrankaListNazivFormated>
  <DomainObject.Predmet.ProtuStrankaListNazivFormatedOIB>
    <izvorni_sadrzaj>
      <item>URSIĆ COMPANY, društvo s ograničenom odgovornošću za građevinarstvo i trgovinu, OIB 57956309428</item>
    </izvorni_sadrzaj>
    <derivirana_varijabla naziv="DomainObject.Predmet.ProtuStrankaListNazivFormatedOIB_1">
      <item>URSIĆ COMPANY, društvo s ograničenom odgovornošću za građevinarstvo i trgovinu, OIB 57956309428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URSIĆ COMPANY, društvo s ograničenom odgovornošću za građevinarstvo i trgovinu</izvorni_sadrzaj>
    <derivirana_varijabla naziv="DomainObject.Predmet.ProtustrankaIDrugi_1">URSIĆ COMPANY, društvo s ograničenom odgovornošću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URSIĆ COMPANY, društvo s ograničenom odgovornošću za građevinarstvo i trgovinu, OIB 57956309428, Put Radonje 40, 21425 Selca</izvorni_sadrzaj>
    <derivirana_varijabla naziv="DomainObject.Predmet.ProtustrankaIDrugiAdressOIB_1">URSIĆ COMPANY, društvo s ograničenom odgovornošću za građevinarstvo i trgovinu, OIB 57956309428, Put Radonje 40,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URSIĆ COMPANY, društvo s ograničenom odgovornošću za građevinarstvo i trgovinu</item>
      <item>FINANCIJSKA AGENCIJA, RC SPLIT</item>
    </izvorni_sadrzaj>
    <derivirana_varijabla naziv="DomainObject.Predmet.SudioniciListNaziv_1">
      <item>URSIĆ COMPANY, društvo s ograničenom odgovornošću za građevinarstvo i trgovinu</item>
      <item>FINANCIJSKA AGENCIJA, RC SPLIT</item>
    </derivirana_varijabla>
  </DomainObject.Predmet.SudioniciListNaziv>
  <DomainObject.Predmet.SudioniciListAdressOIB>
    <izvorni_sadrzaj>
      <item>URSIĆ COMPANY, društvo s ograničenom odgovornošću za građevinarstvo i trgovinu, OIB 57956309428, Put Radonje 40,21425 Selca</item>
      <item>FINANCIJSKA AGENCIJA, RC SPLIT, OIB 85821130368, Mažuranićevo šetalište 24 b,21000 Split</item>
    </izvorni_sadrzaj>
    <derivirana_varijabla naziv="DomainObject.Predmet.SudioniciListAdressOIB_1">
      <item>URSIĆ COMPANY, društvo s ograničenom odgovornošću za građevinarstvo i trgovinu, OIB 57956309428, Put Radonje 40,21425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57956309428</item>
      <item>, OIB 85821130368</item>
    </izvorni_sadrzaj>
    <derivirana_varijabla naziv="DomainObject.Predmet.SudioniciListNazivOIB_1">
      <item>, OIB 57956309428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6633B-F797-48DD-BE71-7A141B71E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4017</properties:Characters>
  <properties:Lines>107</properties:Lines>
  <properties:Paragraphs>35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2016-03-29T07:24:00Z</cp:lastPrinted>
  <dcterms:modified xmlns:xsi="http://www.w3.org/2001/XMLSchema-instance" xsi:type="dcterms:W3CDTF">2016-03-29T07:24:00Z</dcterms:modified>
  <cp:revision>204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