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7d23" w14:paraId="d3f7d2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dužnikom</w:t>
      </w:r>
      <w:r w:rsidR="00A444E8">
        <w:t xml:space="preserve"> IZVOĐAČ – GRUBINE d.o.o. Grubine, Treće Imotske bojne 6, OIB: </w:t>
      </w:r>
      <w:r w:rsidR="002E673E">
        <w:t xml:space="preserve"> </w:t>
      </w:r>
      <w:r w:rsidR="00A444E8" w:rsidRPr="00A444E8">
        <w:t>70488514854</w:t>
      </w:r>
      <w:r w:rsidR="00A25B81">
        <w:t xml:space="preserve">, dana </w:t>
      </w:r>
      <w:r w:rsidR="00BA27B0">
        <w:t>4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444E8" w:rsidRPr="00A444E8">
        <w:t>IZVOĐAČ – GRUBINE d.o.o. Grubine, Treće Imotske bojne 6, OIB:  70488514854</w:t>
      </w:r>
      <w:r w:rsidR="006961AB" w:rsidRPr="006961AB">
        <w:t xml:space="preserve">, </w:t>
      </w:r>
      <w:r>
        <w:t xml:space="preserve">na dan </w:t>
      </w:r>
      <w:r w:rsidR="002E673E">
        <w:t xml:space="preserve">1. rujna </w:t>
      </w:r>
      <w:r>
        <w:t xml:space="preserve">2015. godine u Očevidniku redoslijeda osnova za plaćanje ima evidentiran dug na temelju neizvršenih osnova za plaćanje u ukupnom iznosu od </w:t>
      </w:r>
      <w:r w:rsidR="00A444E8">
        <w:t>9.766.047,71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A27B0">
        <w:t>4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444E8">
      <w:t>1288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73E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25F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06DB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44E8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2BC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IZVOĐAČ - GRUBINE, društvo s ograničenom odgovornošću  za građenje i trgovinu</izvorni_sadrzaj>
    <derivirana_varijabla naziv="DomainObject.Predmet.ProtustrankaFormated_1">  IZVOĐAČ - GRUBINE, društvo s ograničenom odgovornošću  za građenje i trgovinu</derivirana_varijabla>
  </DomainObject.Predmet.ProtustrankaFormated>
  <DomainObject.Predmet.ProtustrankaFormatedOIB>
    <izvorni_sadrzaj>  IZVOĐAČ - GRUBINE, društvo s ograničenom odgovornošću  za građenje i trgovinu, OIB 70488514854</izvorni_sadrzaj>
    <derivirana_varijabla naziv="DomainObject.Predmet.ProtustrankaFormatedOIB_1">  IZVOĐAČ - GRUBINE, društvo s ograničenom odgovornošću  za građenje i trgovinu, OIB 70488514854</derivirana_varijabla>
  </DomainObject.Predmet.ProtustrankaFormatedOIB>
  <DomainObject.Predmet.ProtustrankaFormatedWithAdress>
    <izvorni_sadrzaj> IZVOĐAČ - GRUBINE, društvo s ograničenom odgovornošću  za građenje i trgovinu, Treće Imotske bojne 6, 21260 Grubine</izvorni_sadrzaj>
    <derivirana_varijabla naziv="DomainObject.Predmet.ProtustrankaFormatedWithAdress_1"> IZVOĐAČ - GRUBINE, društvo s ograničenom odgovornošću  za građenje i trgovinu, Treće Imotske bojne 6, 21260 Grubine</derivirana_varijabla>
  </DomainObject.Predmet.ProtustrankaFormatedWithAdress>
  <DomainObject.Predmet.ProtustrankaFormatedWithAdressOIB>
    <izvorni_sadrzaj> IZVOĐAČ - GRUBINE, društvo s ograničenom odgovornošću  za građenje i trgovinu, OIB 70488514854, Treće Imotske bojne 6, 21260 Grubine</izvorni_sadrzaj>
    <derivirana_varijabla naziv="DomainObject.Predmet.ProtustrankaFormatedWithAdressOIB_1"> IZVOĐAČ - GRUBINE, društvo s ograničenom odgovornošću  za građenje i trgovinu, OIB 70488514854, Treće Imotske bojne 6, 21260 Grubine</derivirana_varijabla>
  </DomainObject.Predmet.ProtustrankaFormatedWithAdressOIB>
  <DomainObject.Predmet.ProtustrankaWithAdress>
    <izvorni_sadrzaj>IZVOĐAČ - GRUBINE, društvo s ograničenom odgovornošću  za građenje i trgovinu Treće Imotske bojne 6, 21260 Grubine</izvorni_sadrzaj>
    <derivirana_varijabla naziv="DomainObject.Predmet.ProtustrankaWithAdress_1">IZVOĐAČ - GRUBINE, društvo s ograničenom odgovornošću  za građenje i trgovinu Treće Imotske bojne 6, 21260 Grubine</derivirana_varijabla>
  </DomainObject.Predmet.ProtustrankaWithAdress>
  <DomainObject.Predmet.ProtustrankaWithAdressOIB>
    <izvorni_sadrzaj>IZVOĐAČ - GRUBINE, društvo s ograničenom odgovornošću  za građenje i trgovinu, OIB 70488514854, Treće Imotske bojne 6, 21260 Grubine</izvorni_sadrzaj>
    <derivirana_varijabla naziv="DomainObject.Predmet.ProtustrankaWithAdressOIB_1">IZVOĐAČ - GRUBINE, društvo s ograničenom odgovornošću  za građenje i trgovinu, OIB 70488514854, Treće Imotske bojne 6, 21260 Grubine</derivirana_varijabla>
  </DomainObject.Predmet.ProtustrankaWithAdressOIB>
  <DomainObject.Predmet.ProtustrankaNazivFormated>
    <izvorni_sadrzaj>IZVOĐAČ - GRUBINE, društvo s ograničenom odgovornošću  za građenje i trgovinu</izvorni_sadrzaj>
    <derivirana_varijabla naziv="DomainObject.Predmet.ProtustrankaNazivFormated_1">IZVOĐAČ - GRUBINE, društvo s ograničenom odgovornošću  za građenje i trgovinu</derivirana_varijabla>
  </DomainObject.Predmet.ProtustrankaNazivFormated>
  <DomainObject.Predmet.ProtustrankaNazivFormatedOIB>
    <izvorni_sadrzaj>IZVOĐAČ - GRUBINE, društvo s ograničenom odgovornošću  za građenje i trgovinu, OIB 70488514854</izvorni_sadrzaj>
    <derivirana_varijabla naziv="DomainObject.Predmet.ProtustrankaNazivFormatedOIB_1">IZVOĐAČ - GRUBINE, društvo s ograničenom odgovornošću  za građenje i trgovinu, OIB 70488514854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9766047.71</izvorni_sadrzaj>
    <derivirana_varijabla naziv="DomainObject.Predmet.TrenutnaVrijednost_1">9766047.71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IZVOĐAČ - GRUBINE, društvo s ograničenom odgovornošću  za građenje i trgovinu</item>
    </izvorni_sadrzaj>
    <derivirana_varijabla naziv="DomainObject.Predmet.ProtuStrankaListFormated_1">
      <item>IZVOĐAČ - GRUBINE, društvo s ograničenom odgovornošću  za građenje i trgovinu</item>
    </derivirana_varijabla>
  </DomainObject.Predmet.ProtuStrankaListFormated>
  <DomainObject.Predmet.ProtuStrankaListFormatedOIB>
    <izvorni_sadrzaj>
      <item>IZVOĐAČ - GRUBINE, društvo s ograničenom odgovornošću  za građenje i trgovinu, OIB 70488514854</item>
    </izvorni_sadrzaj>
    <derivirana_varijabla naziv="DomainObject.Predmet.ProtuStrankaListFormatedOIB_1">
      <item>IZVOĐAČ - GRUBINE, društvo s ograničenom odgovornošću  za građenje i trgovinu, OIB 70488514854</item>
    </derivirana_varijabla>
  </DomainObject.Predmet.ProtuStrankaListFormatedOIB>
  <DomainObject.Predmet.ProtuStrankaListFormatedWithAdress>
    <izvorni_sadrzaj>
      <item>IZVOĐAČ - GRUBINE, društvo s ograničenom odgovornošću  za građenje i trgovinu, Treće Imotske bojne 6, 21260 Grubine</item>
    </izvorni_sadrzaj>
    <derivirana_varijabla naziv="DomainObject.Predmet.ProtuStrankaListFormatedWithAdress_1">
      <item>IZVOĐAČ - GRUBINE, društvo s ograničenom odgovornošću  za građenje i trgovinu, Treće Imotske bojne 6, 21260 Grubine</item>
    </derivirana_varijabla>
  </DomainObject.Predmet.ProtuStrankaListFormatedWithAdress>
  <DomainObject.Predmet.ProtuStrankaListFormatedWithAdressOIB>
    <izvorni_sadrzaj>
      <item>IZVOĐAČ - GRUBINE, društvo s ograničenom odgovornošću  za građenje i trgovinu, OIB 70488514854, Treće Imotske bojne 6, 21260 Grubine</item>
    </izvorni_sadrzaj>
    <derivirana_varijabla naziv="DomainObject.Predmet.ProtuStrankaListFormatedWithAdressOIB_1">
      <item>IZVOĐAČ - GRUBINE, društvo s ograničenom odgovornošću  za građenje i trgovinu, OIB 70488514854, Treće Imotske bojne 6, 21260 Grubine</item>
    </derivirana_varijabla>
  </DomainObject.Predmet.ProtuStrankaListFormatedWithAdressOIB>
  <DomainObject.Predmet.ProtuStrankaListNazivFormated>
    <izvorni_sadrzaj>
      <item>IZVOĐAČ - GRUBINE, društvo s ograničenom odgovornošću  za građenje i trgovinu</item>
    </izvorni_sadrzaj>
    <derivirana_varijabla naziv="DomainObject.Predmet.ProtuStrankaListNazivFormated_1">
      <item>IZVOĐAČ - GRUBINE, društvo s ograničenom odgovornošću  za građenje i trgovinu</item>
    </derivirana_varijabla>
  </DomainObject.Predmet.ProtuStrankaListNazivFormated>
  <DomainObject.Predmet.ProtuStrankaListNazivFormatedOIB>
    <izvorni_sadrzaj>
      <item>IZVOĐAČ - GRUBINE, društvo s ograničenom odgovornošću  za građenje i trgovinu, OIB 70488514854</item>
    </izvorni_sadrzaj>
    <derivirana_varijabla naziv="DomainObject.Predmet.ProtuStrankaListNazivFormatedOIB_1">
      <item>IZVOĐAČ - GRUBINE, društvo s ograničenom odgovornošću  za građenje i trgovinu, OIB 70488514854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IZVOĐAČ - GRUBINE, društvo s ograničenom odgovornošću  za građenje i trgovinu</izvorni_sadrzaj>
    <derivirana_varijabla naziv="DomainObject.Predmet.ProtustrankaIDrugi_1">IZVOĐAČ - GRUBINE, društvo s ograničenom odgovornošću  za građenje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IZVOĐAČ - GRUBINE, društvo s ograničenom odgovornošću  za građenje i trgovinu, OIB 70488514854, Treće Imotske bojne 6, 21260 Grubine</izvorni_sadrzaj>
    <derivirana_varijabla naziv="DomainObject.Predmet.ProtustrankaIDrugiAdressOIB_1">IZVOĐAČ - GRUBINE, društvo s ograničenom odgovornošću  za građenje i trgovinu, OIB 70488514854, Treće Imotske bojne 6,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- GRUBINE, društvo s ograničenom odgovornošću  za građenje i trgovinu</item>
      <item>FINANCIJSKA AGENCIJA RC SPLIT</item>
    </izvorni_sadrzaj>
    <derivirana_varijabla naziv="DomainObject.Predmet.SudioniciListNaziv_1">
      <item>IZVOĐAČ - GRUBINE, društvo s ograničenom odgovornošću  za građenje i trgovinu</item>
      <item>FINANCIJSKA AGENCIJA RC SPLIT</item>
    </derivirana_varijabla>
  </DomainObject.Predmet.SudioniciListNaziv>
  <DomainObject.Predmet.SudioniciListAdressOIB>
    <izvorni_sadrzaj>
      <item>IZVOĐAČ - GRUBINE, društvo s ograničenom odgovornošću  za građenje i trgovinu, OIB 70488514854, Treće Imotske bojne 6,21260 Grubine</item>
      <item>FINANCIJSKA AGENCIJA RC SPLIT, OIB 85821130368, Mažuranićevo šetalište 24b,21000 Split</item>
    </izvorni_sadrzaj>
    <derivirana_varijabla naziv="DomainObject.Predmet.SudioniciListAdressOIB_1">
      <item>IZVOĐAČ - GRUBINE, društvo s ograničenom odgovornošću  za građenje i trgovinu, OIB 70488514854, Treće Imotske bojne 6,21260 Grubine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70488514854</item>
      <item>, OIB 85821130368</item>
    </izvorni_sadrzaj>
    <derivirana_varijabla naziv="DomainObject.Predmet.SudioniciListNazivOIB_1">
      <item>, OIB 70488514854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6A745-7A40-4257-B22D-767F49734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1991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2016-02-03T14:04:00Z</dcterms:created>
  <dc:creator>nmarkovic</dc:creator>
  <cp:lastModifiedBy>Ana Golub Gruić</cp:lastModifiedBy>
  <cp:lastPrinted>2016-02-03T14:04:00Z</cp:lastPrinted>
  <dcterms:modified xmlns:xsi="http://www.w3.org/2001/XMLSchema-instance" xsi:type="dcterms:W3CDTF">2016-02-04T13:30:00Z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