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703810d" w14:paraId="703810d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1C2BF4">
        <w:rPr>
          <w:rFonts w:eastAsia="Times New Roman"/>
          <w:szCs w:val="20"/>
          <w:lang w:eastAsia="hr-HR"/>
        </w:rPr>
        <w:t>6221</w:t>
      </w:r>
      <w:r w:rsidR="00572A3F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1C2BF4">
        <w:rPr>
          <w:rFonts w:eastAsia="Times New Roman"/>
          <w:szCs w:val="24"/>
          <w:lang w:eastAsia="hr-HR"/>
        </w:rPr>
        <w:t>UDRUGA MAGIJA USPJEHA</w:t>
      </w:r>
      <w:r w:rsidR="00BB4275">
        <w:rPr>
          <w:rFonts w:eastAsia="Times New Roman"/>
          <w:szCs w:val="24"/>
          <w:lang w:eastAsia="hr-HR"/>
        </w:rPr>
        <w:t xml:space="preserve">, </w:t>
      </w:r>
      <w:r w:rsidR="001C2BF4">
        <w:rPr>
          <w:rFonts w:eastAsia="Times New Roman"/>
          <w:szCs w:val="24"/>
          <w:lang w:eastAsia="hr-HR"/>
        </w:rPr>
        <w:t>Trg bana Josipa Jelačića 15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 xml:space="preserve">REGISTARSKI BROJ </w:t>
      </w:r>
      <w:r w:rsidR="001C2BF4">
        <w:rPr>
          <w:rFonts w:eastAsia="Times New Roman"/>
          <w:szCs w:val="24"/>
          <w:lang w:eastAsia="hr-HR"/>
        </w:rPr>
        <w:t>21008826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1C2BF4">
        <w:rPr>
          <w:rFonts w:eastAsia="Times New Roman"/>
          <w:szCs w:val="24"/>
          <w:lang w:eastAsia="hr-HR"/>
        </w:rPr>
        <w:t>21384340646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1C2BF4" w:rsidRPr="001C2BF4">
        <w:t xml:space="preserve"> UDRUGA MAGIJA USPJEHA, Trg bana Josipa Jelačića 15, Zagreb, REGISTARSKI BROJ 21008826, OIB:21384340646</w:t>
      </w:r>
      <w:r w:rsidR="00BB4275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1C2BF4" w:rsidRPr="001C2BF4">
        <w:t xml:space="preserve"> UDRUGA MAGIJA USPJEHA, Trg bana Josipa Jelačića 15, Zagreb, REGISTARSKI BROJ 21008826, OIB:21384340646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1C2BF4">
        <w:t>6221</w:t>
      </w:r>
      <w:r w:rsidR="00572A3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396A"/>
    <w:rsid w:val="000E5025"/>
    <w:rsid w:val="000E532B"/>
    <w:rsid w:val="00154027"/>
    <w:rsid w:val="001C2BF4"/>
    <w:rsid w:val="001E7138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72A3F"/>
    <w:rsid w:val="00574E56"/>
    <w:rsid w:val="00625CA1"/>
    <w:rsid w:val="00640F8A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BB4275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1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138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138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138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138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138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138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6221</izvorni_sadrzaj>
    <derivirana_varijabla naziv="DomainObject.Predmet.Broj_1">6221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St-6221/2015</izvorni_sadrzaj>
    <derivirana_varijabla naziv="DomainObject.Predmet.OznakaBroj_1">St-6221/2015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MAGIJA USPJEHA zastupanog po punomoćniku ROBERT STAMBOLIJA</izvorni_sadrzaj>
    <derivirana_varijabla naziv="DomainObject.Predmet.ProtustrankaFormated_1">  UDRUGA MAGIJA USPJEHA zastupanog po punomoćniku ROBERT STAMBOLIJA</derivirana_varijabla>
  </DomainObject.Predmet.ProtustrankaFormated>
  <DomainObject.Predmet.ProtustrankaFormatedOIB>
    <izvorni_sadrzaj>  UDRUGA MAGIJA USPJEHA, OIB 21384340646 zastupanog po punomoćniku ROBERT STAMBOLIJA</izvorni_sadrzaj>
    <derivirana_varijabla naziv="DomainObject.Predmet.ProtustrankaFormatedOIB_1">  UDRUGA MAGIJA USPJEHA, OIB 21384340646 zastupanog po punomoćniku ROBERT STAMBOLIJA</derivirana_varijabla>
  </DomainObject.Predmet.ProtustrankaFormatedOIB>
  <DomainObject.Predmet.ProtustrankaFormatedWithAdress>
    <izvorni_sadrzaj> UDRUGA MAGIJA USPJEHA, Trg bana Josipa Jelačića 15, 10000 Zagreb zastupanog po punomoćniku ROBERT STAMBOLIJA</izvorni_sadrzaj>
    <derivirana_varijabla naziv="DomainObject.Predmet.ProtustrankaFormatedWithAdress_1"> UDRUGA MAGIJA USPJEHA, Trg bana Josipa Jelačića 15, 10000 Zagreb zastupanog po punomoćniku ROBERT STAMBOLIJA</derivirana_varijabla>
  </DomainObject.Predmet.ProtustrankaFormatedWithAdress>
  <DomainObject.Predmet.ProtustrankaFormatedWithAdressOIB>
    <izvorni_sadrzaj> UDRUGA MAGIJA USPJEHA, OIB 21384340646, Trg bana Josipa Jelačića 15, 10000 Zagreb zastupanog po punomoćniku ROBERT STAMBOLIJA</izvorni_sadrzaj>
    <derivirana_varijabla naziv="DomainObject.Predmet.ProtustrankaFormatedWithAdressOIB_1"> UDRUGA MAGIJA USPJEHA, OIB 21384340646, Trg bana Josipa Jelačića 15, 10000 Zagreb zastupanog po punomoćniku ROBERT STAMBOLIJA</derivirana_varijabla>
  </DomainObject.Predmet.ProtustrankaFormatedWithAdressOIB>
  <DomainObject.Predmet.ProtustrankaWithAdress>
    <izvorni_sadrzaj>UDRUGA MAGIJA USPJEHA Trg bana Josipa Jelačića 15, 10000 Zagreb</izvorni_sadrzaj>
    <derivirana_varijabla naziv="DomainObject.Predmet.ProtustrankaWithAdress_1">UDRUGA MAGIJA USPJEHA Trg bana Josipa Jelačića 15, 10000 Zagreb</derivirana_varijabla>
  </DomainObject.Predmet.ProtustrankaWithAdress>
  <DomainObject.Predmet.ProtustrankaWithAdressOIB>
    <izvorni_sadrzaj>UDRUGA MAGIJA USPJEHA, OIB 21384340646, Trg bana Josipa Jelačića 15, 10000 Zagreb</izvorni_sadrzaj>
    <derivirana_varijabla naziv="DomainObject.Predmet.ProtustrankaWithAdressOIB_1">UDRUGA MAGIJA USPJEHA, OIB 21384340646, Trg bana Josipa Jelačića 15, 10000 Zagreb</derivirana_varijabla>
  </DomainObject.Predmet.ProtustrankaWithAdressOIB>
  <DomainObject.Predmet.ProtustrankaNazivFormated>
    <izvorni_sadrzaj>UDRUGA MAGIJA USPJEHA</izvorni_sadrzaj>
    <derivirana_varijabla naziv="DomainObject.Predmet.ProtustrankaNazivFormated_1">UDRUGA MAGIJA USPJEHA</derivirana_varijabla>
  </DomainObject.Predmet.ProtustrankaNazivFormated>
  <DomainObject.Predmet.ProtustrankaNazivFormatedOIB>
    <izvorni_sadrzaj>UDRUGA MAGIJA USPJEHA, OIB 21384340646</izvorni_sadrzaj>
    <derivirana_varijabla naziv="DomainObject.Predmet.ProtustrankaNazivFormatedOIB_1">UDRUGA MAGIJA USPJEHA, OIB 21384340646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MAGIJA USPJEHA zastupanog po punomoćniku ROBERT STAMBOLIJA</item>
    </izvorni_sadrzaj>
    <derivirana_varijabla naziv="DomainObject.Predmet.ProtuStrankaListFormated_1">
      <item>UDRUGA MAGIJA USPJEHA zastupanog po punomoćniku ROBERT STAMBOLIJA</item>
    </derivirana_varijabla>
  </DomainObject.Predmet.ProtuStrankaListFormated>
  <DomainObject.Predmet.ProtuStrankaListFormatedOIB>
    <izvorni_sadrzaj>
      <item>UDRUGA MAGIJA USPJEHA, OIB 21384340646 zastupanog po punomoćniku ROBERT STAMBOLIJA</item>
    </izvorni_sadrzaj>
    <derivirana_varijabla naziv="DomainObject.Predmet.ProtuStrankaListFormatedOIB_1">
      <item>UDRUGA MAGIJA USPJEHA, OIB 21384340646 zastupanog po punomoćniku ROBERT STAMBOLIJA</item>
    </derivirana_varijabla>
  </DomainObject.Predmet.ProtuStrankaListFormatedOIB>
  <DomainObject.Predmet.ProtuStrankaListFormatedWithAdress>
    <izvorni_sadrzaj>
      <item>UDRUGA MAGIJA USPJEHA, Trg bana Josipa Jelačića 15, 10000 Zagreb zastupanog po punomoćniku ROBERT STAMBOLIJA</item>
    </izvorni_sadrzaj>
    <derivirana_varijabla naziv="DomainObject.Predmet.ProtuStrankaListFormatedWithAdress_1">
      <item>UDRUGA MAGIJA USPJEHA, Trg bana Josipa Jelačića 15, 10000 Zagreb zastupanog po punomoćniku ROBERT STAMBOLIJA</item>
    </derivirana_varijabla>
  </DomainObject.Predmet.ProtuStrankaListFormatedWithAdress>
  <DomainObject.Predmet.ProtuStrankaListFormatedWithAdressOIB>
    <izvorni_sadrzaj>
      <item>UDRUGA MAGIJA USPJEHA, OIB 21384340646, Trg bana Josipa Jelačića 15, 10000 Zagreb zastupanog po punomoćniku ROBERT STAMBOLIJA</item>
    </izvorni_sadrzaj>
    <derivirana_varijabla naziv="DomainObject.Predmet.ProtuStrankaListFormatedWithAdressOIB_1">
      <item>UDRUGA MAGIJA USPJEHA, OIB 21384340646, Trg bana Josipa Jelačića 15, 10000 Zagreb zastupanog po punomoćniku ROBERT STAMBOLIJA</item>
    </derivirana_varijabla>
  </DomainObject.Predmet.ProtuStrankaListFormatedWithAdressOIB>
  <DomainObject.Predmet.ProtuStrankaListNazivFormated>
    <izvorni_sadrzaj>
      <item>UDRUGA MAGIJA USPJEHA</item>
    </izvorni_sadrzaj>
    <derivirana_varijabla naziv="DomainObject.Predmet.ProtuStrankaListNazivFormated_1">
      <item>UDRUGA MAGIJA USPJEHA</item>
    </derivirana_varijabla>
  </DomainObject.Predmet.ProtuStrankaListNazivFormated>
  <DomainObject.Predmet.ProtuStrankaListNazivFormatedOIB>
    <izvorni_sadrzaj>
      <item>UDRUGA MAGIJA USPJEHA, OIB 21384340646</item>
    </izvorni_sadrzaj>
    <derivirana_varijabla naziv="DomainObject.Predmet.ProtuStrankaListNazivFormatedOIB_1">
      <item>UDRUGA MAGIJA USPJEHA, OIB 21384340646</item>
    </derivirana_varijabla>
  </DomainObject.Predmet.ProtuStrankaListNazivFormatedOIB>
  <DomainObject.Predmet.OstaliListFormated>
    <izvorni_sadrzaj>
      <item>ROBERT STAMBOLIJA punomoćnik sudionika u postupku UDRUGA MAGIJA USPJEHA</item>
    </izvorni_sadrzaj>
    <derivirana_varijabla naziv="DomainObject.Predmet.OstaliListFormated_1">
      <item>ROBERT STAMBOLIJA punomoćnik sudionika u postupku UDRUGA MAGIJA USPJEHA</item>
    </derivirana_varijabla>
  </DomainObject.Predmet.OstaliListFormated>
  <DomainObject.Predmet.OstaliListFormatedOIB>
    <izvorni_sadrzaj>
      <item>ROBERT STAMBOLIJA, OIB 21384340646 punomoćnik sudionika u postupku UDRUGA MAGIJA USPJEHA</item>
    </izvorni_sadrzaj>
    <derivirana_varijabla naziv="DomainObject.Predmet.OstaliListFormatedOIB_1">
      <item>ROBERT STAMBOLIJA, OIB 21384340646 punomoćnik sudionika u postupku UDRUGA MAGIJA USPJEHA</item>
    </derivirana_varijabla>
  </DomainObject.Predmet.OstaliListFormatedOIB>
  <DomainObject.Predmet.OstaliListFormatedWithAdress>
    <izvorni_sadrzaj>
      <item>ROBERT STAMBOLIJA, Trg bana J. Jelačića 15, 10000 Zagreb punomoćnik sudionika u postupku UDRUGA MAGIJA USPJEHA</item>
    </izvorni_sadrzaj>
    <derivirana_varijabla naziv="DomainObject.Predmet.OstaliListFormatedWithAdress_1">
      <item>ROBERT STAMBOLIJA, Trg bana J. Jelačića 15, 10000 Zagreb punomoćnik sudionika u postupku UDRUGA MAGIJA USPJEHA</item>
    </derivirana_varijabla>
  </DomainObject.Predmet.OstaliListFormatedWithAdress>
  <DomainObject.Predmet.OstaliListFormatedWithAdressOIB>
    <izvorni_sadrzaj>
      <item>ROBERT STAMBOLIJA, OIB 21384340646, Trg bana J. Jelačića 15, 10000 Zagreb punomoćnik sudionika u postupku UDRUGA MAGIJA USPJEHA</item>
    </izvorni_sadrzaj>
    <derivirana_varijabla naziv="DomainObject.Predmet.OstaliListFormatedWithAdressOIB_1">
      <item>ROBERT STAMBOLIJA, OIB 21384340646, Trg bana J. Jelačića 15, 10000 Zagreb punomoćnik sudionika u postupku UDRUGA MAGIJA USPJEHA</item>
    </derivirana_varijabla>
  </DomainObject.Predmet.OstaliListFormatedWithAdressOIB>
  <DomainObject.Predmet.OstaliListNazivFormated>
    <izvorni_sadrzaj>
      <item>ROBERT STAMBOLIJA</item>
    </izvorni_sadrzaj>
    <derivirana_varijabla naziv="DomainObject.Predmet.OstaliListNazivFormated_1">
      <item>ROBERT STAMBOLIJA</item>
    </derivirana_varijabla>
  </DomainObject.Predmet.OstaliListNazivFormated>
  <DomainObject.Predmet.OstaliListNazivFormatedOIB>
    <izvorni_sadrzaj>
      <item>ROBERT STAMBOLIJA, OIB 21384340646</item>
    </izvorni_sadrzaj>
    <derivirana_varijabla naziv="DomainObject.Predmet.OstaliListNazivFormatedOIB_1">
      <item>ROBERT STAMBOLIJA, OIB 21384340646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MAGIJA USPJEHA</izvorni_sadrzaj>
    <derivirana_varijabla naziv="DomainObject.Predmet.ProtustrankaIDrugi_1">UDRUGA MAGIJA USPJEHA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MAGIJA USPJEHA, OIB 21384340646, Trg bana Josipa Jelačića 15, 10000 Zagreb</izvorni_sadrzaj>
    <derivirana_varijabla naziv="DomainObject.Predmet.ProtustrankaIDrugiAdressOIB_1">UDRUGA MAGIJA USPJEHA, OIB 21384340646,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MAGIJA USPJEHA</item>
      <item>ROBERT STAMBOLIJA</item>
    </izvorni_sadrzaj>
    <derivirana_varijabla naziv="DomainObject.Predmet.SudioniciListNaziv_1">
      <item>FINA Regionalni centar Zagreb</item>
      <item>UDRUGA MAGIJA USPJEHA</item>
      <item>ROBERT STAMBOLIJA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MAGIJA USPJEHA, OIB 21384340646, Trg bana Josipa Jelačića 15,10000 Zagreb</item>
      <item>ROBERT STAMBOLIJA, OIB 21384340646, Trg bana J. Jelačića 15,10000 Zagreb</item>
    </izvorni_sadrzaj>
    <derivirana_varijabla naziv="DomainObject.Predmet.SudioniciListAdressOIB_1">
      <item>FINA Regionalni centar Zagreb, OIB 85821130368, Trg svibanjskih žrtava 1995. br. 1,10000 Zagreb</item>
      <item>UDRUGA MAGIJA USPJEHA, OIB 21384340646, Trg bana Josipa Jelačića 15,10000 Zagreb</item>
      <item>ROBERT STAMBOLIJA, OIB 21384340646, Trg bana J.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21384340646</item>
      <item>, OIB 21384340646</item>
    </izvorni_sadrzaj>
    <derivirana_varijabla naziv="DomainObject.Predmet.SudioniciListNazivOIB_1">
      <item>, OIB 85821130368</item>
      <item>, OIB 21384340646</item>
      <item>, OIB 21384340646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2332</properties:Characters>
  <properties:Lines>80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2016-09-22T07:17:00Z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