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3ed5" w14:paraId="0ad3ed5" w:rsidRDefault="00811141" w:rsidP="00FC1537" w:rsidR="00811141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-657/15-5</w:t>
      </w:r>
    </w:p>
    <w:p w:rsidRDefault="00811141" w:rsidP="00E87D86" w:rsidR="00811141" w:rsidRPr="00FC1537">
      <w:pPr>
        <w:jc w:val="both"/>
      </w:pPr>
    </w:p>
    <w:p w:rsidRDefault="00811141" w:rsidP="00E87D86" w:rsidR="00811141" w:rsidRPr="00FC1537">
      <w:pPr>
        <w:jc w:val="both"/>
      </w:pPr>
    </w:p>
    <w:p w:rsidRDefault="00811141" w:rsidP="00E87D86" w:rsidR="00811141" w:rsidRPr="00FC1537">
      <w:pPr>
        <w:jc w:val="both"/>
      </w:pPr>
    </w:p>
    <w:p w:rsidRDefault="00811141" w:rsidP="00E87D86" w:rsidR="00811141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811141" w:rsidP="00E87D86" w:rsidR="00811141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811141" w:rsidP="00FC1537" w:rsidR="00811141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811141" w:rsidP="00E87D86" w:rsidR="00811141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811141" w:rsidP="00E87D86" w:rsidR="00811141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811141" w:rsidP="00FC1537" w:rsidR="00811141" w:rsidRPr="00FC1537">
      <w:pPr>
        <w:jc w:val="center"/>
      </w:pPr>
      <w:r>
        <w:t>R E P U B L I K A   H R V A T S K A</w:t>
      </w:r>
    </w:p>
    <w:p w:rsidRDefault="00811141" w:rsidP="00E87D86" w:rsidR="00811141"/>
    <w:p w:rsidRDefault="00811141" w:rsidP="001F7D4E" w:rsidR="00811141">
      <w:pPr>
        <w:jc w:val="center"/>
      </w:pPr>
      <w:r>
        <w:t>O G L A S</w:t>
      </w:r>
    </w:p>
    <w:p w:rsidRDefault="00811141" w:rsidP="001F7D4E" w:rsidR="00811141">
      <w:pPr>
        <w:jc w:val="center"/>
      </w:pPr>
    </w:p>
    <w:p w:rsidRDefault="00811141" w:rsidP="001F7D4E" w:rsidR="00811141" w:rsidRPr="00FC1537">
      <w:pPr>
        <w:jc w:val="center"/>
      </w:pPr>
    </w:p>
    <w:p w:rsidRDefault="00811141" w:rsidP="00E87D86" w:rsidR="00811141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dužnikom </w:t>
      </w:r>
      <w:r>
        <w:t>SOL INVICTUS d.o.o.</w:t>
      </w:r>
      <w:r w:rsidR="007145E6">
        <w:t>,</w:t>
      </w:r>
      <w:r>
        <w:t xml:space="preserve"> Benkovac, Benkovačko selo 157, Benkovac, OIB: 25107655595,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16. studenoga 2015</w:t>
      </w:r>
      <w:r w:rsidRPr="00FC1537">
        <w:t xml:space="preserve">., dana </w:t>
      </w:r>
      <w:r w:rsidR="007145E6">
        <w:t>28</w:t>
      </w:r>
      <w:r>
        <w:t xml:space="preserve">. prosinca 2015., objavio je </w:t>
      </w:r>
    </w:p>
    <w:p w:rsidRDefault="00811141" w:rsidP="00E87D86" w:rsidR="00811141">
      <w:pPr>
        <w:ind w:firstLine="720"/>
        <w:jc w:val="both"/>
      </w:pPr>
    </w:p>
    <w:p w:rsidRDefault="00811141" w:rsidP="00E87D86" w:rsidR="00811141">
      <w:pPr>
        <w:ind w:firstLine="720"/>
        <w:jc w:val="both"/>
      </w:pPr>
    </w:p>
    <w:p w:rsidRDefault="00811141" w:rsidP="00083422" w:rsidR="00811141" w:rsidRPr="00FC1537">
      <w:pPr>
        <w:jc w:val="center"/>
      </w:pPr>
      <w:r>
        <w:t>o g l a s</w:t>
      </w:r>
    </w:p>
    <w:p w:rsidRDefault="00811141" w:rsidP="005C42A8" w:rsidR="00811141">
      <w:pPr>
        <w:ind w:firstLine="315"/>
        <w:jc w:val="both"/>
      </w:pPr>
    </w:p>
    <w:p w:rsidRDefault="00811141" w:rsidP="005C42A8" w:rsidR="00811141">
      <w:pPr>
        <w:ind w:firstLine="315"/>
        <w:jc w:val="both"/>
      </w:pPr>
    </w:p>
    <w:p w:rsidRDefault="00811141" w:rsidP="00DE074C" w:rsidR="00811141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SOL INVICTUS d.o.o.</w:t>
      </w:r>
      <w:r w:rsidR="007145E6">
        <w:t>,</w:t>
      </w:r>
      <w:r>
        <w:t xml:space="preserve"> Benkovac, Benkovačko selo 157, Benkovac, OIB: 25107655595, </w:t>
      </w:r>
      <w:r w:rsidRPr="00FC1537">
        <w:t xml:space="preserve">iznosi </w:t>
      </w:r>
      <w:r>
        <w:rPr>
          <w:b/>
        </w:rPr>
        <w:t>4</w:t>
      </w:r>
      <w:r w:rsidRPr="0011713A">
        <w:rPr>
          <w:b/>
        </w:rPr>
        <w:t>.</w:t>
      </w:r>
      <w:r>
        <w:rPr>
          <w:b/>
        </w:rPr>
        <w:t>621</w:t>
      </w:r>
      <w:r w:rsidRPr="0011713A">
        <w:rPr>
          <w:b/>
        </w:rPr>
        <w:t>,</w:t>
      </w:r>
      <w:r>
        <w:rPr>
          <w:b/>
        </w:rPr>
        <w:t xml:space="preserve">12 </w:t>
      </w:r>
      <w:r>
        <w:t>kuna.</w:t>
      </w:r>
    </w:p>
    <w:p w:rsidRDefault="00811141" w:rsidP="00E87D86" w:rsidR="00811141" w:rsidRPr="00FC1537">
      <w:pPr>
        <w:jc w:val="both"/>
      </w:pPr>
    </w:p>
    <w:p w:rsidRDefault="00811141" w:rsidP="00CD5142" w:rsidR="00811141">
      <w:pPr>
        <w:jc w:val="both"/>
      </w:pPr>
      <w:r>
        <w:tab/>
        <w:t>2</w:t>
      </w:r>
      <w:r w:rsidRPr="00FC1537">
        <w:t xml:space="preserve">.  Poziva se </w:t>
      </w:r>
      <w:r>
        <w:t>osoba ovlaštena po za</w:t>
      </w:r>
      <w:r w:rsidR="00BF4020">
        <w:t>konu za zastupanje dužnika Marij</w:t>
      </w:r>
      <w:r>
        <w:t>o Dujmović iz</w:t>
      </w:r>
      <w:r w:rsidR="00BF4020">
        <w:t xml:space="preserve"> Zadra,</w:t>
      </w:r>
      <w:r>
        <w:t xml:space="preserve"> Miroslava Krleže 1/E,</w:t>
      </w:r>
      <w:r w:rsidR="008E7F4C">
        <w:t xml:space="preserve"> OIB: 55746713555,</w:t>
      </w:r>
      <w:r>
        <w:t xml:space="preserve"> </w:t>
      </w:r>
      <w:r w:rsidRPr="00FC1537">
        <w:t>dužnika</w:t>
      </w:r>
      <w:r>
        <w:t xml:space="preserve"> SOL INVICTUS d.o.o.</w:t>
      </w:r>
      <w:r w:rsidR="007145E6">
        <w:t>,</w:t>
      </w:r>
      <w:r>
        <w:t xml:space="preserve"> Benkovac,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811141" w:rsidP="00CD5142" w:rsidR="00811141">
      <w:pPr>
        <w:jc w:val="both"/>
      </w:pPr>
    </w:p>
    <w:p w:rsidRDefault="00811141" w:rsidP="00865BF8" w:rsidR="00811141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11141" w:rsidP="00CD5142" w:rsidR="00811141">
      <w:pPr>
        <w:jc w:val="both"/>
      </w:pPr>
    </w:p>
    <w:p w:rsidRDefault="00811141" w:rsidP="00CD5142" w:rsidR="00811141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SOL INVICTUS d.o.o.</w:t>
      </w:r>
      <w:r w:rsidR="007145E6">
        <w:t>,</w:t>
      </w:r>
      <w:r>
        <w:t xml:space="preserve"> Benkovac, Benkovačko selo 157, Benkovac, OIB: 25107655595,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SOL INVICTUS d.o.o.</w:t>
      </w:r>
      <w:r w:rsidR="007145E6">
        <w:t>,</w:t>
      </w:r>
      <w:r>
        <w:t xml:space="preserve"> Benkovac,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211-657-2015.</w:t>
      </w:r>
    </w:p>
    <w:p w:rsidRDefault="00811141" w:rsidP="00CD5142" w:rsidR="00811141">
      <w:pPr>
        <w:jc w:val="both"/>
      </w:pPr>
    </w:p>
    <w:p w:rsidRDefault="00811141" w:rsidP="005C42A8" w:rsidR="00811141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</w:t>
      </w:r>
      <w:r>
        <w:lastRenderedPageBreak/>
        <w:t xml:space="preserve">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811141" w:rsidP="00E523B5" w:rsidR="00811141">
      <w:pPr>
        <w:ind w:firstLine="315"/>
        <w:jc w:val="both"/>
      </w:pPr>
    </w:p>
    <w:p w:rsidRDefault="00811141" w:rsidP="00E87D86" w:rsidR="00811141" w:rsidRPr="00FC1537">
      <w:pPr>
        <w:jc w:val="center"/>
      </w:pPr>
      <w:r w:rsidRPr="00FC1537">
        <w:t xml:space="preserve">U Zadru, </w:t>
      </w:r>
      <w:r w:rsidR="007145E6">
        <w:t>28</w:t>
      </w:r>
      <w:r>
        <w:t>. prosinca 2015</w:t>
      </w:r>
      <w:r w:rsidRPr="00FC1537">
        <w:t xml:space="preserve">. </w:t>
      </w:r>
    </w:p>
    <w:p w:rsidRDefault="00811141" w:rsidP="00E87D86" w:rsidR="00811141" w:rsidRPr="00FC1537">
      <w:pPr>
        <w:jc w:val="center"/>
      </w:pPr>
    </w:p>
    <w:p w:rsidRDefault="00811141" w:rsidP="00E87D86" w:rsidR="00811141" w:rsidRPr="00FC1537">
      <w:pPr>
        <w:jc w:val="right"/>
      </w:pPr>
    </w:p>
    <w:p w:rsidRDefault="00811141" w:rsidP="001945B8" w:rsidR="00811141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811141" w:rsidP="001945B8" w:rsidR="00811141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811141" w:rsidP="00B84EF6" w:rsidR="00811141" w:rsidRPr="00FC1537">
      <w:pPr>
        <w:jc w:val="right"/>
      </w:pPr>
    </w:p>
    <w:p w:rsidRDefault="00811141" w:rsidP="00B84EF6" w:rsidR="00811141" w:rsidRPr="00FC1537">
      <w:pPr>
        <w:jc w:val="right"/>
      </w:pPr>
    </w:p>
    <w:p w:rsidRDefault="00811141" w:rsidP="00B84EF6" w:rsidR="00811141" w:rsidRPr="00FC1537"/>
    <w:p w:rsidRDefault="00811141" w:rsidP="00E87D86" w:rsidR="00811141" w:rsidRPr="00FC1537">
      <w:pPr>
        <w:jc w:val="both"/>
      </w:pPr>
    </w:p>
    <w:p w:rsidRDefault="00811141" w:rsidP="00FC1537" w:rsidR="00811141" w:rsidRPr="00865BF8">
      <w:pPr>
        <w:ind w:firstLine="708" w:left="12"/>
        <w:jc w:val="both"/>
      </w:pPr>
      <w:r w:rsidRPr="00865BF8">
        <w:t>DNA:</w:t>
      </w:r>
    </w:p>
    <w:p w:rsidRDefault="00811141" w:rsidP="00E87D86" w:rsidR="00811141" w:rsidRPr="00865BF8">
      <w:pPr>
        <w:numPr>
          <w:ilvl w:val="0"/>
          <w:numId w:val="2"/>
        </w:numPr>
        <w:jc w:val="both"/>
      </w:pPr>
      <w:r w:rsidRPr="00865BF8">
        <w:t>e-oglasna ploča suda</w:t>
      </w:r>
    </w:p>
    <w:p w:rsidRDefault="00811141" w:rsidP="00E87D86" w:rsidR="00811141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811141" w:rsidP="00E87D86" w:rsidR="00811141" w:rsidRPr="00083422">
      <w:pPr>
        <w:ind w:firstLine="720"/>
        <w:jc w:val="both"/>
        <w:rPr>
          <w:b/>
        </w:rPr>
      </w:pPr>
    </w:p>
    <w:p w:rsidRDefault="00811141" w:rsidP="00E87D86" w:rsidR="00811141" w:rsidRPr="00FC1537">
      <w:pPr>
        <w:ind w:firstLine="720"/>
        <w:jc w:val="both"/>
      </w:pPr>
    </w:p>
    <w:p w:rsidRDefault="00811141" w:rsidP="00E87D86" w:rsidR="00811141" w:rsidRPr="00FC1537"/>
    <w:p w:rsidRDefault="00811141" w:rsidP="00E87D86" w:rsidR="00811141" w:rsidRPr="00FC1537"/>
    <w:p w:rsidRDefault="00811141" w:rsidR="00811141" w:rsidRPr="00FC1537"/>
    <w:sectPr w:rsidSect="00381900" w:rsidR="00811141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141" w:rsidP="00381900" w:rsidR="00811141">
      <w:r>
        <w:separator/>
      </w:r>
    </w:p>
  </w:endnote>
  <w:endnote w:id="0" w:type="continuationSeparator">
    <w:p w:rsidRDefault="00811141" w:rsidP="00381900" w:rsidR="00811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5E6" w:rsidR="0081114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008F0">
      <w:rPr>
        <w:noProof/>
      </w:rPr>
      <w:t>2</w:t>
    </w:r>
    <w:r>
      <w:rPr>
        <w:noProof/>
      </w:rPr>
      <w:fldChar w:fldCharType="end"/>
    </w:r>
  </w:p>
  <w:p w:rsidRDefault="00811141" w:rsidR="00811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141" w:rsidP="00381900" w:rsidR="00811141">
      <w:r>
        <w:separator/>
      </w:r>
    </w:p>
  </w:footnote>
  <w:footnote w:id="0" w:type="continuationSeparator">
    <w:p w:rsidRDefault="00811141" w:rsidP="00381900" w:rsidR="00811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5E6" w:rsidP="00FC1537" w:rsidR="0081114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008F0">
      <w:rPr>
        <w:noProof/>
      </w:rPr>
      <w:t>2</w:t>
    </w:r>
    <w:r>
      <w:rPr>
        <w:noProof/>
      </w:rPr>
      <w:fldChar w:fldCharType="end"/>
    </w:r>
    <w:r w:rsidR="00811141">
      <w:tab/>
    </w:r>
    <w:r w:rsidR="00811141">
      <w:tab/>
      <w:t xml:space="preserve">Poslovni broj: </w:t>
    </w:r>
    <w:r w:rsidR="00811141" w:rsidRPr="00FC1537">
      <w:t>1 St</w:t>
    </w:r>
    <w:r w:rsidR="00811141">
      <w:t>-657/15-5</w:t>
    </w:r>
  </w:p>
  <w:p w:rsidRDefault="00811141" w:rsidR="00811141">
    <w:pPr>
      <w:pStyle w:val="Zaglavlje"/>
      <w:jc w:val="center"/>
    </w:pPr>
  </w:p>
  <w:p w:rsidRDefault="00811141" w:rsidP="00FC1537" w:rsidR="00811141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6F98"/>
    <w:rsid w:val="00083422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51191"/>
    <w:rsid w:val="00260229"/>
    <w:rsid w:val="00260D65"/>
    <w:rsid w:val="00264990"/>
    <w:rsid w:val="00287F03"/>
    <w:rsid w:val="002941CD"/>
    <w:rsid w:val="002A5B53"/>
    <w:rsid w:val="002D745C"/>
    <w:rsid w:val="002F25F6"/>
    <w:rsid w:val="003131CA"/>
    <w:rsid w:val="0033241E"/>
    <w:rsid w:val="00381900"/>
    <w:rsid w:val="003927C8"/>
    <w:rsid w:val="003946C2"/>
    <w:rsid w:val="00395FBC"/>
    <w:rsid w:val="003E4669"/>
    <w:rsid w:val="004212FB"/>
    <w:rsid w:val="00424FF5"/>
    <w:rsid w:val="00445AD6"/>
    <w:rsid w:val="004474D6"/>
    <w:rsid w:val="00461269"/>
    <w:rsid w:val="00477976"/>
    <w:rsid w:val="004928EC"/>
    <w:rsid w:val="004B358C"/>
    <w:rsid w:val="004D697C"/>
    <w:rsid w:val="004F1927"/>
    <w:rsid w:val="00580BAE"/>
    <w:rsid w:val="005B1954"/>
    <w:rsid w:val="005C42A8"/>
    <w:rsid w:val="005F2D85"/>
    <w:rsid w:val="00631196"/>
    <w:rsid w:val="00642B9F"/>
    <w:rsid w:val="00655D68"/>
    <w:rsid w:val="0065727A"/>
    <w:rsid w:val="00663483"/>
    <w:rsid w:val="006940FB"/>
    <w:rsid w:val="006B3AB1"/>
    <w:rsid w:val="006C6332"/>
    <w:rsid w:val="00701678"/>
    <w:rsid w:val="00703D2B"/>
    <w:rsid w:val="00707646"/>
    <w:rsid w:val="007145E6"/>
    <w:rsid w:val="00714E3B"/>
    <w:rsid w:val="00732ED6"/>
    <w:rsid w:val="00746DC1"/>
    <w:rsid w:val="00765179"/>
    <w:rsid w:val="00780F49"/>
    <w:rsid w:val="00784DA6"/>
    <w:rsid w:val="007A5785"/>
    <w:rsid w:val="007B6567"/>
    <w:rsid w:val="007E0FEA"/>
    <w:rsid w:val="007E1447"/>
    <w:rsid w:val="008109EF"/>
    <w:rsid w:val="00811141"/>
    <w:rsid w:val="00840CEA"/>
    <w:rsid w:val="00865BF8"/>
    <w:rsid w:val="008A3E45"/>
    <w:rsid w:val="008D0D9C"/>
    <w:rsid w:val="008E7F4C"/>
    <w:rsid w:val="009008F0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BB16C9"/>
    <w:rsid w:val="00BF4020"/>
    <w:rsid w:val="00C24CDB"/>
    <w:rsid w:val="00C30310"/>
    <w:rsid w:val="00C95A52"/>
    <w:rsid w:val="00C96EEB"/>
    <w:rsid w:val="00CC6FF6"/>
    <w:rsid w:val="00CD5142"/>
    <w:rsid w:val="00CE16F7"/>
    <w:rsid w:val="00D01B55"/>
    <w:rsid w:val="00D22ABD"/>
    <w:rsid w:val="00D300E7"/>
    <w:rsid w:val="00D75C4C"/>
    <w:rsid w:val="00D7779A"/>
    <w:rsid w:val="00D872FF"/>
    <w:rsid w:val="00DA096F"/>
    <w:rsid w:val="00DB201E"/>
    <w:rsid w:val="00DB5C3C"/>
    <w:rsid w:val="00DE074C"/>
    <w:rsid w:val="00E1547E"/>
    <w:rsid w:val="00E24ACD"/>
    <w:rsid w:val="00E4673F"/>
    <w:rsid w:val="00E523B5"/>
    <w:rsid w:val="00E64ADC"/>
    <w:rsid w:val="00E85B2E"/>
    <w:rsid w:val="00E87D86"/>
    <w:rsid w:val="00E9786D"/>
    <w:rsid w:val="00EA5E65"/>
    <w:rsid w:val="00EC0074"/>
    <w:rsid w:val="00EF6429"/>
    <w:rsid w:val="00F46E88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900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8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8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8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493833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St-657/2015</izvorni_sadrzaj>
    <derivirana_varijabla naziv="DomainObject.Predmet.OznakaBroj_1">St-657/2015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INVICTUS d.o.o. za proizvodnju i trgovinu</izvorni_sadrzaj>
    <derivirana_varijabla naziv="DomainObject.Predmet.ProtustrankaFormated_1">  SOL INVICTUS d.o.o. za proizvodnju i trgovinu</derivirana_varijabla>
  </DomainObject.Predmet.ProtustrankaFormated>
  <DomainObject.Predmet.ProtustrankaFormatedOIB>
    <izvorni_sadrzaj>  SOL INVICTUS d.o.o. za proizvodnju i trgovinu, OIB 25107655595</izvorni_sadrzaj>
    <derivirana_varijabla naziv="DomainObject.Predmet.ProtustrankaFormatedOIB_1">  SOL INVICTUS d.o.o. za proizvodnju i trgovinu, OIB 25107655595</derivirana_varijabla>
  </DomainObject.Predmet.ProtustrankaFormatedOIB>
  <DomainObject.Predmet.ProtustrankaFormatedWithAdress>
    <izvorni_sadrzaj> SOL INVICTUS d.o.o. za proizvodnju i trgovinu, Benkovačko selo 157, 23420 Benkovac</izvorni_sadrzaj>
    <derivirana_varijabla naziv="DomainObject.Predmet.ProtustrankaFormatedWithAdress_1"> SOL INVICTUS d.o.o. za proizvodnju i trgovinu, Benkovačko selo 157, 23420 Benkovac</derivirana_varijabla>
  </DomainObject.Predmet.ProtustrankaFormatedWithAdress>
  <DomainObject.Predmet.ProtustrankaFormatedWithAdressOIB>
    <izvorni_sadrzaj> SOL INVICTUS d.o.o. za proizvodnju i trgovinu, OIB 25107655595, Benkovačko selo 157, 23420 Benkovac</izvorni_sadrzaj>
    <derivirana_varijabla naziv="DomainObject.Predmet.ProtustrankaFormatedWithAdressOIB_1"> SOL INVICTUS d.o.o. za proizvodnju i trgovinu, OIB 25107655595, Benkovačko selo 157, 23420 Benkovac</derivirana_varijabla>
  </DomainObject.Predmet.ProtustrankaFormatedWithAdressOIB>
  <DomainObject.Predmet.ProtustrankaWithAdress>
    <izvorni_sadrzaj>SOL INVICTUS d.o.o. za proizvodnju i trgovinu Benkovačko selo 157, 23420 Benkovac</izvorni_sadrzaj>
    <derivirana_varijabla naziv="DomainObject.Predmet.ProtustrankaWithAdress_1">SOL INVICTUS d.o.o. za proizvodnju i trgovinu Benkovačko selo 157, 23420 Benkovac</derivirana_varijabla>
  </DomainObject.Predmet.ProtustrankaWithAdress>
  <DomainObject.Predmet.ProtustrankaWithAdressOIB>
    <izvorni_sadrzaj>SOL INVICTUS d.o.o. za proizvodnju i trgovinu, OIB 25107655595, Benkovačko selo 157, 23420 Benkovac</izvorni_sadrzaj>
    <derivirana_varijabla naziv="DomainObject.Predmet.ProtustrankaWithAdressOIB_1">SOL INVICTUS d.o.o. za proizvodnju i trgovinu, OIB 25107655595, Benkovačko selo 157, 23420 Benkovac</derivirana_varijabla>
  </DomainObject.Predmet.ProtustrankaWithAdressOIB>
  <DomainObject.Predmet.ProtustrankaNazivFormated>
    <izvorni_sadrzaj>SOL INVICTUS d.o.o. za proizvodnju i trgovinu</izvorni_sadrzaj>
    <derivirana_varijabla naziv="DomainObject.Predmet.ProtustrankaNazivFormated_1">SOL INVICTUS d.o.o. za proizvodnju i trgovinu</derivirana_varijabla>
  </DomainObject.Predmet.ProtustrankaNazivFormated>
  <DomainObject.Predmet.ProtustrankaNazivFormatedOIB>
    <izvorni_sadrzaj>SOL INVICTUS d.o.o. za proizvodnju i trgovinu, OIB 25107655595</izvorni_sadrzaj>
    <derivirana_varijabla naziv="DomainObject.Predmet.ProtustrankaNazivFormatedOIB_1">SOL INVICTUS d.o.o. za proizvodnju i trgovinu, OIB 25107655595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4621.12</izvorni_sadrzaj>
    <derivirana_varijabla naziv="DomainObject.Predmet.TrenutnaVrijednost_1">4621.12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SOL INVICTUS d.o.o. za proizvodnju i trgovinu</item>
    </izvorni_sadrzaj>
    <derivirana_varijabla naziv="DomainObject.Predmet.ProtuStrankaListFormated_1">
      <item>SOL INVICTUS d.o.o. za proizvodnju i trgovinu</item>
    </derivirana_varijabla>
  </DomainObject.Predmet.ProtuStrankaListFormated>
  <DomainObject.Predmet.ProtuStrankaListFormatedOIB>
    <izvorni_sadrzaj>
      <item>SOL INVICTUS d.o.o. za proizvodnju i trgovinu, OIB 25107655595</item>
    </izvorni_sadrzaj>
    <derivirana_varijabla naziv="DomainObject.Predmet.ProtuStrankaListFormatedOIB_1">
      <item>SOL INVICTUS d.o.o. za proizvodnju i trgovinu, OIB 25107655595</item>
    </derivirana_varijabla>
  </DomainObject.Predmet.ProtuStrankaListFormatedOIB>
  <DomainObject.Predmet.ProtuStrankaListFormatedWithAdress>
    <izvorni_sadrzaj>
      <item>SOL INVICTUS d.o.o. za proizvodnju i trgovinu, Benkovačko selo 157, 23420 Benkovac</item>
    </izvorni_sadrzaj>
    <derivirana_varijabla naziv="DomainObject.Predmet.ProtuStrankaListFormatedWithAdress_1">
      <item>SOL INVICTUS d.o.o. za proizvodnju i trgovinu, Benkovačko selo 157, 23420 Benkovac</item>
    </derivirana_varijabla>
  </DomainObject.Predmet.ProtuStrankaListFormatedWithAdress>
  <DomainObject.Predmet.ProtuStrankaListFormatedWithAdressOIB>
    <izvorni_sadrzaj>
      <item>SOL INVICTUS d.o.o. za proizvodnju i trgovinu, OIB 25107655595, Benkovačko selo 157, 23420 Benkovac</item>
    </izvorni_sadrzaj>
    <derivirana_varijabla naziv="DomainObject.Predmet.ProtuStrankaListFormatedWithAdressOIB_1">
      <item>SOL INVICTUS d.o.o. za proizvodnju i trgovinu, OIB 25107655595, Benkovačko selo 157, 23420 Benkovac</item>
    </derivirana_varijabla>
  </DomainObject.Predmet.ProtuStrankaListFormatedWithAdressOIB>
  <DomainObject.Predmet.ProtuStrankaListNazivFormated>
    <izvorni_sadrzaj>
      <item>SOL INVICTUS d.o.o. za proizvodnju i trgovinu</item>
    </izvorni_sadrzaj>
    <derivirana_varijabla naziv="DomainObject.Predmet.ProtuStrankaListNazivFormated_1">
      <item>SOL INVICTUS d.o.o. za proizvodnju i trgovinu</item>
    </derivirana_varijabla>
  </DomainObject.Predmet.ProtuStrankaListNazivFormated>
  <DomainObject.Predmet.ProtuStrankaListNazivFormatedOIB>
    <izvorni_sadrzaj>
      <item>SOL INVICTUS d.o.o. za proizvodnju i trgovinu, OIB 25107655595</item>
    </izvorni_sadrzaj>
    <derivirana_varijabla naziv="DomainObject.Predmet.ProtuStrankaListNazivFormatedOIB_1">
      <item>SOL INVICTUS d.o.o. za proizvodnju i trgovinu, OIB 25107655595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SOL INVICTUS d.o.o. za proizvodnju i trgovinu</izvorni_sadrzaj>
    <derivirana_varijabla naziv="DomainObject.Predmet.ProtustrankaIDrugi_1">SOL INVICTUS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SOL INVICTUS d.o.o. za proizvodnju i trgovinu, OIB 25107655595, Benkovačko selo 157, 23420 Benkovac</izvorni_sadrzaj>
    <derivirana_varijabla naziv="DomainObject.Predmet.ProtustrankaIDrugiAdressOIB_1">SOL INVICTUS d.o.o. za proizvodnju i trgovinu, OIB 25107655595, Benkovačko selo 157,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SOL INVICTUS d.o.o. za proizvodnju i trgovinu</item>
    </izvorni_sadrzaj>
    <derivirana_varijabla naziv="DomainObject.Predmet.SudioniciListNaziv_1">
      <item>FINA</item>
      <item>SOL INVICTUS d.o.o. za proizvodnju i trgovinu</item>
    </derivirana_varijabla>
  </DomainObject.Predmet.SudioniciListNaziv>
  <DomainObject.Predmet.SudioniciListAdressOIB>
    <izvorni_sadrzaj>
      <item>FINA, OIB 85821130368</item>
      <item>SOL INVICTUS d.o.o. za proizvodnju i trgovinu, OIB 25107655595, Benkovačko selo 157,23420 Benkovac</item>
    </izvorni_sadrzaj>
    <derivirana_varijabla naziv="DomainObject.Predmet.SudioniciListAdressOIB_1">
      <item>FINA, OIB 85821130368</item>
      <item>SOL INVICTUS d.o.o. za proizvodnju i trgovinu, OIB 25107655595, Benkovačko selo 157,23420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25107655595</item>
    </izvorni_sadrzaj>
    <derivirana_varijabla naziv="DomainObject.Predmet.SudioniciListNazivOIB_1">
      <item>, OIB 85821130368</item>
      <item>, OIB 25107655595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2215</properties:Characters>
  <properties:Lines>70</properties:Lines>
  <properties:Paragraphs>18</properties:Paragraphs>
  <properties:TotalTime>12</properties:TotalTime>
  <properties:ScaleCrop>false</properties:ScaleCrop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2015-12-23T08:46:00Z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2015-12-28T09:08:00Z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