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9412" w14:paraId="665941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F5DCE">
        <w:t>5495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54546">
        <w:t>22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A73EB3">
        <w:t>ELEKTROVOD JOZINOVIĆ d.o.o. Zagreb, Topnička 7, OIB: 88411886328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A73EB3">
        <w:t>250.944,11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54546">
        <w:t>22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2E651A"/>
    <w:rsid w:val="00325398"/>
    <w:rsid w:val="00371E05"/>
    <w:rsid w:val="0038246E"/>
    <w:rsid w:val="00382C7D"/>
    <w:rsid w:val="003D30C8"/>
    <w:rsid w:val="003D35F9"/>
    <w:rsid w:val="003E3A15"/>
    <w:rsid w:val="003F78A4"/>
    <w:rsid w:val="00403E1D"/>
    <w:rsid w:val="004103B0"/>
    <w:rsid w:val="00413F4C"/>
    <w:rsid w:val="00454546"/>
    <w:rsid w:val="004723D3"/>
    <w:rsid w:val="0048577D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0680D"/>
    <w:rsid w:val="007162F5"/>
    <w:rsid w:val="00724108"/>
    <w:rsid w:val="00747098"/>
    <w:rsid w:val="007574B5"/>
    <w:rsid w:val="007B0A92"/>
    <w:rsid w:val="007B5AFD"/>
    <w:rsid w:val="007D5A5D"/>
    <w:rsid w:val="007E4AF8"/>
    <w:rsid w:val="00806CCA"/>
    <w:rsid w:val="008155EE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9C68EF"/>
    <w:rsid w:val="00A1546E"/>
    <w:rsid w:val="00A65459"/>
    <w:rsid w:val="00A71431"/>
    <w:rsid w:val="00A73EB3"/>
    <w:rsid w:val="00A84C69"/>
    <w:rsid w:val="00AA4370"/>
    <w:rsid w:val="00AC4528"/>
    <w:rsid w:val="00AD027A"/>
    <w:rsid w:val="00AE75DB"/>
    <w:rsid w:val="00B07787"/>
    <w:rsid w:val="00B163C4"/>
    <w:rsid w:val="00B82F18"/>
    <w:rsid w:val="00BA227D"/>
    <w:rsid w:val="00BB2E01"/>
    <w:rsid w:val="00BC0328"/>
    <w:rsid w:val="00BD227E"/>
    <w:rsid w:val="00BD41F8"/>
    <w:rsid w:val="00BF240D"/>
    <w:rsid w:val="00BF27E5"/>
    <w:rsid w:val="00C17166"/>
    <w:rsid w:val="00C209D4"/>
    <w:rsid w:val="00C21BAD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5A7C"/>
    <w:rsid w:val="00DF5DCE"/>
    <w:rsid w:val="00EC3302"/>
    <w:rsid w:val="00ED6AA8"/>
    <w:rsid w:val="00F034D3"/>
    <w:rsid w:val="00F23515"/>
    <w:rsid w:val="00F67997"/>
    <w:rsid w:val="00F7048C"/>
    <w:rsid w:val="00F76E08"/>
    <w:rsid w:val="00FA44A4"/>
    <w:rsid w:val="00FD78CF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68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8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8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8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8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68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8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8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8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8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5495</izvorni_sadrzaj>
    <derivirana_varijabla naziv="DomainObject.Predmet.Broj_1">5495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St-5495/2015</izvorni_sadrzaj>
    <derivirana_varijabla naziv="DomainObject.Predmet.OznakaBroj_1">St-5495/2015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ELEKTROVOD JOZINOVIĆ d.o.o. zastupanog po punomoćniku Anto Jozinović</izvorni_sadrzaj>
    <derivirana_varijabla naziv="DomainObject.Predmet.ProtustrankaFormated_1">  ELEKTROVOD JOZINOVIĆ d.o.o. zastupanog po punomoćniku Anto Jozinović</derivirana_varijabla>
  </DomainObject.Predmet.ProtustrankaFormated>
  <DomainObject.Predmet.ProtustrankaFormatedOIB>
    <izvorni_sadrzaj>  ELEKTROVOD JOZINOVIĆ d.o.o., OIB 88411886328 zastupanog po punomoćniku Anto Jozinović</izvorni_sadrzaj>
    <derivirana_varijabla naziv="DomainObject.Predmet.ProtustrankaFormatedOIB_1">  ELEKTROVOD JOZINOVIĆ d.o.o., OIB 88411886328 zastupanog po punomoćniku Anto Jozinović</derivirana_varijabla>
  </DomainObject.Predmet.ProtustrankaFormatedOIB>
  <DomainObject.Predmet.ProtustrankaFormatedWithAdress>
    <izvorni_sadrzaj> ELEKTROVOD JOZINOVIĆ d.o.o., Topnička 7, 10000 Zagreb zastupanog po punomoćniku Anto Jozinović</izvorni_sadrzaj>
    <derivirana_varijabla naziv="DomainObject.Predmet.ProtustrankaFormatedWithAdress_1"> ELEKTROVOD JOZINOVIĆ d.o.o., Topnička 7, 10000 Zagreb zastupanog po punomoćniku Anto Jozinović</derivirana_varijabla>
  </DomainObject.Predmet.ProtustrankaFormatedWithAdress>
  <DomainObject.Predmet.ProtustrankaFormatedWithAdressOIB>
    <izvorni_sadrzaj> ELEKTROVOD JOZINOVIĆ d.o.o., OIB 88411886328, Topnička 7, 10000 Zagreb zastupanog po punomoćniku Anto Jozinović</izvorni_sadrzaj>
    <derivirana_varijabla naziv="DomainObject.Predmet.ProtustrankaFormatedWithAdressOIB_1"> ELEKTROVOD JOZINOVIĆ d.o.o., OIB 88411886328, Topnička 7, 10000 Zagreb zastupanog po punomoćniku Anto Jozinović</derivirana_varijabla>
  </DomainObject.Predmet.ProtustrankaFormatedWithAdressOIB>
  <DomainObject.Predmet.ProtustrankaWithAdress>
    <izvorni_sadrzaj>ELEKTROVOD JOZINOVIĆ d.o.o. Topnička 7, 10000 Zagreb</izvorni_sadrzaj>
    <derivirana_varijabla naziv="DomainObject.Predmet.ProtustrankaWithAdress_1">ELEKTROVOD JOZINOVIĆ d.o.o. Topnička 7, 10000 Zagreb</derivirana_varijabla>
  </DomainObject.Predmet.ProtustrankaWithAdress>
  <DomainObject.Predmet.ProtustrankaWithAdressOIB>
    <izvorni_sadrzaj>ELEKTROVOD JOZINOVIĆ d.o.o., OIB 88411886328, Topnička 7, 10000 Zagreb</izvorni_sadrzaj>
    <derivirana_varijabla naziv="DomainObject.Predmet.ProtustrankaWithAdressOIB_1">ELEKTROVOD JOZINOVIĆ d.o.o., OIB 88411886328, Topnička 7, 10000 Zagreb</derivirana_varijabla>
  </DomainObject.Predmet.ProtustrankaWithAdressOIB>
  <DomainObject.Predmet.ProtustrankaNazivFormated>
    <izvorni_sadrzaj>ELEKTROVOD JOZINOVIĆ d.o.o.</izvorni_sadrzaj>
    <derivirana_varijabla naziv="DomainObject.Predmet.ProtustrankaNazivFormated_1">ELEKTROVOD JOZINOVIĆ d.o.o.</derivirana_varijabla>
  </DomainObject.Predmet.ProtustrankaNazivFormated>
  <DomainObject.Predmet.ProtustrankaNazivFormatedOIB>
    <izvorni_sadrzaj>ELEKTROVOD JOZINOVIĆ d.o.o., OIB 88411886328</izvorni_sadrzaj>
    <derivirana_varijabla naziv="DomainObject.Predmet.ProtustrankaNazivFormatedOIB_1">ELEKTROVOD JOZINOVIĆ d.o.o., OIB 88411886328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ELEKTROVOD JOZINOVIĆ d.o.o. zastupanog po punomoćniku Anto Jozinović</item>
    </izvorni_sadrzaj>
    <derivirana_varijabla naziv="DomainObject.Predmet.ProtuStrankaListFormated_1">
      <item>ELEKTROVOD JOZINOVIĆ d.o.o. zastupanog po punomoćniku Anto Jozinović</item>
    </derivirana_varijabla>
  </DomainObject.Predmet.ProtuStrankaListFormated>
  <DomainObject.Predmet.ProtuStrankaListFormatedOIB>
    <izvorni_sadrzaj>
      <item>ELEKTROVOD JOZINOVIĆ d.o.o., OIB 88411886328 zastupanog po punomoćniku Anto Jozinović</item>
    </izvorni_sadrzaj>
    <derivirana_varijabla naziv="DomainObject.Predmet.ProtuStrankaListFormatedOIB_1">
      <item>ELEKTROVOD JOZINOVIĆ d.o.o., OIB 88411886328 zastupanog po punomoćniku Anto Jozinović</item>
    </derivirana_varijabla>
  </DomainObject.Predmet.ProtuStrankaListFormatedOIB>
  <DomainObject.Predmet.ProtuStrankaListFormatedWithAdress>
    <izvorni_sadrzaj>
      <item>ELEKTROVOD JOZINOVIĆ d.o.o., Topnička 7, 10000 Zagreb zastupanog po punomoćniku Anto Jozinović</item>
    </izvorni_sadrzaj>
    <derivirana_varijabla naziv="DomainObject.Predmet.ProtuStrankaListFormatedWithAdress_1">
      <item>ELEKTROVOD JOZINOVIĆ d.o.o., Topnička 7, 10000 Zagreb zastupanog po punomoćniku Anto Jozinović</item>
    </derivirana_varijabla>
  </DomainObject.Predmet.ProtuStrankaListFormatedWithAdress>
  <DomainObject.Predmet.ProtuStrankaListFormatedWithAdressOIB>
    <izvorni_sadrzaj>
      <item>ELEKTROVOD JOZINOVIĆ d.o.o., OIB 88411886328, Topnička 7, 10000 Zagreb zastupanog po punomoćniku Anto Jozinović</item>
    </izvorni_sadrzaj>
    <derivirana_varijabla naziv="DomainObject.Predmet.ProtuStrankaListFormatedWithAdressOIB_1">
      <item>ELEKTROVOD JOZINOVIĆ d.o.o., OIB 88411886328, Topnička 7, 10000 Zagreb zastupanog po punomoćniku Anto Jozinović</item>
    </derivirana_varijabla>
  </DomainObject.Predmet.ProtuStrankaListFormatedWithAdressOIB>
  <DomainObject.Predmet.ProtuStrankaListNazivFormated>
    <izvorni_sadrzaj>
      <item>ELEKTROVOD JOZINOVIĆ d.o.o.</item>
    </izvorni_sadrzaj>
    <derivirana_varijabla naziv="DomainObject.Predmet.ProtuStrankaListNazivFormated_1">
      <item>ELEKTROVOD JOZINOVIĆ d.o.o.</item>
    </derivirana_varijabla>
  </DomainObject.Predmet.ProtuStrankaListNazivFormated>
  <DomainObject.Predmet.ProtuStrankaListNazivFormatedOIB>
    <izvorni_sadrzaj>
      <item>ELEKTROVOD JOZINOVIĆ d.o.o., OIB 88411886328</item>
    </izvorni_sadrzaj>
    <derivirana_varijabla naziv="DomainObject.Predmet.ProtuStrankaListNazivFormatedOIB_1">
      <item>ELEKTROVOD JOZINOVIĆ d.o.o., OIB 88411886328</item>
    </derivirana_varijabla>
  </DomainObject.Predmet.ProtuStrankaListNazivFormatedOIB>
  <DomainObject.Predmet.OstaliListFormated>
    <izvorni_sadrzaj>
      <item>Anto Jozinović punomoćnik sudionika u postupku ELEKTROVOD JOZINOVIĆ d.o.o.</item>
    </izvorni_sadrzaj>
    <derivirana_varijabla naziv="DomainObject.Predmet.OstaliListFormated_1">
      <item>Anto Jozinović punomoćnik sudionika u postupku ELEKTROVOD JOZINOVIĆ d.o.o.</item>
    </derivirana_varijabla>
  </DomainObject.Predmet.OstaliListFormated>
  <DomainObject.Predmet.OstaliListFormatedOIB>
    <izvorni_sadrzaj>
      <item>Anto Jozinović, OIB 92714823633 punomoćnik sudionika u postupku ELEKTROVOD JOZINOVIĆ d.o.o.</item>
    </izvorni_sadrzaj>
    <derivirana_varijabla naziv="DomainObject.Predmet.OstaliListFormatedOIB_1">
      <item>Anto Jozinović, OIB 92714823633 punomoćnik sudionika u postupku ELEKTROVOD JOZINOVIĆ d.o.o.</item>
    </derivirana_varijabla>
  </DomainObject.Predmet.OstaliListFormatedOIB>
  <DomainObject.Predmet.OstaliListFormatedWithAdress>
    <izvorni_sadrzaj>
      <item>Anto Jozinović, Trnava IV 142, 10000 Zagreb punomoćnik sudionika u postupku ELEKTROVOD JOZINOVIĆ d.o.o.</item>
    </izvorni_sadrzaj>
    <derivirana_varijabla naziv="DomainObject.Predmet.OstaliListFormatedWithAdress_1">
      <item>Anto Jozinović, Trnava IV 142, 10000 Zagreb punomoćnik sudionika u postupku ELEKTROVOD JOZINOVIĆ d.o.o.</item>
    </derivirana_varijabla>
  </DomainObject.Predmet.OstaliListFormatedWithAdress>
  <DomainObject.Predmet.OstaliListFormatedWithAdressOIB>
    <izvorni_sadrzaj>
      <item>Anto Jozinović, OIB 92714823633, Trnava IV 142, 10000 Zagreb punomoćnik sudionika u postupku ELEKTROVOD JOZINOVIĆ d.o.o.</item>
    </izvorni_sadrzaj>
    <derivirana_varijabla naziv="DomainObject.Predmet.OstaliListFormatedWithAdressOIB_1">
      <item>Anto Jozinović, OIB 92714823633, Trnava IV 142, 10000 Zagreb punomoćnik sudionika u postupku ELEKTROVOD JOZINOVIĆ d.o.o.</item>
    </derivirana_varijabla>
  </DomainObject.Predmet.OstaliListFormatedWithAdressOIB>
  <DomainObject.Predmet.OstaliListNazivFormated>
    <izvorni_sadrzaj>
      <item>Anto Jozinović</item>
    </izvorni_sadrzaj>
    <derivirana_varijabla naziv="DomainObject.Predmet.OstaliListNazivFormated_1">
      <item>Anto Jozinović</item>
    </derivirana_varijabla>
  </DomainObject.Predmet.OstaliListNazivFormated>
  <DomainObject.Predmet.OstaliListNazivFormatedOIB>
    <izvorni_sadrzaj>
      <item>Anto Jozinović, OIB 92714823633</item>
    </izvorni_sadrzaj>
    <derivirana_varijabla naziv="DomainObject.Predmet.OstaliListNazivFormatedOIB_1">
      <item>Anto Jozinović, OIB 92714823633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ELEKTROVOD JOZINOVIĆ d.o.o.</izvorni_sadrzaj>
    <derivirana_varijabla naziv="DomainObject.Predmet.ProtustrankaIDrugi_1">ELEKTROVOD JOZINOVIĆ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ELEKTROVOD JOZINOVIĆ d.o.o., OIB 88411886328, Topnička 7, 10000 Zagreb</izvorni_sadrzaj>
    <derivirana_varijabla naziv="DomainObject.Predmet.ProtustrankaIDrugiAdressOIB_1">ELEKTROVOD JOZINOVIĆ d.o.o., OIB 88411886328, Topnička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ELEKTROVOD JOZINOVIĆ d.o.o.</item>
      <item>FINA Regionalni centar Zagreb</item>
      <item>Anto Jozinović</item>
    </izvorni_sadrzaj>
    <derivirana_varijabla naziv="DomainObject.Predmet.SudioniciListNaziv_1">
      <item>ELEKTROVOD JOZINOVIĆ d.o.o.</item>
      <item>FINA Regionalni centar Zagreb</item>
      <item>Anto Jozinović</item>
    </derivirana_varijabla>
  </DomainObject.Predmet.SudioniciListNaziv>
  <DomainObject.Predmet.SudioniciListAdressOIB>
    <izvorni_sadrzaj>
      <item>ELEKTROVOD JOZINOVIĆ d.o.o., OIB 88411886328, Topnička 7,10000 Zagreb</item>
      <item>FINA Regionalni centar Zagreb, OIB 85821130368, Trg svibanjskih žrtava 1995. 1,10000 Zagreb</item>
      <item>Anto Jozinović, OIB 92714823633, Trnava IV 142,10000 Zagreb</item>
    </izvorni_sadrzaj>
    <derivirana_varijabla naziv="DomainObject.Predmet.SudioniciListAdressOIB_1">
      <item>ELEKTROVOD JOZINOVIĆ d.o.o., OIB 88411886328, Topnička 7,10000 Zagreb</item>
      <item>FINA Regionalni centar Zagreb, OIB 85821130368, Trg svibanjskih žrtava 1995. 1,10000 Zagreb</item>
      <item>Anto Jozinović, OIB 92714823633, Trnava IV 142,10000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88411886328</item>
      <item>, OIB 85821130368</item>
      <item>, OIB 92714823633</item>
    </izvorni_sadrzaj>
    <derivirana_varijabla naziv="DomainObject.Predmet.SudioniciListNazivOIB_1">
      <item>, OIB 88411886328</item>
      <item>, OIB 85821130368</item>
      <item>, OIB 92714823633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1326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2016-01-22T13:25:00Z</dcterms:created>
  <dc:creator>ilukac</dc:creator>
  <cp:lastModifiedBy>Karmen Malkoč</cp:lastModifiedBy>
  <cp:lastPrinted>2016-01-22T13:25:00Z</cp:lastPrinted>
  <dcterms:modified xmlns:xsi="http://www.w3.org/2001/XMLSchema-instance" xsi:type="dcterms:W3CDTF">2016-01-22T13:27:00Z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