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062b" w14:paraId="3e1062b" w:rsidRDefault="00F9304F" w:rsidP="00F9304F" w:rsidR="00F9304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304F" w:rsidP="00F9304F" w:rsidR="00F9304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9304F" w:rsidP="00F9304F" w:rsidR="00F9304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9304F" w:rsidP="00F9304F" w:rsidR="00F9304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9304F" w:rsidP="00F9304F" w:rsidR="00F9304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9304F" w:rsidP="00F9304F" w:rsidR="00F9304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9304F" w:rsidP="00F9304F" w:rsidR="00F9304F" w:rsidRPr="005D578C">
      <w:pPr>
        <w:jc w:val="center"/>
        <w:rPr>
          <w:rFonts w:cs="Times New Roman" w:eastAsia="Times New Roman"/>
          <w:szCs w:val="24"/>
        </w:rPr>
      </w:pPr>
    </w:p>
    <w:p w:rsidRDefault="00F9304F" w:rsidP="00F9304F" w:rsidR="00F9304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9304F" w:rsidP="00F9304F" w:rsidR="00F9304F" w:rsidRPr="005D578C">
      <w:pPr>
        <w:rPr>
          <w:rFonts w:cs="Times New Roman" w:eastAsia="Times New Roman"/>
          <w:szCs w:val="24"/>
        </w:rPr>
      </w:pPr>
    </w:p>
    <w:p w:rsidRDefault="00F9304F" w:rsidP="00F9304F" w:rsidR="00F9304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AB NORMAL d. o. o. Zambratija, Zlatna ulica 7, OIB </w:t>
      </w:r>
      <w:r w:rsidRPr="00F9304F">
        <w:rPr>
          <w:rFonts w:cs="Times New Roman" w:eastAsia="Times New Roman"/>
        </w:rPr>
        <w:t>16269725264</w:t>
      </w:r>
      <w:r>
        <w:rPr>
          <w:rFonts w:cs="Times New Roman" w:eastAsia="Times New Roman"/>
        </w:rPr>
        <w:t xml:space="preserve">, MBS </w:t>
      </w:r>
      <w:r w:rsidRPr="00F9304F">
        <w:rPr>
          <w:rFonts w:cs="Times New Roman" w:eastAsia="Times New Roman"/>
        </w:rPr>
        <w:t>080532444</w:t>
      </w:r>
      <w:r>
        <w:rPr>
          <w:rFonts w:cs="Times New Roman" w:eastAsia="Times New Roman"/>
          <w:szCs w:val="24"/>
        </w:rPr>
        <w:t>, 24. srpnja 2017.</w:t>
      </w:r>
    </w:p>
    <w:p w:rsidRDefault="00F9304F" w:rsidP="00F9304F" w:rsidR="00F9304F" w:rsidRPr="005D578C">
      <w:pPr>
        <w:rPr>
          <w:rFonts w:cs="Times New Roman" w:eastAsia="Times New Roman"/>
          <w:szCs w:val="24"/>
        </w:rPr>
      </w:pPr>
    </w:p>
    <w:p w:rsidRDefault="00F9304F" w:rsidP="00F9304F" w:rsidR="00F9304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9304F" w:rsidP="00F9304F" w:rsidR="00F9304F" w:rsidRPr="005D578C">
      <w:pPr>
        <w:rPr>
          <w:rFonts w:cs="Times New Roman" w:eastAsia="Times New Roman"/>
          <w:szCs w:val="24"/>
        </w:rPr>
      </w:pPr>
    </w:p>
    <w:p w:rsidRDefault="00F9304F" w:rsidP="00F9304F" w:rsidR="00F9304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AB NORMAL d. o. o. Zambratija, Zlatna ulica 7, OIB </w:t>
      </w:r>
      <w:r w:rsidRPr="00F9304F">
        <w:rPr>
          <w:rFonts w:cs="Times New Roman" w:eastAsia="Times New Roman"/>
        </w:rPr>
        <w:t>16269725264</w:t>
      </w:r>
      <w:r>
        <w:rPr>
          <w:rFonts w:cs="Times New Roman" w:eastAsia="Times New Roman"/>
        </w:rPr>
        <w:t xml:space="preserve">, MBS </w:t>
      </w:r>
      <w:r w:rsidRPr="00F9304F">
        <w:rPr>
          <w:rFonts w:cs="Times New Roman" w:eastAsia="Times New Roman"/>
        </w:rPr>
        <w:t>080532444</w:t>
      </w:r>
      <w:r>
        <w:rPr>
          <w:rFonts w:cs="Times New Roman" w:eastAsia="Times New Roman"/>
          <w:szCs w:val="24"/>
        </w:rPr>
        <w:t>.</w:t>
      </w:r>
    </w:p>
    <w:p w:rsidRDefault="00F9304F" w:rsidP="00F9304F" w:rsidR="00F9304F" w:rsidRPr="005D578C">
      <w:pPr>
        <w:rPr>
          <w:rFonts w:cs="Times New Roman" w:eastAsia="Times New Roman"/>
          <w:szCs w:val="24"/>
        </w:rPr>
      </w:pPr>
    </w:p>
    <w:p w:rsidRDefault="00F9304F" w:rsidP="00F9304F" w:rsidR="00F9304F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F9304F" w:rsidP="00F9304F" w:rsidR="00F9304F">
      <w:pPr>
        <w:rPr>
          <w:rFonts w:cs="Times New Roman" w:eastAsia="Times New Roman"/>
          <w:szCs w:val="20"/>
        </w:rPr>
      </w:pPr>
    </w:p>
    <w:p w:rsidRDefault="00F9304F" w:rsidP="00F9304F" w:rsidR="00F9304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AB NORMAL d. o. o. Zambratija, Zlatna ulica 7, OIB </w:t>
      </w:r>
      <w:r w:rsidRPr="00F9304F">
        <w:rPr>
          <w:rFonts w:cs="Times New Roman" w:eastAsia="Times New Roman"/>
        </w:rPr>
        <w:t>16269725264</w:t>
      </w:r>
      <w:r>
        <w:rPr>
          <w:rFonts w:cs="Times New Roman" w:eastAsia="Times New Roman"/>
        </w:rPr>
        <w:t xml:space="preserve">, MBS </w:t>
      </w:r>
      <w:r w:rsidRPr="00F9304F">
        <w:rPr>
          <w:rFonts w:cs="Times New Roman" w:eastAsia="Times New Roman"/>
        </w:rPr>
        <w:t>080532444</w:t>
      </w:r>
      <w:r>
        <w:rPr>
          <w:rFonts w:cs="Times New Roman" w:eastAsia="Times New Roman"/>
          <w:szCs w:val="24"/>
        </w:rPr>
        <w:t>.</w:t>
      </w:r>
    </w:p>
    <w:p w:rsidRDefault="00F9304F" w:rsidP="00F9304F" w:rsidR="00F9304F">
      <w:pPr>
        <w:ind w:firstLine="709"/>
        <w:rPr>
          <w:rFonts w:cs="Times New Roman" w:eastAsia="Times New Roman"/>
          <w:szCs w:val="24"/>
        </w:rPr>
      </w:pPr>
    </w:p>
    <w:p w:rsidRDefault="00F9304F" w:rsidP="00F9304F" w:rsidR="00F9304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AB NORMAL d. o. o. Zambratija, Zlatna ulica 7, OIB </w:t>
      </w:r>
      <w:r w:rsidRPr="00F9304F">
        <w:rPr>
          <w:rFonts w:cs="Times New Roman" w:eastAsia="Times New Roman"/>
        </w:rPr>
        <w:t>16269725264</w:t>
      </w:r>
      <w:r>
        <w:rPr>
          <w:rFonts w:cs="Times New Roman" w:eastAsia="Times New Roman"/>
        </w:rPr>
        <w:t xml:space="preserve">, MBS </w:t>
      </w:r>
      <w:r w:rsidRPr="00F9304F">
        <w:rPr>
          <w:rFonts w:cs="Times New Roman" w:eastAsia="Times New Roman"/>
        </w:rPr>
        <w:t>080532444</w:t>
      </w:r>
      <w:r>
        <w:rPr>
          <w:rFonts w:cs="Times New Roman" w:eastAsia="Times New Roman"/>
          <w:szCs w:val="24"/>
        </w:rPr>
        <w:t>.</w:t>
      </w:r>
    </w:p>
    <w:p w:rsidRDefault="00F9304F" w:rsidP="00F9304F" w:rsidR="00F9304F">
      <w:pPr>
        <w:rPr>
          <w:rFonts w:cs="Times New Roman" w:eastAsia="Times New Roman"/>
          <w:szCs w:val="24"/>
        </w:rPr>
      </w:pPr>
    </w:p>
    <w:p w:rsidRDefault="00F9304F" w:rsidP="00F9304F" w:rsidR="00F9304F" w:rsidRPr="005D578C">
      <w:pPr>
        <w:rPr>
          <w:rFonts w:cs="Times New Roman" w:eastAsia="Times New Roman"/>
          <w:szCs w:val="24"/>
        </w:rPr>
      </w:pPr>
    </w:p>
    <w:p w:rsidRDefault="00F9304F" w:rsidP="00F9304F" w:rsidR="00F9304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9304F" w:rsidP="00F9304F" w:rsidR="00F9304F">
      <w:pPr>
        <w:ind w:firstLine="708"/>
        <w:rPr>
          <w:rFonts w:cs="Times New Roman" w:eastAsia="Times New Roman"/>
          <w:szCs w:val="24"/>
        </w:rPr>
      </w:pPr>
    </w:p>
    <w:p w:rsidRDefault="00F9304F" w:rsidP="00F9304F" w:rsidR="00F9304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17. svibnja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AB NORMAL d. o. o. Zambratija</w:t>
      </w:r>
      <w:r>
        <w:rPr>
          <w:rFonts w:cs="Times New Roman" w:eastAsia="Times New Roman"/>
          <w:szCs w:val="24"/>
        </w:rPr>
        <w:t>.</w:t>
      </w:r>
    </w:p>
    <w:p w:rsidRDefault="00F9304F" w:rsidP="00F9304F" w:rsidR="00F9304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17. svibnja 2017. imao neizvršene osnove za plaćanje u neprekinutom razdoblju od 120 dana u ukupnom iznosu 5.377,88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24. svibnja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St-298/2017-3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F9304F" w:rsidP="00F9304F" w:rsidR="00F9304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9304F" w:rsidP="00F9304F" w:rsidR="00F9304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F9304F" w:rsidP="00F9304F" w:rsidR="00F9304F" w:rsidRPr="005D578C">
      <w:pPr>
        <w:rPr>
          <w:rFonts w:cs="Times New Roman" w:eastAsia="Times New Roman"/>
          <w:szCs w:val="24"/>
        </w:rPr>
      </w:pPr>
    </w:p>
    <w:p w:rsidRDefault="00F9304F" w:rsidP="00F9304F" w:rsidR="00F9304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srpnja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9304F" w:rsidP="00F9304F" w:rsidR="00F9304F">
      <w:pPr>
        <w:rPr>
          <w:rFonts w:cs="Times New Roman" w:eastAsia="Times New Roman"/>
          <w:szCs w:val="24"/>
        </w:rPr>
      </w:pPr>
    </w:p>
    <w:p w:rsidRDefault="00F9304F" w:rsidP="00F9304F" w:rsidR="00F9304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9304F" w:rsidP="00F9304F" w:rsidR="00F9304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5868C7">
        <w:rPr>
          <w:rFonts w:cs="Times New Roman" w:eastAsia="Times New Roman"/>
          <w:szCs w:val="24"/>
        </w:rPr>
        <w:t>, v.r.</w:t>
      </w:r>
    </w:p>
    <w:p w:rsidRDefault="00F9304F" w:rsidP="00F9304F" w:rsidR="00F9304F">
      <w:pPr>
        <w:jc w:val="left"/>
        <w:rPr>
          <w:rFonts w:cs="Times New Roman" w:eastAsia="Times New Roman"/>
          <w:szCs w:val="24"/>
        </w:rPr>
      </w:pPr>
    </w:p>
    <w:p w:rsidRDefault="00F9304F" w:rsidP="00F9304F" w:rsidR="00F9304F" w:rsidRPr="005D578C">
      <w:pPr>
        <w:jc w:val="left"/>
        <w:rPr>
          <w:rFonts w:cs="Times New Roman" w:eastAsia="Times New Roman"/>
          <w:szCs w:val="24"/>
        </w:rPr>
      </w:pPr>
    </w:p>
    <w:p w:rsidRDefault="00F9304F" w:rsidP="00F9304F" w:rsidR="00F9304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9304F" w:rsidP="00F9304F" w:rsidR="00F9304F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9304F" w:rsidP="00F9304F" w:rsidR="00F9304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9304F" w:rsidP="00F9304F" w:rsidR="00F9304F">
      <w:pPr>
        <w:rPr>
          <w:rFonts w:cs="Times New Roman" w:eastAsia="Times New Roman"/>
          <w:szCs w:val="24"/>
        </w:rPr>
      </w:pPr>
    </w:p>
    <w:p w:rsidRDefault="00F9304F" w:rsidP="00F9304F" w:rsidR="00F9304F" w:rsidRPr="005D578C">
      <w:pPr>
        <w:rPr>
          <w:rFonts w:cs="Times New Roman" w:eastAsia="Times New Roman"/>
          <w:szCs w:val="24"/>
        </w:rPr>
      </w:pPr>
    </w:p>
    <w:p w:rsidRDefault="00F9304F" w:rsidP="00F9304F" w:rsidR="00F9304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9304F" w:rsidP="00F9304F" w:rsidR="00F930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9304F" w:rsidP="00F9304F" w:rsidR="00F930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AB NORMAL d. o. o. Zambratija, Zlatna ulica 7, </w:t>
      </w:r>
    </w:p>
    <w:p w:rsidRDefault="00F9304F" w:rsidP="00F9304F" w:rsidR="00F9304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F9304F" w:rsidP="00F9304F" w:rsidR="00F930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F9304F" w:rsidP="00F9304F" w:rsidR="00F9304F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F9304F" w:rsidP="00F9304F" w:rsidR="00F9304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9304F" w:rsidP="00F9304F" w:rsidR="00F930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9304F" w:rsidP="00F9304F" w:rsidR="00F930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9304F" w:rsidP="00F9304F" w:rsidR="00F9304F"/>
    <w:p w:rsidRDefault="00F9304F" w:rsidP="00F9304F" w:rsidR="00F9304F"/>
    <w:p w:rsidRDefault="00F9304F" w:rsidP="00F9304F" w:rsidR="00F9304F"/>
    <w:p w:rsidRDefault="00F9304F" w:rsidP="00F9304F" w:rsidR="00F9304F"/>
    <w:p w:rsidRDefault="00F9304F" w:rsidP="00F9304F" w:rsidR="00F9304F"/>
    <w:p w:rsidRDefault="00F9304F" w:rsidP="00F9304F" w:rsidR="00F9304F"/>
    <w:sectPr w:rsidSect="00F9304F" w:rsidR="00F9304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04F" w:rsidP="00F9304F" w:rsidR="00F9304F">
      <w:r>
        <w:separator/>
      </w:r>
    </w:p>
  </w:endnote>
  <w:endnote w:id="0" w:type="continuationSeparator">
    <w:p w:rsidRDefault="00F9304F" w:rsidP="00F9304F" w:rsidR="00F93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04F" w:rsidP="00F9304F" w:rsidR="00F9304F">
      <w:r>
        <w:separator/>
      </w:r>
    </w:p>
  </w:footnote>
  <w:footnote w:id="0" w:type="continuationSeparator">
    <w:p w:rsidRDefault="00F9304F" w:rsidP="00F9304F" w:rsidR="00F930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04F" w:rsidP="00F9304F" w:rsidR="00F9304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868C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St-298/2017-4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04F" w:rsidP="00F9304F" w:rsidR="00F9304F" w:rsidRPr="00970AE0">
    <w:pPr>
      <w:pStyle w:val="Zaglavlje"/>
      <w:jc w:val="right"/>
    </w:pPr>
    <w:r>
      <w:rPr>
        <w:szCs w:val="24"/>
      </w:rPr>
      <w:t>1 St-298/2017-4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B79"/>
    <w:rsid w:val="003D2B79"/>
    <w:rsid w:val="005868C7"/>
    <w:rsid w:val="00B9222C"/>
    <w:rsid w:val="00C04C07"/>
    <w:rsid w:val="00EA6FBB"/>
    <w:rsid w:val="00F9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4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304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930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4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304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8C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868C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868C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868C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4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304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930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4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304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8C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868C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868C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868C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St-298/2017</izvorni_sadrzaj>
    <derivirana_varijabla naziv="DomainObject.Predmet.OznakaBroj_1">St-298/2017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NORMAL d.o.o. ZAMBRATIJA</izvorni_sadrzaj>
    <derivirana_varijabla naziv="DomainObject.Predmet.ProtustrankaFormated_1">  AB NORMAL d.o.o. ZAMBRATIJA</derivirana_varijabla>
  </DomainObject.Predmet.ProtustrankaFormated>
  <DomainObject.Predmet.ProtustrankaFormatedOIB>
    <izvorni_sadrzaj>  AB NORMAL d.o.o. ZAMBRATIJA, OIB 16269725264</izvorni_sadrzaj>
    <derivirana_varijabla naziv="DomainObject.Predmet.ProtustrankaFormatedOIB_1">  AB NORMAL d.o.o. ZAMBRATIJA, OIB 16269725264</derivirana_varijabla>
  </DomainObject.Predmet.ProtustrankaFormatedOIB>
  <DomainObject.Predmet.ProtustrankaFormatedWithAdress>
    <izvorni_sadrzaj> AB NORMAL d.o.o. ZAMBRATIJA, Zlatna ulica 7, 52475 Zambratija</izvorni_sadrzaj>
    <derivirana_varijabla naziv="DomainObject.Predmet.ProtustrankaFormatedWithAdress_1"> AB NORMAL d.o.o. ZAMBRATIJA, Zlatna ulica 7, 52475 Zambratija</derivirana_varijabla>
  </DomainObject.Predmet.ProtustrankaFormatedWithAdress>
  <DomainObject.Predmet.ProtustrankaFormatedWithAdressOIB>
    <izvorni_sadrzaj> AB NORMAL d.o.o. ZAMBRATIJA, OIB 16269725264, Zlatna ulica 7, 52475 Zambratija</izvorni_sadrzaj>
    <derivirana_varijabla naziv="DomainObject.Predmet.ProtustrankaFormatedWithAdressOIB_1"> AB NORMAL d.o.o. ZAMBRATIJA, OIB 16269725264, Zlatna ulica 7, 52475 Zambratija</derivirana_varijabla>
  </DomainObject.Predmet.ProtustrankaFormatedWithAdressOIB>
  <DomainObject.Predmet.ProtustrankaWithAdress>
    <izvorni_sadrzaj>AB NORMAL d.o.o. ZAMBRATIJA Zlatna ulica 7, 52475 Zambratija</izvorni_sadrzaj>
    <derivirana_varijabla naziv="DomainObject.Predmet.ProtustrankaWithAdress_1">AB NORMAL d.o.o. ZAMBRATIJA Zlatna ulica 7, 52475 Zambratija</derivirana_varijabla>
  </DomainObject.Predmet.ProtustrankaWithAdress>
  <DomainObject.Predmet.ProtustrankaWithAdressOIB>
    <izvorni_sadrzaj>AB NORMAL d.o.o. ZAMBRATIJA, OIB 16269725264, Zlatna ulica 7, 52475 Zambratija</izvorni_sadrzaj>
    <derivirana_varijabla naziv="DomainObject.Predmet.ProtustrankaWithAdressOIB_1">AB NORMAL d.o.o. ZAMBRATIJA, OIB 16269725264, Zlatna ulica 7, 52475 Zambratija</derivirana_varijabla>
  </DomainObject.Predmet.ProtustrankaWithAdressOIB>
  <DomainObject.Predmet.ProtustrankaNazivFormated>
    <izvorni_sadrzaj>AB NORMAL d.o.o. ZAMBRATIJA</izvorni_sadrzaj>
    <derivirana_varijabla naziv="DomainObject.Predmet.ProtustrankaNazivFormated_1">AB NORMAL d.o.o. ZAMBRATIJA</derivirana_varijabla>
  </DomainObject.Predmet.ProtustrankaNazivFormated>
  <DomainObject.Predmet.ProtustrankaNazivFormatedOIB>
    <izvorni_sadrzaj>AB NORMAL d.o.o. ZAMBRATIJA, OIB 16269725264</izvorni_sadrzaj>
    <derivirana_varijabla naziv="DomainObject.Predmet.ProtustrankaNazivFormatedOIB_1">AB NORMAL d.o.o. ZAMBRATIJA, OIB 16269725264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5377.88</izvorni_sadrzaj>
    <derivirana_varijabla naziv="DomainObject.Predmet.TrenutnaVrijednost_1">5377.88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AB NORMAL d.o.o. ZAMBRATIJA</item>
    </izvorni_sadrzaj>
    <derivirana_varijabla naziv="DomainObject.Predmet.ProtuStrankaListFormated_1">
      <item>AB NORMAL d.o.o. ZAMBRATIJA</item>
    </derivirana_varijabla>
  </DomainObject.Predmet.ProtuStrankaListFormated>
  <DomainObject.Predmet.ProtuStrankaListFormatedOIB>
    <izvorni_sadrzaj>
      <item>AB NORMAL d.o.o. ZAMBRATIJA, OIB 16269725264</item>
    </izvorni_sadrzaj>
    <derivirana_varijabla naziv="DomainObject.Predmet.ProtuStrankaListFormatedOIB_1">
      <item>AB NORMAL d.o.o. ZAMBRATIJA, OIB 16269725264</item>
    </derivirana_varijabla>
  </DomainObject.Predmet.ProtuStrankaListFormatedOIB>
  <DomainObject.Predmet.ProtuStrankaListFormatedWithAdress>
    <izvorni_sadrzaj>
      <item>AB NORMAL d.o.o. ZAMBRATIJA, Zlatna ulica 7, 52475 Zambratija</item>
    </izvorni_sadrzaj>
    <derivirana_varijabla naziv="DomainObject.Predmet.ProtuStrankaListFormatedWithAdress_1">
      <item>AB NORMAL d.o.o. ZAMBRATIJA, Zlatna ulica 7, 52475 Zambratija</item>
    </derivirana_varijabla>
  </DomainObject.Predmet.ProtuStrankaListFormatedWithAdress>
  <DomainObject.Predmet.ProtuStrankaListFormatedWithAdressOIB>
    <izvorni_sadrzaj>
      <item>AB NORMAL d.o.o. ZAMBRATIJA, OIB 16269725264, Zlatna ulica 7, 52475 Zambratija</item>
    </izvorni_sadrzaj>
    <derivirana_varijabla naziv="DomainObject.Predmet.ProtuStrankaListFormatedWithAdressOIB_1">
      <item>AB NORMAL d.o.o. ZAMBRATIJA, OIB 16269725264, Zlatna ulica 7, 52475 Zambratija</item>
    </derivirana_varijabla>
  </DomainObject.Predmet.ProtuStrankaListFormatedWithAdressOIB>
  <DomainObject.Predmet.ProtuStrankaListNazivFormated>
    <izvorni_sadrzaj>
      <item>AB NORMAL d.o.o. ZAMBRATIJA</item>
    </izvorni_sadrzaj>
    <derivirana_varijabla naziv="DomainObject.Predmet.ProtuStrankaListNazivFormated_1">
      <item>AB NORMAL d.o.o. ZAMBRATIJA</item>
    </derivirana_varijabla>
  </DomainObject.Predmet.ProtuStrankaListNazivFormated>
  <DomainObject.Predmet.ProtuStrankaListNazivFormatedOIB>
    <izvorni_sadrzaj>
      <item>AB NORMAL d.o.o. ZAMBRATIJA, OIB 16269725264</item>
    </izvorni_sadrzaj>
    <derivirana_varijabla naziv="DomainObject.Predmet.ProtuStrankaListNazivFormatedOIB_1">
      <item>AB NORMAL d.o.o. ZAMBRATIJA, OIB 16269725264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AB NORMAL d.o.o. ZAMBRATIJA</izvorni_sadrzaj>
    <derivirana_varijabla naziv="DomainObject.Predmet.ProtustrankaIDrugi_1">AB NORMAL d.o.o. ZAMBRATIJA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AB NORMAL d.o.o. ZAMBRATIJA, OIB 16269725264, Zlatna ulica 7, 52475 Zambratija</izvorni_sadrzaj>
    <derivirana_varijabla naziv="DomainObject.Predmet.ProtustrankaIDrugiAdressOIB_1">AB NORMAL d.o.o. ZAMBRATIJA, OIB 16269725264, Zlatna ulica 7, 52475 Zambratija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AB NORMAL d.o.o. ZAMBRATIJA</item>
    </izvorni_sadrzaj>
    <derivirana_varijabla naziv="DomainObject.Predmet.SudioniciListNaziv_1">
      <item>FINANCIJSKA AGENCIJA, RC RIJEKA, PODRUŽNICA PULA, PULA</item>
      <item>AB NORMAL d.o.o. ZAMBRATIJA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AB NORMAL d.o.o. ZAMBRATIJA, OIB 16269725264, Zlatna ulica 7,52475 Zambratija</item>
    </izvorni_sadrzaj>
    <derivirana_varijabla naziv="DomainObject.Predmet.SudioniciListAdressOIB_1">
      <item>FINANCIJSKA AGENCIJA, RC RIJEKA, PODRUŽNICA PULA, PULA, OIB 85821130368, Giardini 5,52100 Pula</item>
      <item>AB NORMAL d.o.o. ZAMBRATIJA, OIB 16269725264, Zlatna ulica 7,52475 Zambratija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16269725264</item>
    </izvorni_sadrzaj>
    <derivirana_varijabla naziv="DomainObject.Predmet.SudioniciListNazivOIB_1">
      <item>, OIB 85821130368</item>
      <item>, OIB 16269725264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686</properties:Words>
  <properties:Characters>3590</properties:Characters>
  <properties:Lines>90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2017-07-24T06:21:00Z</dcterms:created>
  <dc:creator>Morena Brajuha</dc:creator>
  <cp:lastModifiedBy>wsadmin</cp:lastModifiedBy>
  <cp:lastPrinted>2017-07-24T06:25:00Z</cp:lastPrinted>
  <dcterms:modified xmlns:xsi="http://www.w3.org/2001/XMLSchema-instance" xsi:type="dcterms:W3CDTF">2017-07-24T06:26:00Z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