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e540" w14:paraId="5aee540" w:rsidRDefault="00502B6D" w:rsidP="00646579" w:rsidR="00646579">
      <w:pPr>
        <w:jc w:val="right"/>
        <w15:collapsed w:val="false"/>
      </w:pPr>
      <w:bookmarkStart w:name="_GoBack" w:id="0"/>
      <w:bookmarkEnd w:id="0"/>
      <w:r>
        <w:t>13 St-1047/13-135</w:t>
      </w:r>
    </w:p>
    <w:p w:rsidRDefault="00646579" w:rsidP="00646579" w:rsidR="0064657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579" w:rsidP="00646579" w:rsidR="00646579" w:rsidRPr="00D21A2C"/>
    <w:p w:rsidRDefault="00646579" w:rsidP="00646579" w:rsidR="006465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46579" w:rsidP="00646579" w:rsidR="00646579" w:rsidRPr="00282FC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46579" w:rsidP="00646579" w:rsidR="00646579"/>
    <w:p w:rsidRDefault="004134D2" w:rsidP="00646579" w:rsidR="004134D2"/>
    <w:p w:rsidRDefault="00646579" w:rsidP="00646579" w:rsidR="00646579" w:rsidRPr="0073374B">
      <w:pPr>
        <w:jc w:val="center"/>
      </w:pPr>
      <w:r>
        <w:t xml:space="preserve">R E P U B L I K A    H R V A T S K </w:t>
      </w:r>
      <w:r w:rsidRPr="0073374B">
        <w:t>A</w:t>
      </w:r>
      <w:r>
        <w:t xml:space="preserve"> </w:t>
      </w:r>
    </w:p>
    <w:p w:rsidRDefault="00646579" w:rsidP="00646579" w:rsidR="00646579" w:rsidRPr="0073374B">
      <w:pPr>
        <w:pStyle w:val="Naslov1"/>
        <w:rPr>
          <w:b w:val="false"/>
        </w:rPr>
      </w:pPr>
      <w:r w:rsidRPr="0073374B">
        <w:rPr>
          <w:b w:val="false"/>
        </w:rPr>
        <w:t>R J E Š E N J E</w:t>
      </w:r>
    </w:p>
    <w:p w:rsidRDefault="00646579" w:rsidP="00646579" w:rsidR="00646579"/>
    <w:p w:rsidRDefault="00646579" w:rsidP="00646579" w:rsidR="00646579">
      <w:pPr>
        <w:jc w:val="both"/>
      </w:pPr>
    </w:p>
    <w:p w:rsidRDefault="00502B6D" w:rsidP="00502B6D" w:rsidR="00502B6D">
      <w:pPr>
        <w:jc w:val="both"/>
      </w:pPr>
    </w:p>
    <w:p w:rsidRDefault="00502B6D" w:rsidP="00502B6D" w:rsidR="00502B6D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16. veljače 2017.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646579" w:rsidP="00646579" w:rsidR="00646579">
      <w:pPr>
        <w:jc w:val="both"/>
      </w:pPr>
    </w:p>
    <w:p w:rsidRDefault="009C12FA" w:rsidP="00646579" w:rsidR="009C12FA">
      <w:pPr>
        <w:jc w:val="both"/>
      </w:pPr>
    </w:p>
    <w:p w:rsidRDefault="00646579" w:rsidP="00646579" w:rsidR="00646579" w:rsidRPr="00282FCC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075F66" w:rsidP="00C2390C" w:rsidR="00075F66"/>
    <w:p w:rsidRDefault="00075F66" w:rsidP="00C2390C" w:rsidR="00075F66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811067">
        <w:rPr>
          <w:bCs/>
        </w:rPr>
        <w:t>Planum građenje d.o.o. Vukovar, kardinala A. Stepinca 54, Vukovar,  OIB 45939063863</w:t>
      </w:r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646579">
        <w:t xml:space="preserve"> </w:t>
      </w:r>
      <w:r w:rsidR="00811067" w:rsidRPr="00BF507B">
        <w:t>VUČEDOLSKA GOLUBICA d.o.o. za turizam i ugostiteljstvo, u stečaju, Vukovar, dr. Franje Tuđmana 19, MBS 030063300, OIB 14836675024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646579" w:rsidP="00871F26" w:rsidR="00646579">
      <w:pPr>
        <w:ind w:left="708"/>
        <w:jc w:val="both"/>
      </w:pPr>
    </w:p>
    <w:p w:rsidRDefault="00A215CF" w:rsidP="00A215CF" w:rsidR="00A215CF">
      <w:pPr>
        <w:pStyle w:val="Odlomakpopisa"/>
        <w:numPr>
          <w:ilvl w:val="0"/>
          <w:numId w:val="10"/>
        </w:numPr>
        <w:jc w:val="both"/>
        <w:rPr>
          <w:bCs/>
          <w:lang w:val="pl-PL"/>
        </w:rPr>
      </w:pPr>
      <w:r w:rsidRPr="00901B99">
        <w:rPr>
          <w:bCs/>
          <w:lang w:val="pl-PL"/>
        </w:rPr>
        <w:t>4. ETAŽA 1389/10000 suvlasničkog dijela nekretnine na kč.br. 2159 u naravi stambeno – poslovna zgrada broj 1 Trg kralja Tomislava sa 250 m2, upisano u zk. ul. 9852 poduložak 4 k.o. Vukovar, što u naravi čini 1. ured 3, na drugom katu zgrade, ukupne površine 88,07 m2, koji se sastoji od poslovnog prostora i s</w:t>
      </w:r>
      <w:r>
        <w:rPr>
          <w:bCs/>
          <w:lang w:val="pl-PL"/>
        </w:rPr>
        <w:t>anitarnog čvora s pretprostorom,</w:t>
      </w:r>
    </w:p>
    <w:p w:rsidRDefault="00A215CF" w:rsidP="00A215CF" w:rsidR="00A215CF" w:rsidRPr="00A215CF">
      <w:pPr>
        <w:pStyle w:val="Odlomakpopisa"/>
        <w:ind w:left="1065"/>
        <w:jc w:val="both"/>
        <w:rPr>
          <w:bCs/>
          <w:lang w:val="pl-PL"/>
        </w:rPr>
      </w:pPr>
      <w:r w:rsidRPr="00453CB3">
        <w:rPr>
          <w:b/>
          <w:color w:val="000000"/>
        </w:rPr>
        <w:t xml:space="preserve">za </w:t>
      </w:r>
      <w:r>
        <w:rPr>
          <w:b/>
          <w:color w:val="000000"/>
        </w:rPr>
        <w:t>kupovninu u iznosu od 153.861,87</w:t>
      </w:r>
      <w:r w:rsidRPr="00453CB3">
        <w:rPr>
          <w:b/>
          <w:color w:val="000000"/>
        </w:rPr>
        <w:t xml:space="preserve"> kn</w:t>
      </w:r>
      <w:r w:rsidR="009D236A">
        <w:rPr>
          <w:b/>
          <w:color w:val="000000"/>
        </w:rPr>
        <w:t xml:space="preserve"> sa pripadajućim iznosom PDV-a.</w:t>
      </w:r>
    </w:p>
    <w:p w:rsidRDefault="00A215CF" w:rsidP="00A215CF" w:rsidR="00A215CF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</w:p>
    <w:p w:rsidRDefault="00A215CF" w:rsidP="00A215CF" w:rsidR="00A215CF" w:rsidRPr="00A67275">
      <w:pPr>
        <w:ind w:firstLine="708"/>
        <w:jc w:val="both"/>
        <w:rPr>
          <w:lang w:val="pl-PL"/>
        </w:rPr>
      </w:pPr>
      <w:r>
        <w:rPr>
          <w:lang w:val="pl-PL"/>
        </w:rPr>
        <w:t>2</w:t>
      </w:r>
      <w:r w:rsidRPr="00BF507B">
        <w:rPr>
          <w:lang w:val="pl-PL"/>
        </w:rPr>
        <w:t>.</w:t>
      </w:r>
      <w:r>
        <w:rPr>
          <w:b/>
          <w:lang w:val="pl-PL"/>
        </w:rPr>
        <w:t xml:space="preserve"> </w:t>
      </w:r>
      <w:r>
        <w:rPr>
          <w:lang w:val="pl-PL"/>
        </w:rPr>
        <w:t xml:space="preserve">upisanih u zk.ul. </w:t>
      </w:r>
      <w:r w:rsidRPr="00A67275">
        <w:rPr>
          <w:lang w:val="pl-PL"/>
        </w:rPr>
        <w:t>9776, k.o. Vukovar</w:t>
      </w:r>
      <w:r>
        <w:rPr>
          <w:lang w:val="pl-PL"/>
        </w:rPr>
        <w:t xml:space="preserve"> i to:</w:t>
      </w:r>
    </w:p>
    <w:p w:rsidRDefault="00A215CF" w:rsidP="00A215CF" w:rsidR="00A215CF">
      <w:pPr>
        <w:ind w:left="708"/>
        <w:jc w:val="both"/>
        <w:rPr>
          <w:lang w:val="pl-PL"/>
        </w:rPr>
      </w:pPr>
      <w:r>
        <w:rPr>
          <w:lang w:val="pl-PL"/>
        </w:rPr>
        <w:t xml:space="preserve">     - k.č.br. 4541 kuća br. 54 i dvor u Ul. Sajmište, ukupne površine 612 m2,</w:t>
      </w:r>
    </w:p>
    <w:p w:rsidRDefault="00453CB3" w:rsidP="00A215CF" w:rsidR="009D236A">
      <w:pPr>
        <w:jc w:val="both"/>
        <w:rPr>
          <w:b/>
          <w:color w:val="000000"/>
        </w:rPr>
      </w:pPr>
      <w:r>
        <w:rPr>
          <w:color w:val="000000"/>
        </w:rPr>
        <w:tab/>
        <w:t xml:space="preserve">      </w:t>
      </w:r>
      <w:r w:rsidRPr="00453CB3">
        <w:rPr>
          <w:b/>
          <w:color w:val="000000"/>
        </w:rPr>
        <w:t xml:space="preserve">za </w:t>
      </w:r>
      <w:r w:rsidR="00A215CF">
        <w:rPr>
          <w:b/>
          <w:color w:val="000000"/>
        </w:rPr>
        <w:t>kupovninu u iznosu od</w:t>
      </w:r>
      <w:r w:rsidR="009D236A">
        <w:rPr>
          <w:b/>
          <w:color w:val="000000"/>
        </w:rPr>
        <w:t xml:space="preserve"> 72.546,66</w:t>
      </w:r>
      <w:r w:rsidRPr="00453CB3">
        <w:rPr>
          <w:b/>
          <w:color w:val="000000"/>
        </w:rPr>
        <w:t xml:space="preserve"> kn</w:t>
      </w:r>
      <w:r w:rsidR="009D236A">
        <w:rPr>
          <w:b/>
          <w:color w:val="000000"/>
        </w:rPr>
        <w:t xml:space="preserve"> sa pripadajućim iznosom PDV-a. </w:t>
      </w:r>
    </w:p>
    <w:p w:rsidRDefault="009D236A" w:rsidP="00A215CF" w:rsidR="00D91B1D" w:rsidRPr="00E128B5">
      <w:pPr>
        <w:jc w:val="both"/>
      </w:pPr>
      <w:r w:rsidRPr="00E128B5">
        <w:t xml:space="preserve"> </w:t>
      </w:r>
    </w:p>
    <w:p w:rsidRDefault="00AE22BB" w:rsidP="00BE6CAD" w:rsidR="00515457">
      <w:pPr>
        <w:ind w:left="708"/>
        <w:jc w:val="both"/>
      </w:pPr>
      <w:r w:rsidRPr="00AE22BB">
        <w:rPr>
          <w:b/>
        </w:rPr>
        <w:t>II</w:t>
      </w:r>
      <w:r>
        <w:t xml:space="preserve"> </w:t>
      </w:r>
      <w:r w:rsidR="00F80EB9">
        <w:t>Kupac</w:t>
      </w:r>
      <w:r w:rsidR="004134D2">
        <w:t xml:space="preserve"> </w:t>
      </w:r>
      <w:r w:rsidR="00811067">
        <w:rPr>
          <w:bCs/>
        </w:rPr>
        <w:t>Planum građenje d.o.o. Vukovar, kardinala A. Stepinca 54, Vukovar,  OIB 45939063863</w:t>
      </w:r>
      <w:r w:rsidR="00D91B1D">
        <w:t xml:space="preserve">, </w:t>
      </w:r>
      <w:r w:rsidR="00F80EB9">
        <w:t xml:space="preserve"> </w:t>
      </w:r>
      <w:r w:rsidR="00357636">
        <w:t xml:space="preserve">koji </w:t>
      </w:r>
      <w:r w:rsidR="00F57FC7">
        <w:t xml:space="preserve"> je razlučni vjerovnik i  koji se namiruje iz kupovnine nije dužan uplatiti kupovninu u </w:t>
      </w:r>
      <w:r w:rsidR="009334C9">
        <w:t xml:space="preserve">ukupnom </w:t>
      </w:r>
      <w:r w:rsidR="00F57FC7">
        <w:t>iznosu od</w:t>
      </w:r>
      <w:r w:rsidR="00871F26">
        <w:t xml:space="preserve"> </w:t>
      </w:r>
      <w:r w:rsidR="00D91B1D">
        <w:t xml:space="preserve"> </w:t>
      </w:r>
      <w:r w:rsidR="009D236A">
        <w:t>226.408,53</w:t>
      </w:r>
      <w:r w:rsidR="004134D2">
        <w:t xml:space="preserve"> </w:t>
      </w:r>
      <w:r w:rsidR="004701E1">
        <w:t xml:space="preserve">kn, </w:t>
      </w:r>
      <w:r w:rsidR="00515457">
        <w:t>s obzirom da će se isti iznos prebiti s tražbinom kupca kao ra</w:t>
      </w:r>
      <w:r w:rsidR="009334C9">
        <w:t>zlučnog vjerovnika na predmetnim nekretninama</w:t>
      </w:r>
      <w:r w:rsidR="00515457">
        <w:t xml:space="preserve">. </w:t>
      </w:r>
      <w:r w:rsidR="004134D2">
        <w:t xml:space="preserve"> </w:t>
      </w:r>
    </w:p>
    <w:p w:rsidRDefault="00AE22BB" w:rsidP="00AE22BB" w:rsidR="00AE22BB">
      <w:pPr>
        <w:ind w:left="1065"/>
        <w:jc w:val="both"/>
      </w:pPr>
    </w:p>
    <w:p w:rsidRDefault="00AE22BB" w:rsidP="00140EA9" w:rsidR="008B38AD">
      <w:pPr>
        <w:ind w:left="708"/>
        <w:jc w:val="both"/>
      </w:pPr>
      <w:r w:rsidRPr="00AE22BB">
        <w:rPr>
          <w:b/>
        </w:rPr>
        <w:t>III</w:t>
      </w:r>
      <w:r>
        <w:t xml:space="preserve"> </w:t>
      </w:r>
      <w:r w:rsidR="00F80EB9">
        <w:t xml:space="preserve">Kupac </w:t>
      </w:r>
      <w:r w:rsidR="00357636">
        <w:t xml:space="preserve"> </w:t>
      </w:r>
      <w:r w:rsidR="00811067">
        <w:rPr>
          <w:bCs/>
        </w:rPr>
        <w:t>Planum građenje d.o.o. Vukovar, kardinala A. Stepinca 54, Vukovar,  OIB 45939063863</w:t>
      </w:r>
      <w:r w:rsidR="003F0249">
        <w:t xml:space="preserve">, </w:t>
      </w:r>
      <w:r w:rsidR="00F80EB9">
        <w:t xml:space="preserve">dužan je </w:t>
      </w:r>
      <w:r w:rsidR="00140EA9">
        <w:t>u</w:t>
      </w:r>
      <w:r w:rsidR="00AF417C">
        <w:t>platiti iznos</w:t>
      </w:r>
      <w:r w:rsidR="00140EA9">
        <w:t xml:space="preserve"> od</w:t>
      </w:r>
      <w:r w:rsidR="00515457">
        <w:t xml:space="preserve"> </w:t>
      </w:r>
      <w:r w:rsidR="009D236A">
        <w:t>27.953,10</w:t>
      </w:r>
      <w:r w:rsidR="00AF417C">
        <w:t xml:space="preserve"> </w:t>
      </w:r>
      <w:r w:rsidR="00140EA9">
        <w:t xml:space="preserve">kn </w:t>
      </w:r>
      <w:r w:rsidR="008B38AD">
        <w:t>za podmirenje troškova stečajnog postupka (troškovi utvrđenja tražbine i troš</w:t>
      </w:r>
      <w:r w:rsidR="00871F26">
        <w:t>kov</w:t>
      </w:r>
      <w:r w:rsidR="00AF417C">
        <w:t xml:space="preserve">i unovčenja) </w:t>
      </w:r>
      <w:r w:rsidR="003B0C94">
        <w:t xml:space="preserve">na račun Trgovačkog suda u Osijeku </w:t>
      </w:r>
      <w:r w:rsidR="008B38AD">
        <w:t xml:space="preserve">broj </w:t>
      </w:r>
      <w:r w:rsidR="003B0C94">
        <w:t>HR31 2390 0011 3000 0020 0</w:t>
      </w:r>
      <w:r w:rsidR="00A60F73">
        <w:t xml:space="preserve"> s pozivom na  broj HR05 272-1047-2013</w:t>
      </w:r>
      <w:r w:rsidR="003B0C94">
        <w:t>.</w:t>
      </w:r>
    </w:p>
    <w:p w:rsidRDefault="009A1DEE" w:rsidP="00386B5D" w:rsidR="009A1DEE">
      <w:pPr>
        <w:jc w:val="both"/>
      </w:pPr>
    </w:p>
    <w:p w:rsidRDefault="00125133" w:rsidP="00386B5D" w:rsidR="00125133">
      <w:pPr>
        <w:jc w:val="both"/>
      </w:pPr>
    </w:p>
    <w:p w:rsidRDefault="00125133" w:rsidP="00125133" w:rsidR="00125133">
      <w:pPr>
        <w:jc w:val="center"/>
      </w:pPr>
      <w:r>
        <w:lastRenderedPageBreak/>
        <w:t>2</w:t>
      </w:r>
    </w:p>
    <w:p w:rsidRDefault="00125133" w:rsidP="00125133" w:rsidR="00125133">
      <w:pPr>
        <w:jc w:val="right"/>
      </w:pPr>
      <w:r>
        <w:t>13 St-1047/13-135</w:t>
      </w:r>
    </w:p>
    <w:p w:rsidRDefault="00125133" w:rsidP="00125133" w:rsidR="00125133">
      <w:pPr>
        <w:jc w:val="center"/>
      </w:pPr>
    </w:p>
    <w:p w:rsidRDefault="00125133" w:rsidP="00125133" w:rsidR="00125133">
      <w:pPr>
        <w:jc w:val="center"/>
      </w:pPr>
    </w:p>
    <w:p w:rsidRDefault="00125133" w:rsidP="00125133" w:rsidR="00125133">
      <w:pPr>
        <w:jc w:val="center"/>
      </w:pPr>
    </w:p>
    <w:p w:rsidRDefault="00125133" w:rsidP="00125133" w:rsidR="00125133">
      <w:pPr>
        <w:jc w:val="center"/>
      </w:pPr>
    </w:p>
    <w:p w:rsidRDefault="00AE22BB" w:rsidP="009A1DEE" w:rsidR="00A93BC2">
      <w:pPr>
        <w:ind w:left="708"/>
        <w:jc w:val="both"/>
      </w:pPr>
      <w:r w:rsidRPr="00AE22BB">
        <w:rPr>
          <w:b/>
        </w:rPr>
        <w:t>IV</w:t>
      </w:r>
      <w:r>
        <w:t xml:space="preserve">  </w:t>
      </w:r>
      <w:r w:rsidR="00F57FC7">
        <w:t>Određuje se upis prava vlasništva u korist kupca na dosuđenim nekretninama, na</w:t>
      </w:r>
      <w:r w:rsidR="00E128B5">
        <w:t>kon pravomoćnosti o</w:t>
      </w:r>
      <w:r w:rsidR="004A36EC">
        <w:t xml:space="preserve">vog rješenja i nakon što kupac </w:t>
      </w:r>
      <w:r w:rsidR="00E128B5">
        <w:t>plati iznos navede</w:t>
      </w:r>
      <w:r w:rsidR="006D3191">
        <w:t xml:space="preserve">n u točki III </w:t>
      </w:r>
      <w:r w:rsidR="004A36EC">
        <w:t xml:space="preserve"> ovog rješenja.</w:t>
      </w:r>
    </w:p>
    <w:p w:rsidRDefault="00A93BC2" w:rsidP="009A1DEE" w:rsidR="00A93BC2"/>
    <w:p w:rsidRDefault="00AE22BB" w:rsidP="00BE6CAD" w:rsidR="00336218">
      <w:pPr>
        <w:ind w:left="708"/>
        <w:jc w:val="both"/>
      </w:pPr>
      <w:r w:rsidRPr="00AE22BB">
        <w:rPr>
          <w:b/>
        </w:rPr>
        <w:t>V</w:t>
      </w:r>
      <w:r>
        <w:t xml:space="preserve"> </w:t>
      </w:r>
      <w:r w:rsidR="00336218">
        <w:t>Nalaže se</w:t>
      </w:r>
      <w:r w:rsidR="00A60F73">
        <w:t xml:space="preserve"> Općinskom sudu u Vukovaru Z</w:t>
      </w:r>
      <w:r w:rsidR="00336218">
        <w:t>emljišno knji</w:t>
      </w:r>
      <w:r w:rsidR="00A60F73">
        <w:t xml:space="preserve">žni odjel Vukovar </w:t>
      </w:r>
      <w:r w:rsidR="00D91B1D">
        <w:t>i</w:t>
      </w:r>
      <w:r w:rsidR="00336218">
        <w:t>zvršiti upis prava vlasništva te brisanje prava i tereta na temelju pravomoćnog rješenja o dosudi i potvrde ovog suda da je kupac položio kupovninu ili da je oslobođen plaćanja iste.</w:t>
      </w:r>
    </w:p>
    <w:p w:rsidRDefault="00791B31" w:rsidP="004134D2" w:rsidR="00791B31"/>
    <w:p w:rsidRDefault="00AE22BB" w:rsidP="00386B5D" w:rsidR="00386B5D">
      <w:pPr>
        <w:ind w:left="708"/>
        <w:jc w:val="both"/>
      </w:pPr>
      <w:r w:rsidRPr="00AE22BB">
        <w:rPr>
          <w:b/>
        </w:rPr>
        <w:t>VI</w:t>
      </w:r>
      <w:r>
        <w:t xml:space="preserve"> </w:t>
      </w:r>
      <w:r w:rsidR="00336218">
        <w:t>Nekretnine iz točke</w:t>
      </w:r>
      <w:r w:rsidR="00CC6783">
        <w:t xml:space="preserve"> I</w:t>
      </w:r>
      <w:r w:rsidR="00397238">
        <w:t xml:space="preserve"> ovog rj</w:t>
      </w:r>
      <w:r w:rsidR="007E6CEA">
        <w:t>e</w:t>
      </w:r>
      <w:r w:rsidR="00E128B5">
        <w:t>šenja predat</w:t>
      </w:r>
      <w:r w:rsidR="00397238">
        <w:t xml:space="preserve"> će se kupcu </w:t>
      </w:r>
      <w:r w:rsidR="00336218">
        <w:t xml:space="preserve">zaključkom o predaji nekretnina </w:t>
      </w:r>
      <w:r w:rsidR="00397238">
        <w:t>nakon</w:t>
      </w:r>
      <w:r w:rsidR="00336218">
        <w:t xml:space="preserve"> što ovo rješenje postane  pravomoćn</w:t>
      </w:r>
      <w:r w:rsidR="00E128B5">
        <w:t>o</w:t>
      </w:r>
      <w:r w:rsidR="00397238">
        <w:t xml:space="preserve"> i nakon  što</w:t>
      </w:r>
      <w:r w:rsidR="007E6CEA">
        <w:t xml:space="preserve"> kupac</w:t>
      </w:r>
      <w:r w:rsidR="006D3191">
        <w:t xml:space="preserve"> </w:t>
      </w:r>
      <w:r w:rsidR="00397238">
        <w:t>plati iznos</w:t>
      </w:r>
      <w:r w:rsidR="00CC6783">
        <w:t xml:space="preserve"> iz točke III ovog rješenja</w:t>
      </w:r>
      <w:r w:rsidR="006D3191">
        <w:t>.</w:t>
      </w:r>
    </w:p>
    <w:p w:rsidRDefault="00386B5D" w:rsidP="00386B5D" w:rsidR="00386B5D">
      <w:pPr>
        <w:ind w:left="1065"/>
        <w:jc w:val="center"/>
      </w:pPr>
    </w:p>
    <w:p w:rsidRDefault="00AE22BB" w:rsidP="00A93BC2" w:rsidR="00386B5D">
      <w:pPr>
        <w:ind w:left="708"/>
        <w:jc w:val="both"/>
      </w:pPr>
      <w:r w:rsidRPr="00AE22BB">
        <w:rPr>
          <w:b/>
        </w:rPr>
        <w:t>VII</w:t>
      </w:r>
      <w:r w:rsidR="004A36EC">
        <w:rPr>
          <w:b/>
        </w:rPr>
        <w:t xml:space="preserve"> </w:t>
      </w:r>
      <w:r w:rsidR="007D3A38">
        <w:t>Nakon pravomoćnosti ovog rješenja izvršit će se prijeboj kupovnine s potraživanjem koje kupac, kao razlučni vjerovnik, ima u stečajnom postupku dužnika – prodavatelja.</w:t>
      </w:r>
    </w:p>
    <w:p w:rsidRDefault="007D3A38" w:rsidP="006D3191" w:rsidR="007D3A38">
      <w:pPr>
        <w:ind w:left="1065"/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7D3A38" w:rsidRPr="007D3A38">
        <w:rPr>
          <w:b/>
        </w:rPr>
        <w:t>VIII</w:t>
      </w:r>
      <w:r w:rsidR="007D3A38">
        <w:rPr>
          <w:b/>
        </w:rPr>
        <w:t xml:space="preserve"> </w:t>
      </w:r>
      <w:r w:rsidR="007D3A38">
        <w:t xml:space="preserve">Ovo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7D3A38" w:rsidP="00BE6CAD" w:rsidR="00C2390C">
      <w:pPr>
        <w:ind w:left="708"/>
        <w:jc w:val="both"/>
      </w:pPr>
      <w:r>
        <w:rPr>
          <w:b/>
        </w:rPr>
        <w:t>IX</w:t>
      </w:r>
      <w:r w:rsidR="00AE22BB" w:rsidRPr="00AE22BB">
        <w:rPr>
          <w:b/>
        </w:rPr>
        <w:t xml:space="preserve"> </w:t>
      </w:r>
      <w:r w:rsidR="00075F66">
        <w:t xml:space="preserve">Nalaže </w:t>
      </w:r>
      <w:r w:rsidR="00A60F73">
        <w:t xml:space="preserve">Općinskom sudu u Vukovaru Zemljišno knjižni odjel Vukovar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AE22BB" w:rsidP="00C2390C" w:rsidR="00AE22BB"/>
    <w:p w:rsidRDefault="00125133" w:rsidP="00C2390C" w:rsidR="00125133"/>
    <w:p w:rsidRDefault="00C2390C" w:rsidP="009C12FA" w:rsidR="00C2390C">
      <w:pPr>
        <w:jc w:val="center"/>
      </w:pPr>
      <w:r w:rsidRPr="004134D2">
        <w:t>Obrazloženje</w:t>
      </w:r>
    </w:p>
    <w:p w:rsidRDefault="009C12FA" w:rsidP="009C12FA" w:rsidR="009C12FA">
      <w:pPr>
        <w:jc w:val="center"/>
      </w:pPr>
    </w:p>
    <w:p w:rsidRDefault="009C12FA" w:rsidP="009C12FA" w:rsidR="009C12FA" w:rsidRPr="009C12FA">
      <w:pPr>
        <w:jc w:val="center"/>
      </w:pPr>
    </w:p>
    <w:p w:rsidRDefault="00885D88" w:rsidP="00885D88" w:rsidR="00411F1E">
      <w:pPr>
        <w:jc w:val="both"/>
      </w:pPr>
      <w:r>
        <w:tab/>
      </w:r>
      <w:r w:rsidR="00075F66">
        <w:t>Nekretnine stečajno</w:t>
      </w:r>
      <w:r w:rsidR="00CC6783">
        <w:t>g dužnika navedene pod točkom I</w:t>
      </w:r>
      <w:r w:rsidR="00075F66">
        <w:t xml:space="preserve"> ovog rješenja prodavale su se u ovom stečajnom postupku na prijedlog stečajnog upravitelja temeljem odr</w:t>
      </w:r>
      <w:r w:rsidR="00F643DF">
        <w:t xml:space="preserve">edbe članka </w:t>
      </w:r>
      <w:r w:rsidR="00416A20">
        <w:t>164. Stečajnog zakona,</w:t>
      </w:r>
      <w:r w:rsidR="00075F66">
        <w:t xml:space="preserve"> uz odgovarajuću primjenu odredaba pravila o ovrsi na nekretninama. </w:t>
      </w:r>
    </w:p>
    <w:p w:rsidRDefault="00411F1E" w:rsidP="00885D88" w:rsidR="00411F1E">
      <w:pPr>
        <w:jc w:val="both"/>
      </w:pPr>
    </w:p>
    <w:p w:rsidRDefault="00075F66" w:rsidP="00885D88" w:rsidR="00075F66">
      <w:pPr>
        <w:jc w:val="both"/>
      </w:pPr>
      <w:r>
        <w:tab/>
        <w:t xml:space="preserve">Na usmenoj  </w:t>
      </w:r>
      <w:r w:rsidR="00411F1E">
        <w:t>j</w:t>
      </w:r>
      <w:r w:rsidR="00A93BC2">
        <w:t>avnoj dražbi održanoj</w:t>
      </w:r>
      <w:r w:rsidR="00A60F73">
        <w:t xml:space="preserve"> 08. veljače 2017</w:t>
      </w:r>
      <w:r w:rsidR="00277A78">
        <w:t>.</w:t>
      </w:r>
      <w:r>
        <w:t xml:space="preserve"> godine kao jedini kupac, ponuditelj, </w:t>
      </w:r>
      <w:r w:rsidR="00A93BC2">
        <w:t xml:space="preserve">za nekretnine navedene pod točkom I ovog rješenja, </w:t>
      </w:r>
      <w:r w:rsidR="00885D88">
        <w:t xml:space="preserve">sudjelovao je </w:t>
      </w:r>
      <w:r>
        <w:t>razlučni vjerovnik</w:t>
      </w:r>
      <w:r w:rsidR="006D3191">
        <w:t xml:space="preserve"> </w:t>
      </w:r>
      <w:r w:rsidR="00811067">
        <w:rPr>
          <w:bCs/>
        </w:rPr>
        <w:t>Planum građenje d.o.o. Vukovar, kardinala A. Stepinca 54, Vukovar</w:t>
      </w:r>
      <w:r w:rsidR="003F0249">
        <w:t xml:space="preserve">, </w:t>
      </w:r>
      <w:r>
        <w:t>koji se namiruje iz kupovnine i čij</w:t>
      </w:r>
      <w:r w:rsidR="00AF417C">
        <w:t>a</w:t>
      </w:r>
      <w:r w:rsidR="00D91B1D">
        <w:t xml:space="preserve"> je </w:t>
      </w:r>
      <w:r w:rsidR="00AF417C">
        <w:t xml:space="preserve"> tr</w:t>
      </w:r>
      <w:r w:rsidR="00D91B1D">
        <w:t>ažbina veća od kupovnine.</w:t>
      </w:r>
    </w:p>
    <w:p w:rsidRDefault="00AE22BB" w:rsidP="00885D88" w:rsidR="00AE22BB">
      <w:pPr>
        <w:jc w:val="both"/>
      </w:pPr>
    </w:p>
    <w:p w:rsidRDefault="00277A78" w:rsidP="00B6211A" w:rsidR="00B6211A">
      <w:pPr>
        <w:ind w:firstLine="708"/>
        <w:jc w:val="both"/>
      </w:pPr>
      <w:r>
        <w:t>Temeljem odredbe članka 98.</w:t>
      </w:r>
      <w:r w:rsidR="00B6211A">
        <w:t xml:space="preserve"> do 101. Ovršnog zakona (Narodne novine broj 57/96, 29/99, 42/00, 173/03, 194/03, 151/04, 88/05, 121/05, 67/08, 139/10, 112/12, 25/13 i 93/14) odlučeno je kao u izreci ovog rješenja.  </w:t>
      </w:r>
    </w:p>
    <w:p w:rsidRDefault="00B6211A" w:rsidP="00B6211A" w:rsidR="00B6211A">
      <w:pPr>
        <w:ind w:firstLine="708"/>
        <w:jc w:val="both"/>
      </w:pPr>
    </w:p>
    <w:p w:rsidRDefault="00B6211A" w:rsidP="00855681" w:rsidR="00085E62">
      <w:pPr>
        <w:ind w:firstLine="708"/>
        <w:jc w:val="both"/>
      </w:pPr>
      <w:r>
        <w:t xml:space="preserve">Troškove stečajnog postupka prema prijedlogu stečajnog upravitelja, čine: </w:t>
      </w:r>
    </w:p>
    <w:p w:rsidRDefault="00B6211A" w:rsidP="00085E62" w:rsidR="00085E62">
      <w:pPr>
        <w:pStyle w:val="Odlomakpopisa"/>
        <w:numPr>
          <w:ilvl w:val="0"/>
          <w:numId w:val="11"/>
        </w:numPr>
        <w:jc w:val="both"/>
      </w:pPr>
      <w:r>
        <w:t>troškovi utvrđenja tražbine</w:t>
      </w:r>
      <w:r w:rsidR="00204999">
        <w:t xml:space="preserve"> u paušalnom iznosu od 5 % , što iznosi </w:t>
      </w:r>
      <w:r w:rsidR="00085E62">
        <w:t xml:space="preserve"> za ne</w:t>
      </w:r>
      <w:r w:rsidR="00204999">
        <w:t>kretninu iz točke I 1. rješenja</w:t>
      </w:r>
      <w:r>
        <w:t xml:space="preserve"> </w:t>
      </w:r>
      <w:r w:rsidR="00085E62">
        <w:t xml:space="preserve">7.693,05  </w:t>
      </w:r>
      <w:r w:rsidR="005D38AB">
        <w:t>kn i</w:t>
      </w:r>
      <w:r w:rsidR="00204999">
        <w:t xml:space="preserve"> za </w:t>
      </w:r>
      <w:r w:rsidR="00085E62">
        <w:t>n</w:t>
      </w:r>
      <w:r w:rsidR="00204999">
        <w:t xml:space="preserve">ekretninu iz točke I 2. rješenja </w:t>
      </w:r>
      <w:r w:rsidR="00085E62">
        <w:t>3.627,33 kn,</w:t>
      </w:r>
    </w:p>
    <w:p w:rsidRDefault="005D38AB" w:rsidP="00085E62" w:rsidR="00993706">
      <w:pPr>
        <w:pStyle w:val="Odlomakpopisa"/>
        <w:numPr>
          <w:ilvl w:val="0"/>
          <w:numId w:val="11"/>
        </w:numPr>
        <w:jc w:val="both"/>
      </w:pPr>
      <w:r>
        <w:t>troškovi unovčenja</w:t>
      </w:r>
      <w:r w:rsidR="004A69DB">
        <w:t xml:space="preserve">, u stvarnom </w:t>
      </w:r>
      <w:r w:rsidR="001B6AF0">
        <w:t>iznosu</w:t>
      </w:r>
      <w:r w:rsidR="004A69DB">
        <w:t>, što iznosi za nekretninu iz točke I 1. rješenja 11.302,33 kn i nekretninu iz točke I 2. rješenja 5.330,35 kn</w:t>
      </w:r>
      <w:r w:rsidR="00993706">
        <w:t>,</w:t>
      </w:r>
    </w:p>
    <w:p w:rsidRDefault="00993706" w:rsidP="00993706" w:rsidR="00993706">
      <w:pPr>
        <w:pStyle w:val="Odlomakpopisa"/>
        <w:ind w:left="1068"/>
        <w:jc w:val="both"/>
      </w:pPr>
      <w:r>
        <w:t>što ukupno iznosi 27.953,10 kn.</w:t>
      </w:r>
    </w:p>
    <w:p w:rsidRDefault="00125133" w:rsidP="00993706" w:rsidR="00125133">
      <w:pPr>
        <w:pStyle w:val="Odlomakpopisa"/>
        <w:ind w:left="1068"/>
        <w:jc w:val="both"/>
      </w:pPr>
    </w:p>
    <w:p w:rsidRDefault="00125133" w:rsidP="00125133" w:rsidR="00125133">
      <w:pPr>
        <w:pStyle w:val="Odlomakpopisa"/>
        <w:ind w:left="1068"/>
        <w:jc w:val="center"/>
      </w:pPr>
      <w:r>
        <w:lastRenderedPageBreak/>
        <w:t>3</w:t>
      </w:r>
    </w:p>
    <w:p w:rsidRDefault="00125133" w:rsidP="00125133" w:rsidR="00125133">
      <w:pPr>
        <w:jc w:val="right"/>
      </w:pPr>
      <w:r>
        <w:t>13 St-1047/13-135</w:t>
      </w:r>
    </w:p>
    <w:p w:rsidRDefault="00125133" w:rsidP="00125133" w:rsidR="00125133">
      <w:pPr>
        <w:pStyle w:val="Odlomakpopisa"/>
        <w:ind w:left="1068"/>
        <w:jc w:val="center"/>
      </w:pPr>
    </w:p>
    <w:p w:rsidRDefault="00125133" w:rsidP="00125133" w:rsidR="00125133">
      <w:pPr>
        <w:pStyle w:val="Odlomakpopisa"/>
        <w:ind w:left="1068"/>
        <w:jc w:val="center"/>
      </w:pPr>
    </w:p>
    <w:p w:rsidRDefault="00125133" w:rsidP="00125133" w:rsidR="00125133">
      <w:pPr>
        <w:pStyle w:val="Odlomakpopisa"/>
        <w:ind w:left="1068"/>
        <w:jc w:val="center"/>
      </w:pPr>
    </w:p>
    <w:p w:rsidRDefault="00791B31" w:rsidP="002B535D" w:rsidR="00791B31"/>
    <w:p w:rsidRDefault="00F643DF" w:rsidP="0027590A" w:rsidR="00DA6D88">
      <w:pPr>
        <w:ind w:firstLine="708"/>
        <w:jc w:val="both"/>
      </w:pPr>
      <w:r>
        <w:t>Temeljem odredbe članka</w:t>
      </w:r>
      <w:r w:rsidR="00A93BC2">
        <w:t xml:space="preserve"> 170.</w:t>
      </w:r>
      <w:r w:rsidR="00993706">
        <w:t xml:space="preserve"> Stav 1. i</w:t>
      </w:r>
      <w:r w:rsidR="0027590A">
        <w:t xml:space="preserve"> 2. </w:t>
      </w:r>
      <w:r w:rsidR="00A93BC2">
        <w:t xml:space="preserve"> Stečajnog zakona (Narodne novine broj  44/96, 29/99, 129/00</w:t>
      </w:r>
      <w:r>
        <w:t>, 123/03, 82/06, 116/10, 25/12,</w:t>
      </w:r>
      <w:r w:rsidR="00A93BC2">
        <w:t xml:space="preserve"> 133/12</w:t>
      </w:r>
      <w:r w:rsidR="0027590A">
        <w:t xml:space="preserve"> u vezi s člankom 441. Stečajnog zakona Narodne novine 71/15</w:t>
      </w:r>
      <w:r w:rsidR="00A93BC2">
        <w:t xml:space="preserve">) riješeno je kao pod točkom III ovog rješenja, te je kupac obvezan na uplatu na ime troškova stečajnog postupka ukupnog iznosa od </w:t>
      </w:r>
      <w:r w:rsidR="00791ED6">
        <w:t xml:space="preserve"> </w:t>
      </w:r>
      <w:r w:rsidR="00CD0E4F">
        <w:t xml:space="preserve">27.953,10 </w:t>
      </w:r>
      <w:r w:rsidR="00791ED6">
        <w:t xml:space="preserve"> </w:t>
      </w:r>
      <w:r w:rsidR="00A93BC2">
        <w:t xml:space="preserve">kn. </w:t>
      </w:r>
      <w:r w:rsidR="009A1DEE">
        <w:t xml:space="preserve"> </w:t>
      </w:r>
    </w:p>
    <w:p w:rsidRDefault="00DA6D88" w:rsidP="00AE22BB" w:rsidR="00DA6D88">
      <w:pPr>
        <w:ind w:left="1425"/>
        <w:jc w:val="center"/>
      </w:pPr>
    </w:p>
    <w:p w:rsidRDefault="00075F66" w:rsidP="009A1DEE" w:rsidR="00AE22BB" w:rsidRPr="009A1DEE">
      <w:pPr>
        <w:ind w:firstLine="708"/>
        <w:jc w:val="both"/>
      </w:pPr>
      <w:r>
        <w:t>Nakon pravomoćnosti ovog rješenja o dosudi i nakon št</w:t>
      </w:r>
      <w:r w:rsidR="006D3191">
        <w:t xml:space="preserve">o kupac </w:t>
      </w:r>
      <w:r w:rsidR="00CC6783">
        <w:t>plati iznos iz točke III</w:t>
      </w:r>
      <w:r>
        <w:t xml:space="preserve"> ovog rješenja, na i</w:t>
      </w:r>
      <w:r w:rsidR="007D3A38">
        <w:t>me troško</w:t>
      </w:r>
      <w:r w:rsidR="0027590A">
        <w:t>va stečajnog postupka</w:t>
      </w:r>
      <w:r w:rsidR="007D3A38">
        <w:t xml:space="preserve">, </w:t>
      </w:r>
      <w:r>
        <w:t>sud će posebnim zaključkom odrediti da se nekr</w:t>
      </w:r>
      <w:r w:rsidR="00CC6783">
        <w:t xml:space="preserve">etnina iz točke I </w:t>
      </w:r>
      <w:r>
        <w:t xml:space="preserve"> ovog rješenja preda kupcu – razlučnom vjerovniku.</w:t>
      </w:r>
    </w:p>
    <w:p w:rsidRDefault="009A1DEE" w:rsidP="009C12FA" w:rsidR="009A1DEE">
      <w:pPr>
        <w:rPr>
          <w:b/>
        </w:rPr>
      </w:pPr>
    </w:p>
    <w:p w:rsidRDefault="00357636" w:rsidP="009C12FA" w:rsidR="00AE22BB">
      <w:pPr>
        <w:jc w:val="center"/>
      </w:pPr>
      <w:r>
        <w:t xml:space="preserve">U Osijeku </w:t>
      </w:r>
      <w:r w:rsidR="00811067">
        <w:t xml:space="preserve">16. veljače 2017. </w:t>
      </w:r>
    </w:p>
    <w:p w:rsidRDefault="00125133" w:rsidP="009C12FA" w:rsidR="00125133">
      <w:pPr>
        <w:jc w:val="center"/>
      </w:pPr>
    </w:p>
    <w:p w:rsidRDefault="00075F66" w:rsidP="009C1BD4" w:rsidR="00C2390C">
      <w:r>
        <w:t>Zapisničar</w:t>
      </w:r>
    </w:p>
    <w:p w:rsidRDefault="00075F66" w:rsidP="00075F66" w:rsidR="00075F66">
      <w:r>
        <w:t>Maja Kocijan</w:t>
      </w:r>
    </w:p>
    <w:p w:rsidRDefault="00125133" w:rsidP="00075F66" w:rsidR="00125133"/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BB62ED" w:rsidP="00C2390C" w:rsidR="00BB62ED"/>
    <w:p w:rsidRDefault="00125133" w:rsidP="00C2390C" w:rsidR="00125133"/>
    <w:p w:rsidRDefault="00075F66" w:rsidR="007A4540">
      <w:r>
        <w:t>UPUTA O PRAVNOM LIJEKU:</w:t>
      </w:r>
    </w:p>
    <w:p w:rsidRDefault="00075F66" w:rsidP="009C12FA" w:rsidR="00AE22BB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DA6D88" w:rsidR="00DA6D88"/>
    <w:p w:rsidRDefault="00075F66" w:rsidR="00075F66" w:rsidRPr="00CD0E4F">
      <w:r w:rsidRPr="00CD0E4F">
        <w:t>DNA:</w:t>
      </w:r>
    </w:p>
    <w:p w:rsidRDefault="00417A37" w:rsidP="00075F66" w:rsidR="00075F66" w:rsidRPr="00CD0E4F">
      <w:pPr>
        <w:numPr>
          <w:ilvl w:val="0"/>
          <w:numId w:val="3"/>
        </w:numPr>
      </w:pPr>
      <w:r w:rsidRPr="00CD0E4F">
        <w:t>s</w:t>
      </w:r>
      <w:r w:rsidR="00075F66" w:rsidRPr="00CD0E4F">
        <w:t>tečajni upravitelj</w:t>
      </w:r>
      <w:r w:rsidR="00CD0E4F" w:rsidRPr="00CD0E4F">
        <w:t xml:space="preserve"> Blanka Gambiraža</w:t>
      </w:r>
    </w:p>
    <w:p w:rsidRDefault="00417A37" w:rsidP="00CD0E4F" w:rsidR="00417A37" w:rsidRPr="00CD0E4F">
      <w:pPr>
        <w:numPr>
          <w:ilvl w:val="0"/>
          <w:numId w:val="3"/>
        </w:numPr>
        <w:jc w:val="both"/>
      </w:pPr>
      <w:r w:rsidRPr="00CD0E4F">
        <w:t>k</w:t>
      </w:r>
      <w:r w:rsidR="00791B31" w:rsidRPr="00CD0E4F">
        <w:t xml:space="preserve">upac, razlučni vjerovnik </w:t>
      </w:r>
      <w:r w:rsidR="00A93BC2" w:rsidRPr="00CD0E4F">
        <w:t xml:space="preserve">– </w:t>
      </w:r>
      <w:r w:rsidR="00811067" w:rsidRPr="00CD0E4F">
        <w:rPr>
          <w:bCs/>
        </w:rPr>
        <w:t>Planum građenje d.o.o. Vukovar, kardinala A. Stepinca 54, Vukovar</w:t>
      </w:r>
    </w:p>
    <w:p w:rsidRDefault="00CD0E4F" w:rsidP="00075F66" w:rsidR="009A1DEE" w:rsidRPr="00CD0E4F">
      <w:pPr>
        <w:numPr>
          <w:ilvl w:val="0"/>
          <w:numId w:val="3"/>
        </w:numPr>
      </w:pPr>
      <w:r w:rsidRPr="00CD0E4F">
        <w:t xml:space="preserve">Općinski sud u Vukovaru </w:t>
      </w:r>
      <w:r w:rsidR="009A1DEE" w:rsidRPr="00CD0E4F">
        <w:t>ZK</w:t>
      </w:r>
      <w:r w:rsidR="00D91B1D" w:rsidRPr="00CD0E4F">
        <w:t xml:space="preserve"> odjel </w:t>
      </w:r>
      <w:r w:rsidRPr="00CD0E4F">
        <w:t>Vukovar</w:t>
      </w:r>
    </w:p>
    <w:p w:rsidRDefault="00D91B1D" w:rsidP="00D91B1D" w:rsidR="009A1DEE" w:rsidRPr="00CD0E4F">
      <w:pPr>
        <w:numPr>
          <w:ilvl w:val="0"/>
          <w:numId w:val="3"/>
        </w:numPr>
      </w:pPr>
      <w:r w:rsidRPr="00CD0E4F">
        <w:t>RH MF Porezna u</w:t>
      </w:r>
      <w:r w:rsidR="00CD0E4F" w:rsidRPr="00CD0E4F">
        <w:t>prava Područni ured Slavonije i Baranje, Vukovar</w:t>
      </w:r>
    </w:p>
    <w:p w:rsidRDefault="00417A37" w:rsidP="00417A37" w:rsidR="00075F66" w:rsidRPr="00CD0E4F">
      <w:pPr>
        <w:numPr>
          <w:ilvl w:val="0"/>
          <w:numId w:val="3"/>
        </w:numPr>
      </w:pPr>
      <w:r w:rsidRPr="00CD0E4F">
        <w:t>e-o</w:t>
      </w:r>
      <w:r w:rsidR="00075F66" w:rsidRPr="00CD0E4F">
        <w:t>glasna ploča</w:t>
      </w:r>
    </w:p>
    <w:p w:rsidRDefault="00125133" w:rsidP="00A93BC2" w:rsidR="00075F66" w:rsidRPr="00CD0E4F">
      <w:pPr>
        <w:numPr>
          <w:ilvl w:val="0"/>
          <w:numId w:val="3"/>
        </w:numPr>
      </w:pPr>
      <w:r>
        <w:t>roč. 27/2</w:t>
      </w:r>
    </w:p>
    <w:sectPr w:rsidSect="00676909" w:rsidR="00075F66" w:rsidRPr="00CD0E4F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951F5"/>
    <w:multiLevelType w:val="hybridMultilevel"/>
    <w:tmpl w:val="F13414E8"/>
    <w:lvl w:tplc="F042A17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EC1062B"/>
    <w:multiLevelType w:val="hybridMultilevel"/>
    <w:tmpl w:val="D60C3514"/>
    <w:lvl w:tplc="3390951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4F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74A89"/>
    <w:rsid w:val="00075F66"/>
    <w:rsid w:val="00077C9D"/>
    <w:rsid w:val="00085E62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133"/>
    <w:rsid w:val="00125C3A"/>
    <w:rsid w:val="00140EA9"/>
    <w:rsid w:val="001437B2"/>
    <w:rsid w:val="00173F18"/>
    <w:rsid w:val="00175FEE"/>
    <w:rsid w:val="00177EC7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E07B5"/>
    <w:rsid w:val="001E375C"/>
    <w:rsid w:val="001E44A1"/>
    <w:rsid w:val="002018F2"/>
    <w:rsid w:val="00204999"/>
    <w:rsid w:val="00204C74"/>
    <w:rsid w:val="002063E3"/>
    <w:rsid w:val="00220ADF"/>
    <w:rsid w:val="0025000D"/>
    <w:rsid w:val="00255758"/>
    <w:rsid w:val="002605DA"/>
    <w:rsid w:val="0026362E"/>
    <w:rsid w:val="00266DEB"/>
    <w:rsid w:val="00267D26"/>
    <w:rsid w:val="00273D8A"/>
    <w:rsid w:val="0027590A"/>
    <w:rsid w:val="00277A78"/>
    <w:rsid w:val="002827D3"/>
    <w:rsid w:val="0028507D"/>
    <w:rsid w:val="002A03A6"/>
    <w:rsid w:val="002A2AF5"/>
    <w:rsid w:val="002A36D6"/>
    <w:rsid w:val="002B535D"/>
    <w:rsid w:val="002B7AFF"/>
    <w:rsid w:val="002D2610"/>
    <w:rsid w:val="002D7681"/>
    <w:rsid w:val="002F4AAF"/>
    <w:rsid w:val="002F66FE"/>
    <w:rsid w:val="00302CF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5C7E"/>
    <w:rsid w:val="00377B6C"/>
    <w:rsid w:val="003822DC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D02B1"/>
    <w:rsid w:val="003E3CB4"/>
    <w:rsid w:val="003E7C98"/>
    <w:rsid w:val="003F0249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638F5"/>
    <w:rsid w:val="0046632E"/>
    <w:rsid w:val="004701E1"/>
    <w:rsid w:val="00476EB4"/>
    <w:rsid w:val="00482F57"/>
    <w:rsid w:val="0048747B"/>
    <w:rsid w:val="004934F0"/>
    <w:rsid w:val="004A1198"/>
    <w:rsid w:val="004A36EC"/>
    <w:rsid w:val="004A69DB"/>
    <w:rsid w:val="004A6F2C"/>
    <w:rsid w:val="004B490A"/>
    <w:rsid w:val="004B53D5"/>
    <w:rsid w:val="004C3969"/>
    <w:rsid w:val="004D16C5"/>
    <w:rsid w:val="004D5A26"/>
    <w:rsid w:val="004E1973"/>
    <w:rsid w:val="004E3082"/>
    <w:rsid w:val="004E466C"/>
    <w:rsid w:val="004E6341"/>
    <w:rsid w:val="004F18B6"/>
    <w:rsid w:val="004F5FE8"/>
    <w:rsid w:val="00502B6D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90DAB"/>
    <w:rsid w:val="005931E7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613D0A"/>
    <w:rsid w:val="006204E2"/>
    <w:rsid w:val="006207DD"/>
    <w:rsid w:val="00632865"/>
    <w:rsid w:val="00633654"/>
    <w:rsid w:val="00635938"/>
    <w:rsid w:val="006372FF"/>
    <w:rsid w:val="00644281"/>
    <w:rsid w:val="00646579"/>
    <w:rsid w:val="00652724"/>
    <w:rsid w:val="00666402"/>
    <w:rsid w:val="00676909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F4D5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4F97"/>
    <w:rsid w:val="007C73C4"/>
    <w:rsid w:val="007D3A38"/>
    <w:rsid w:val="007E6CEA"/>
    <w:rsid w:val="007E7376"/>
    <w:rsid w:val="00811067"/>
    <w:rsid w:val="00817C66"/>
    <w:rsid w:val="008246BF"/>
    <w:rsid w:val="00855681"/>
    <w:rsid w:val="00860129"/>
    <w:rsid w:val="00871F26"/>
    <w:rsid w:val="00875548"/>
    <w:rsid w:val="008774D2"/>
    <w:rsid w:val="00880AA6"/>
    <w:rsid w:val="00885D88"/>
    <w:rsid w:val="008A13EF"/>
    <w:rsid w:val="008A2050"/>
    <w:rsid w:val="008A224F"/>
    <w:rsid w:val="008A32E9"/>
    <w:rsid w:val="008A66B9"/>
    <w:rsid w:val="008B38AD"/>
    <w:rsid w:val="008C7029"/>
    <w:rsid w:val="00901EF5"/>
    <w:rsid w:val="00906CA5"/>
    <w:rsid w:val="00912CF5"/>
    <w:rsid w:val="00915DBD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93706"/>
    <w:rsid w:val="009A1DEE"/>
    <w:rsid w:val="009A412B"/>
    <w:rsid w:val="009B40D7"/>
    <w:rsid w:val="009B46D8"/>
    <w:rsid w:val="009C12FA"/>
    <w:rsid w:val="009C1900"/>
    <w:rsid w:val="009C1BD4"/>
    <w:rsid w:val="009C670C"/>
    <w:rsid w:val="009D236A"/>
    <w:rsid w:val="009E0575"/>
    <w:rsid w:val="009E5D6D"/>
    <w:rsid w:val="009F390F"/>
    <w:rsid w:val="00A04789"/>
    <w:rsid w:val="00A07CA2"/>
    <w:rsid w:val="00A215CF"/>
    <w:rsid w:val="00A307CD"/>
    <w:rsid w:val="00A405B5"/>
    <w:rsid w:val="00A46436"/>
    <w:rsid w:val="00A52FEA"/>
    <w:rsid w:val="00A57AB7"/>
    <w:rsid w:val="00A60F73"/>
    <w:rsid w:val="00A8702F"/>
    <w:rsid w:val="00A93BC2"/>
    <w:rsid w:val="00AA6B6E"/>
    <w:rsid w:val="00AB406B"/>
    <w:rsid w:val="00AB7B53"/>
    <w:rsid w:val="00AD0FA2"/>
    <w:rsid w:val="00AE1830"/>
    <w:rsid w:val="00AE22BB"/>
    <w:rsid w:val="00AF417C"/>
    <w:rsid w:val="00B24B41"/>
    <w:rsid w:val="00B24E86"/>
    <w:rsid w:val="00B323C2"/>
    <w:rsid w:val="00B3324D"/>
    <w:rsid w:val="00B50062"/>
    <w:rsid w:val="00B618D8"/>
    <w:rsid w:val="00B6211A"/>
    <w:rsid w:val="00B64E78"/>
    <w:rsid w:val="00B67389"/>
    <w:rsid w:val="00B71E6D"/>
    <w:rsid w:val="00B768F3"/>
    <w:rsid w:val="00B819DA"/>
    <w:rsid w:val="00B82540"/>
    <w:rsid w:val="00B95B20"/>
    <w:rsid w:val="00BB58EC"/>
    <w:rsid w:val="00BB62ED"/>
    <w:rsid w:val="00BE33FF"/>
    <w:rsid w:val="00BE6CAD"/>
    <w:rsid w:val="00BF7B06"/>
    <w:rsid w:val="00C01522"/>
    <w:rsid w:val="00C11CE3"/>
    <w:rsid w:val="00C2016D"/>
    <w:rsid w:val="00C20BA0"/>
    <w:rsid w:val="00C231C7"/>
    <w:rsid w:val="00C2390C"/>
    <w:rsid w:val="00C267E5"/>
    <w:rsid w:val="00C55E76"/>
    <w:rsid w:val="00C613DB"/>
    <w:rsid w:val="00C73D0E"/>
    <w:rsid w:val="00CA01EF"/>
    <w:rsid w:val="00CB1660"/>
    <w:rsid w:val="00CC6783"/>
    <w:rsid w:val="00CD0E4F"/>
    <w:rsid w:val="00CE0EE4"/>
    <w:rsid w:val="00CF3ECC"/>
    <w:rsid w:val="00CF63EE"/>
    <w:rsid w:val="00D212DB"/>
    <w:rsid w:val="00D23251"/>
    <w:rsid w:val="00D24D2F"/>
    <w:rsid w:val="00D71423"/>
    <w:rsid w:val="00D8515D"/>
    <w:rsid w:val="00D91B1D"/>
    <w:rsid w:val="00D97782"/>
    <w:rsid w:val="00DA146A"/>
    <w:rsid w:val="00DA4636"/>
    <w:rsid w:val="00DA4790"/>
    <w:rsid w:val="00DA6D88"/>
    <w:rsid w:val="00DC1616"/>
    <w:rsid w:val="00DC16F3"/>
    <w:rsid w:val="00DE356D"/>
    <w:rsid w:val="00DE5F69"/>
    <w:rsid w:val="00E128B5"/>
    <w:rsid w:val="00E14ED4"/>
    <w:rsid w:val="00E23AF8"/>
    <w:rsid w:val="00E36E0F"/>
    <w:rsid w:val="00E60C19"/>
    <w:rsid w:val="00E64467"/>
    <w:rsid w:val="00E96356"/>
    <w:rsid w:val="00EA028A"/>
    <w:rsid w:val="00EC0019"/>
    <w:rsid w:val="00EC5CD3"/>
    <w:rsid w:val="00ED3942"/>
    <w:rsid w:val="00ED4C16"/>
    <w:rsid w:val="00EF0F9D"/>
    <w:rsid w:val="00F040DB"/>
    <w:rsid w:val="00F13005"/>
    <w:rsid w:val="00F1584D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C2CAD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02B6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502B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BF1E6-76A6-4BA4-856A-CBF44DE4B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850</properties:Words>
  <properties:Characters>4474</properties:Characters>
  <properties:Lines>137</properties:Lines>
  <properties:Paragraphs>49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2017-02-16T11:06:00Z</dcterms:created>
  <dc:creator>Korisnik</dc:creator>
  <cp:lastModifiedBy>Maja Kocijan</cp:lastModifiedBy>
  <cp:lastPrinted>2017-02-16T11:34:00Z</cp:lastPrinted>
  <dcterms:modified xmlns:xsi="http://www.w3.org/2001/XMLSchema-instance" xsi:type="dcterms:W3CDTF">2017-02-16T11:47:00Z</dcterms:modified>
  <cp:revision>4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